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5A12A6" w14:textId="293E3899" w:rsidR="00682A05" w:rsidRPr="003320A0" w:rsidRDefault="0084686F" w:rsidP="00543D31">
      <w:pPr>
        <w:pStyle w:val="Heading1"/>
      </w:pPr>
      <w:bookmarkStart w:id="0" w:name="_Toc511220124"/>
      <w:r w:rsidRPr="003320A0">
        <w:t xml:space="preserve">Clustered </w:t>
      </w:r>
      <w:r w:rsidR="000E7B92" w:rsidRPr="003320A0">
        <w:t>Project</w:t>
      </w:r>
      <w:r w:rsidR="00F1052A" w:rsidRPr="003320A0">
        <w:t xml:space="preserve"> A</w:t>
      </w:r>
      <w:r w:rsidR="00E2658C" w:rsidRPr="003320A0">
        <w:t>ssessment</w:t>
      </w:r>
    </w:p>
    <w:bookmarkEnd w:id="0"/>
    <w:p w14:paraId="5CE0E7A3" w14:textId="77777777" w:rsidR="00543D31" w:rsidRPr="003320A0" w:rsidRDefault="00543D31" w:rsidP="00543D31">
      <w:pPr>
        <w:pStyle w:val="Heading2"/>
      </w:pPr>
      <w:r w:rsidRPr="003320A0">
        <w:t>Criteria</w:t>
      </w:r>
    </w:p>
    <w:p w14:paraId="1A965703" w14:textId="77777777" w:rsidR="002B7D64" w:rsidRPr="003320A0" w:rsidRDefault="002B7D64" w:rsidP="002B7D64">
      <w:pPr>
        <w:pStyle w:val="Heading3"/>
      </w:pPr>
      <w:r w:rsidRPr="003320A0">
        <w:t>Name of the cluster</w:t>
      </w:r>
    </w:p>
    <w:p w14:paraId="7A21EBA0" w14:textId="77777777" w:rsidR="004A3741" w:rsidRDefault="004A3741" w:rsidP="002B7D64">
      <w:pPr>
        <w:pBdr>
          <w:top w:val="single" w:sz="4" w:space="1" w:color="2D739F"/>
          <w:left w:val="single" w:sz="4" w:space="4" w:color="2D739F"/>
          <w:bottom w:val="single" w:sz="4" w:space="1" w:color="2D739F"/>
          <w:right w:val="single" w:sz="4" w:space="4" w:color="2D739F"/>
        </w:pBdr>
        <w:rPr>
          <w:sz w:val="22"/>
          <w:szCs w:val="22"/>
          <w:lang w:eastAsia="en-AU"/>
        </w:rPr>
      </w:pPr>
    </w:p>
    <w:p w14:paraId="1494C5D7" w14:textId="516A67EE" w:rsidR="002B7D64" w:rsidRDefault="004A3741" w:rsidP="002B7D64">
      <w:pPr>
        <w:pBdr>
          <w:top w:val="single" w:sz="4" w:space="1" w:color="2D739F"/>
          <w:left w:val="single" w:sz="4" w:space="4" w:color="2D739F"/>
          <w:bottom w:val="single" w:sz="4" w:space="1" w:color="2D739F"/>
          <w:right w:val="single" w:sz="4" w:space="4" w:color="2D739F"/>
        </w:pBdr>
        <w:rPr>
          <w:sz w:val="22"/>
          <w:szCs w:val="22"/>
          <w:lang w:eastAsia="en-AU"/>
        </w:rPr>
      </w:pPr>
      <w:r>
        <w:rPr>
          <w:sz w:val="22"/>
          <w:szCs w:val="22"/>
          <w:lang w:eastAsia="en-AU"/>
        </w:rPr>
        <w:t>Design Cabinets</w:t>
      </w:r>
    </w:p>
    <w:p w14:paraId="389B3305" w14:textId="77777777" w:rsidR="004A3741" w:rsidRPr="003320A0" w:rsidRDefault="004A3741" w:rsidP="002B7D64">
      <w:pPr>
        <w:pBdr>
          <w:top w:val="single" w:sz="4" w:space="1" w:color="2D739F"/>
          <w:left w:val="single" w:sz="4" w:space="4" w:color="2D739F"/>
          <w:bottom w:val="single" w:sz="4" w:space="1" w:color="2D739F"/>
          <w:right w:val="single" w:sz="4" w:space="4" w:color="2D739F"/>
        </w:pBdr>
        <w:rPr>
          <w:sz w:val="22"/>
          <w:szCs w:val="22"/>
          <w:lang w:eastAsia="en-AU"/>
        </w:rPr>
      </w:pPr>
    </w:p>
    <w:p w14:paraId="3B2330B5" w14:textId="77777777" w:rsidR="00543D31" w:rsidRPr="003320A0" w:rsidRDefault="00543D31" w:rsidP="00543D31">
      <w:pPr>
        <w:pStyle w:val="Heading3"/>
      </w:pPr>
      <w:r w:rsidRPr="003320A0">
        <w:t>Unit code, name and release number</w:t>
      </w:r>
    </w:p>
    <w:p w14:paraId="27F5B8C3" w14:textId="77777777" w:rsidR="004A3741" w:rsidRDefault="004A3741" w:rsidP="004A3741">
      <w:pPr>
        <w:pBdr>
          <w:top w:val="single" w:sz="4" w:space="1" w:color="2D739F"/>
          <w:left w:val="single" w:sz="4" w:space="4" w:color="2D739F"/>
          <w:bottom w:val="single" w:sz="4" w:space="1" w:color="2D739F"/>
          <w:right w:val="single" w:sz="4" w:space="4" w:color="2D739F"/>
        </w:pBdr>
        <w:rPr>
          <w:szCs w:val="24"/>
          <w:lang w:eastAsia="en-AU"/>
        </w:rPr>
      </w:pPr>
      <w:bookmarkStart w:id="1" w:name="Unit"/>
      <w:bookmarkEnd w:id="1"/>
    </w:p>
    <w:p w14:paraId="581CD0EF" w14:textId="4163AD22" w:rsidR="004A3741" w:rsidRPr="00DB157B" w:rsidRDefault="004A3741" w:rsidP="004A3741">
      <w:pPr>
        <w:pBdr>
          <w:top w:val="single" w:sz="4" w:space="1" w:color="2D739F"/>
          <w:left w:val="single" w:sz="4" w:space="4" w:color="2D739F"/>
          <w:bottom w:val="single" w:sz="4" w:space="1" w:color="2D739F"/>
          <w:right w:val="single" w:sz="4" w:space="4" w:color="2D739F"/>
        </w:pBdr>
        <w:rPr>
          <w:szCs w:val="24"/>
          <w:lang w:eastAsia="en-AU"/>
        </w:rPr>
      </w:pPr>
      <w:r w:rsidRPr="00DB157B">
        <w:rPr>
          <w:szCs w:val="24"/>
          <w:lang w:eastAsia="en-AU"/>
        </w:rPr>
        <w:t>MSFKB3010 - Detail cabinet construction requirements (1)</w:t>
      </w:r>
    </w:p>
    <w:p w14:paraId="64885842" w14:textId="77D51DC4" w:rsidR="004A3741" w:rsidRDefault="004A3741" w:rsidP="004A3741">
      <w:pPr>
        <w:pBdr>
          <w:top w:val="single" w:sz="4" w:space="1" w:color="2D739F"/>
          <w:left w:val="single" w:sz="4" w:space="4" w:color="2D739F"/>
          <w:bottom w:val="single" w:sz="4" w:space="1" w:color="2D739F"/>
          <w:right w:val="single" w:sz="4" w:space="4" w:color="2D739F"/>
        </w:pBdr>
        <w:rPr>
          <w:szCs w:val="24"/>
          <w:lang w:eastAsia="en-AU"/>
        </w:rPr>
      </w:pPr>
      <w:r w:rsidRPr="00DB157B">
        <w:rPr>
          <w:szCs w:val="24"/>
          <w:lang w:eastAsia="en-AU"/>
        </w:rPr>
        <w:t>MSFKB4011 - Design ancillary residential cabinetry (1)</w:t>
      </w:r>
    </w:p>
    <w:p w14:paraId="45E3CEB4" w14:textId="77777777" w:rsidR="004A3741" w:rsidRPr="00DB157B" w:rsidRDefault="004A3741" w:rsidP="004A3741">
      <w:pPr>
        <w:pBdr>
          <w:top w:val="single" w:sz="4" w:space="1" w:color="2D739F"/>
          <w:left w:val="single" w:sz="4" w:space="4" w:color="2D739F"/>
          <w:bottom w:val="single" w:sz="4" w:space="1" w:color="2D739F"/>
          <w:right w:val="single" w:sz="4" w:space="4" w:color="2D739F"/>
        </w:pBdr>
        <w:rPr>
          <w:sz w:val="22"/>
          <w:szCs w:val="22"/>
          <w:lang w:eastAsia="en-AU"/>
        </w:rPr>
      </w:pPr>
    </w:p>
    <w:p w14:paraId="2B24823A" w14:textId="77777777" w:rsidR="00543D31" w:rsidRPr="003320A0" w:rsidRDefault="00543D31" w:rsidP="00543D31">
      <w:pPr>
        <w:pStyle w:val="Heading3"/>
      </w:pPr>
      <w:r w:rsidRPr="003320A0">
        <w:t>Qualification/Course code, name and release number</w:t>
      </w:r>
    </w:p>
    <w:p w14:paraId="6C791D6D" w14:textId="77777777" w:rsidR="004A3741" w:rsidRDefault="004A3741" w:rsidP="003320A0">
      <w:pPr>
        <w:pBdr>
          <w:top w:val="single" w:sz="4" w:space="1" w:color="2D739F"/>
          <w:left w:val="single" w:sz="4" w:space="4" w:color="2D739F"/>
          <w:bottom w:val="single" w:sz="4" w:space="1" w:color="2D739F"/>
          <w:right w:val="single" w:sz="4" w:space="4" w:color="2D739F"/>
        </w:pBdr>
        <w:spacing w:before="0" w:after="0" w:line="23" w:lineRule="atLeast"/>
        <w:rPr>
          <w:szCs w:val="24"/>
          <w:lang w:eastAsia="en-AU"/>
        </w:rPr>
      </w:pPr>
      <w:bookmarkStart w:id="2" w:name="Qualification"/>
      <w:bookmarkEnd w:id="2"/>
    </w:p>
    <w:p w14:paraId="6017B27F" w14:textId="411C81FE" w:rsidR="004A3741" w:rsidRDefault="0065553F" w:rsidP="003320A0">
      <w:pPr>
        <w:pBdr>
          <w:top w:val="single" w:sz="4" w:space="1" w:color="2D739F"/>
          <w:left w:val="single" w:sz="4" w:space="4" w:color="2D739F"/>
          <w:bottom w:val="single" w:sz="4" w:space="1" w:color="2D739F"/>
          <w:right w:val="single" w:sz="4" w:space="4" w:color="2D739F"/>
        </w:pBdr>
        <w:spacing w:before="0" w:after="0" w:line="23" w:lineRule="atLeast"/>
        <w:rPr>
          <w:szCs w:val="24"/>
          <w:lang w:eastAsia="en-AU"/>
        </w:rPr>
      </w:pPr>
      <w:r>
        <w:rPr>
          <w:szCs w:val="24"/>
          <w:lang w:eastAsia="en-AU"/>
        </w:rPr>
        <w:t xml:space="preserve">MSF40318 - </w:t>
      </w:r>
      <w:r w:rsidR="004A3741" w:rsidRPr="00DB157B">
        <w:rPr>
          <w:szCs w:val="24"/>
          <w:lang w:eastAsia="en-AU"/>
        </w:rPr>
        <w:t>Certificate IV in Kitchen and Bathroom Design (1)</w:t>
      </w:r>
    </w:p>
    <w:p w14:paraId="4BFDFF3B" w14:textId="77777777" w:rsidR="004A3741" w:rsidRPr="006C4549" w:rsidRDefault="004A3741" w:rsidP="003320A0">
      <w:pPr>
        <w:pBdr>
          <w:top w:val="single" w:sz="4" w:space="1" w:color="2D739F"/>
          <w:left w:val="single" w:sz="4" w:space="4" w:color="2D739F"/>
          <w:bottom w:val="single" w:sz="4" w:space="1" w:color="2D739F"/>
          <w:right w:val="single" w:sz="4" w:space="4" w:color="2D739F"/>
        </w:pBdr>
        <w:spacing w:before="0" w:after="0" w:line="23" w:lineRule="atLeast"/>
        <w:rPr>
          <w:szCs w:val="24"/>
          <w:lang w:eastAsia="en-AU"/>
        </w:rPr>
      </w:pPr>
    </w:p>
    <w:p w14:paraId="0CBEC8D6" w14:textId="77777777" w:rsidR="00543D31" w:rsidRPr="00A56627" w:rsidRDefault="00543D31" w:rsidP="00543D31">
      <w:pPr>
        <w:pStyle w:val="Heading2"/>
      </w:pPr>
      <w:r w:rsidRPr="00A56627">
        <w:t>Student details</w:t>
      </w:r>
    </w:p>
    <w:p w14:paraId="0E2B7204" w14:textId="77777777" w:rsidR="00543D31" w:rsidRDefault="00543D31" w:rsidP="00543D31">
      <w:pPr>
        <w:pStyle w:val="Heading3"/>
      </w:pPr>
      <w:r w:rsidRPr="00AA18CF">
        <w:t>Student number</w:t>
      </w:r>
    </w:p>
    <w:p w14:paraId="1CD0505D" w14:textId="49DFB8AA" w:rsidR="00A41BA4" w:rsidRDefault="00A41BA4" w:rsidP="00543D31">
      <w:pPr>
        <w:pBdr>
          <w:top w:val="single" w:sz="4" w:space="1" w:color="2D739F"/>
          <w:left w:val="single" w:sz="4" w:space="4" w:color="2D739F"/>
          <w:bottom w:val="single" w:sz="4" w:space="1" w:color="2D739F"/>
          <w:right w:val="single" w:sz="4" w:space="4" w:color="2D739F"/>
        </w:pBdr>
        <w:rPr>
          <w:sz w:val="22"/>
          <w:szCs w:val="22"/>
          <w:lang w:eastAsia="en-AU"/>
        </w:rPr>
      </w:pPr>
    </w:p>
    <w:p w14:paraId="26BC38C9" w14:textId="77777777" w:rsidR="004A3741" w:rsidRPr="00D83795" w:rsidRDefault="004A3741" w:rsidP="00543D31">
      <w:pPr>
        <w:pBdr>
          <w:top w:val="single" w:sz="4" w:space="1" w:color="2D739F"/>
          <w:left w:val="single" w:sz="4" w:space="4" w:color="2D739F"/>
          <w:bottom w:val="single" w:sz="4" w:space="1" w:color="2D739F"/>
          <w:right w:val="single" w:sz="4" w:space="4" w:color="2D739F"/>
        </w:pBdr>
        <w:rPr>
          <w:sz w:val="22"/>
          <w:szCs w:val="22"/>
          <w:lang w:eastAsia="en-AU"/>
        </w:rPr>
      </w:pPr>
    </w:p>
    <w:p w14:paraId="2BF21ED9" w14:textId="77777777" w:rsidR="00543D31" w:rsidRDefault="00543D31" w:rsidP="00543D31">
      <w:pPr>
        <w:pStyle w:val="Heading3"/>
      </w:pPr>
      <w:r w:rsidRPr="00AA18CF">
        <w:t xml:space="preserve">Student </w:t>
      </w:r>
      <w:r>
        <w:t>name</w:t>
      </w:r>
    </w:p>
    <w:p w14:paraId="258A31CE" w14:textId="35902644" w:rsidR="00A41BA4" w:rsidRDefault="00A41BA4" w:rsidP="00543D31">
      <w:pPr>
        <w:pBdr>
          <w:top w:val="single" w:sz="4" w:space="1" w:color="2D739F"/>
          <w:left w:val="single" w:sz="4" w:space="4" w:color="2D739F"/>
          <w:bottom w:val="single" w:sz="4" w:space="1" w:color="2D739F"/>
          <w:right w:val="single" w:sz="4" w:space="4" w:color="2D739F"/>
        </w:pBdr>
        <w:rPr>
          <w:sz w:val="22"/>
          <w:szCs w:val="22"/>
          <w:lang w:eastAsia="en-AU"/>
        </w:rPr>
      </w:pPr>
    </w:p>
    <w:p w14:paraId="7618DD42" w14:textId="77777777" w:rsidR="004A3741" w:rsidRPr="00D83795" w:rsidRDefault="004A3741" w:rsidP="00543D31">
      <w:pPr>
        <w:pBdr>
          <w:top w:val="single" w:sz="4" w:space="1" w:color="2D739F"/>
          <w:left w:val="single" w:sz="4" w:space="4" w:color="2D739F"/>
          <w:bottom w:val="single" w:sz="4" w:space="1" w:color="2D739F"/>
          <w:right w:val="single" w:sz="4" w:space="4" w:color="2D739F"/>
        </w:pBdr>
        <w:rPr>
          <w:sz w:val="22"/>
          <w:szCs w:val="22"/>
          <w:lang w:eastAsia="en-AU"/>
        </w:rPr>
      </w:pPr>
    </w:p>
    <w:p w14:paraId="3FB495C0" w14:textId="77777777" w:rsidR="003320A0" w:rsidRPr="00CC2139" w:rsidRDefault="003320A0" w:rsidP="00CC2139">
      <w:pPr>
        <w:pStyle w:val="Bulletlist"/>
      </w:pPr>
      <w:r w:rsidRPr="00CC2139">
        <w:t xml:space="preserve">If you study online, you will submit this assessment and complete this declaration in your online platform.  </w:t>
      </w:r>
      <w:r w:rsidRPr="00CC2139">
        <w:rPr>
          <w:rFonts w:ascii="Calibri" w:hAnsi="Calibri"/>
          <w:i/>
        </w:rPr>
        <w:t>(delete if not for online delivery)</w:t>
      </w:r>
    </w:p>
    <w:p w14:paraId="220F931C" w14:textId="77777777" w:rsidR="004A3741" w:rsidRDefault="004A3741" w:rsidP="00E06006">
      <w:pPr>
        <w:pStyle w:val="Body"/>
      </w:pPr>
    </w:p>
    <w:p w14:paraId="7E68DE64" w14:textId="77777777" w:rsidR="004A3741" w:rsidRDefault="004A3741" w:rsidP="00E06006">
      <w:pPr>
        <w:pStyle w:val="Body"/>
      </w:pPr>
    </w:p>
    <w:p w14:paraId="55EFD908" w14:textId="105A973E" w:rsidR="00543D31" w:rsidRPr="00A56627" w:rsidRDefault="00543D31" w:rsidP="00543D31">
      <w:pPr>
        <w:pStyle w:val="Heading2"/>
      </w:pPr>
      <w:r w:rsidRPr="00A56627">
        <w:lastRenderedPageBreak/>
        <w:t>Assessment Declaration</w:t>
      </w:r>
    </w:p>
    <w:p w14:paraId="6D65EBDC" w14:textId="77777777" w:rsidR="00543D31" w:rsidRPr="00FF3AA4" w:rsidRDefault="00543D31" w:rsidP="00CC2139">
      <w:pPr>
        <w:pStyle w:val="Bulletlist"/>
      </w:pPr>
      <w:r w:rsidRPr="00FF3AA4">
        <w:t>This assessment is my original work and no part of it has been copied from any other source except where due acknowledgement is made.</w:t>
      </w:r>
    </w:p>
    <w:p w14:paraId="7A165399" w14:textId="77777777" w:rsidR="00543D31" w:rsidRPr="00FF3AA4" w:rsidRDefault="00543D31" w:rsidP="00CC2139">
      <w:pPr>
        <w:pStyle w:val="Bulletlist"/>
      </w:pPr>
      <w:r w:rsidRPr="00FF3AA4">
        <w:t>No part of this assessment has been written for me by any other person except where such collaboration has been authorised by the assessor concerned.</w:t>
      </w:r>
    </w:p>
    <w:p w14:paraId="45921E60" w14:textId="3466BAA9" w:rsidR="00543D31" w:rsidRDefault="00543D31" w:rsidP="00CC2139">
      <w:pPr>
        <w:pStyle w:val="Bulletlist"/>
      </w:pPr>
      <w:r w:rsidRPr="00FF3AA4">
        <w:t xml:space="preserve">I understand that plagiarism is the presentation of the work, idea or creation of </w:t>
      </w:r>
      <w:r w:rsidR="00620D48">
        <w:t>a</w:t>
      </w:r>
      <w:r w:rsidRPr="00FF3AA4">
        <w:t>nother person as though it is your own. Plagiarism occurs when the origin of the material used is not appropriately cited. No part of this assessment is plagiarised.</w:t>
      </w:r>
    </w:p>
    <w:p w14:paraId="6413A562" w14:textId="77777777" w:rsidR="00BC68E8" w:rsidRPr="00FF3AA4" w:rsidRDefault="00BC68E8" w:rsidP="00CC2139">
      <w:pPr>
        <w:pStyle w:val="Bulletlist"/>
      </w:pPr>
    </w:p>
    <w:p w14:paraId="11A42437" w14:textId="77777777" w:rsidR="00543D31" w:rsidRDefault="00543D31" w:rsidP="00543D31">
      <w:pPr>
        <w:pStyle w:val="Heading3"/>
      </w:pPr>
      <w:r w:rsidRPr="00AE2B8B">
        <w:t>Student signature</w:t>
      </w:r>
      <w:r>
        <w:t xml:space="preserve"> and </w:t>
      </w:r>
      <w:r w:rsidRPr="00AE2B8B">
        <w:t>Date</w:t>
      </w:r>
    </w:p>
    <w:p w14:paraId="610E1590" w14:textId="77777777" w:rsidR="00543D31" w:rsidRDefault="00543D31" w:rsidP="00543D31">
      <w:pPr>
        <w:pBdr>
          <w:top w:val="single" w:sz="4" w:space="1" w:color="2D739F"/>
          <w:left w:val="single" w:sz="4" w:space="4" w:color="2D739F"/>
          <w:bottom w:val="single" w:sz="4" w:space="1" w:color="2D739F"/>
          <w:right w:val="single" w:sz="4" w:space="4" w:color="2D739F"/>
        </w:pBdr>
        <w:rPr>
          <w:sz w:val="22"/>
          <w:szCs w:val="22"/>
          <w:lang w:eastAsia="en-AU"/>
        </w:rPr>
      </w:pPr>
    </w:p>
    <w:p w14:paraId="745E2F5E" w14:textId="77777777" w:rsidR="00543D31" w:rsidRPr="00D83795" w:rsidRDefault="00543D31" w:rsidP="00543D31">
      <w:pPr>
        <w:pBdr>
          <w:top w:val="single" w:sz="4" w:space="1" w:color="2D739F"/>
          <w:left w:val="single" w:sz="4" w:space="4" w:color="2D739F"/>
          <w:bottom w:val="single" w:sz="4" w:space="1" w:color="2D739F"/>
          <w:right w:val="single" w:sz="4" w:space="4" w:color="2D739F"/>
        </w:pBdr>
        <w:rPr>
          <w:sz w:val="22"/>
          <w:szCs w:val="22"/>
          <w:lang w:eastAsia="en-AU"/>
        </w:rPr>
      </w:pPr>
    </w:p>
    <w:p w14:paraId="5C4C253A" w14:textId="77777777" w:rsidR="00543D31" w:rsidRDefault="00543D31" w:rsidP="00543D31">
      <w:pPr>
        <w:rPr>
          <w:lang w:eastAsia="en-AU"/>
        </w:rPr>
        <w:sectPr w:rsidR="00543D31" w:rsidSect="00E45188">
          <w:headerReference w:type="even" r:id="rId11"/>
          <w:headerReference w:type="default" r:id="rId12"/>
          <w:footerReference w:type="even" r:id="rId13"/>
          <w:footerReference w:type="default" r:id="rId14"/>
          <w:headerReference w:type="first" r:id="rId15"/>
          <w:footerReference w:type="first" r:id="rId16"/>
          <w:type w:val="continuous"/>
          <w:pgSz w:w="11906" w:h="16838"/>
          <w:pgMar w:top="1418" w:right="1418" w:bottom="1418" w:left="1418" w:header="567" w:footer="454" w:gutter="0"/>
          <w:pgNumType w:start="1"/>
          <w:cols w:space="4253"/>
          <w:docGrid w:linePitch="360"/>
        </w:sectPr>
      </w:pPr>
    </w:p>
    <w:p w14:paraId="37258377" w14:textId="77777777" w:rsidR="00543BF6" w:rsidRPr="00C14A60" w:rsidRDefault="00543BF6" w:rsidP="00543BF6">
      <w:pPr>
        <w:pStyle w:val="SmallerText-Black"/>
        <w:tabs>
          <w:tab w:val="left" w:pos="2127"/>
        </w:tabs>
        <w:rPr>
          <w:color w:val="808080" w:themeColor="background1" w:themeShade="80"/>
        </w:rPr>
      </w:pPr>
      <w:r w:rsidRPr="00A47DED">
        <w:lastRenderedPageBreak/>
        <w:t>Version</w:t>
      </w:r>
      <w:r>
        <w:t>:</w:t>
      </w:r>
      <w:r>
        <w:tab/>
      </w:r>
      <w:r w:rsidRPr="00C14A60">
        <w:rPr>
          <w:i/>
          <w:color w:val="808080" w:themeColor="background1" w:themeShade="80"/>
        </w:rPr>
        <w:t>1.0</w:t>
      </w:r>
    </w:p>
    <w:p w14:paraId="3EE3EC01" w14:textId="2EAEFB74" w:rsidR="00543BF6" w:rsidRPr="00867E80" w:rsidRDefault="00543BF6" w:rsidP="00543BF6">
      <w:pPr>
        <w:pStyle w:val="SmallerText-Black"/>
        <w:tabs>
          <w:tab w:val="left" w:pos="2127"/>
        </w:tabs>
      </w:pPr>
      <w:r>
        <w:t>Date created:</w:t>
      </w:r>
      <w:r>
        <w:tab/>
      </w:r>
      <w:r w:rsidRPr="00C14A60">
        <w:rPr>
          <w:i/>
          <w:color w:val="FF0000"/>
        </w:rPr>
        <w:fldChar w:fldCharType="begin"/>
      </w:r>
      <w:r w:rsidRPr="00C14A60">
        <w:rPr>
          <w:i/>
          <w:color w:val="FF0000"/>
        </w:rPr>
        <w:instrText xml:space="preserve"> CREATEDATE  \@ "d MMMM yyyy"  \* MERGEFORMAT </w:instrText>
      </w:r>
      <w:r w:rsidRPr="00C14A60">
        <w:rPr>
          <w:i/>
          <w:color w:val="FF0000"/>
        </w:rPr>
        <w:fldChar w:fldCharType="separate"/>
      </w:r>
      <w:r w:rsidRPr="00543BF6">
        <w:rPr>
          <w:i/>
          <w:noProof/>
          <w:color w:val="808080" w:themeColor="background1" w:themeShade="80"/>
        </w:rPr>
        <w:t>2 August 2018</w:t>
      </w:r>
      <w:r w:rsidRPr="00C14A60">
        <w:rPr>
          <w:i/>
          <w:color w:val="FF0000"/>
        </w:rPr>
        <w:fldChar w:fldCharType="end"/>
      </w:r>
    </w:p>
    <w:p w14:paraId="1606B3B0" w14:textId="316F1E92" w:rsidR="00543BF6" w:rsidRPr="00867E80" w:rsidRDefault="00543BF6" w:rsidP="00543BF6">
      <w:pPr>
        <w:pStyle w:val="SmallerText-Black"/>
        <w:tabs>
          <w:tab w:val="left" w:pos="2127"/>
        </w:tabs>
      </w:pPr>
      <w:r>
        <w:t>Date modified:</w:t>
      </w:r>
      <w:r>
        <w:tab/>
      </w:r>
      <w:r w:rsidRPr="00C14A60">
        <w:rPr>
          <w:i/>
          <w:color w:val="FF0000"/>
        </w:rPr>
        <w:fldChar w:fldCharType="begin"/>
      </w:r>
      <w:r w:rsidRPr="00C14A60">
        <w:rPr>
          <w:i/>
          <w:color w:val="FF0000"/>
        </w:rPr>
        <w:instrText xml:space="preserve"> DATE  \@ "dd/MM/yyyy"  \* MERGEFORMAT </w:instrText>
      </w:r>
      <w:r w:rsidRPr="00C14A60">
        <w:rPr>
          <w:i/>
          <w:color w:val="FF0000"/>
        </w:rPr>
        <w:fldChar w:fldCharType="separate"/>
      </w:r>
      <w:r w:rsidR="00054742" w:rsidRPr="00054742">
        <w:rPr>
          <w:i/>
          <w:noProof/>
          <w:color w:val="808080" w:themeColor="background1" w:themeShade="80"/>
        </w:rPr>
        <w:t>17/12/2019</w:t>
      </w:r>
      <w:r w:rsidRPr="00C14A60">
        <w:rPr>
          <w:i/>
          <w:color w:val="FF0000"/>
        </w:rPr>
        <w:fldChar w:fldCharType="end"/>
      </w:r>
    </w:p>
    <w:p w14:paraId="1A28231C" w14:textId="77777777" w:rsidR="00543BF6" w:rsidRPr="00867E80" w:rsidRDefault="00543BF6" w:rsidP="00543BF6">
      <w:pPr>
        <w:pStyle w:val="SmallerText-Black"/>
      </w:pPr>
    </w:p>
    <w:p w14:paraId="76A0A627" w14:textId="77777777" w:rsidR="00060A46" w:rsidRDefault="00060A46" w:rsidP="00060A46">
      <w:r>
        <w:t>For queries, please contact:</w:t>
      </w:r>
    </w:p>
    <w:p w14:paraId="64EB2287" w14:textId="77777777" w:rsidR="00883E7B" w:rsidRPr="00883E7B" w:rsidRDefault="00883E7B" w:rsidP="00883E7B">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883E7B">
        <w:rPr>
          <w:rFonts w:ascii="Calibri" w:eastAsiaTheme="minorEastAsia" w:hAnsi="Calibri" w:cstheme="minorBidi"/>
          <w:i/>
          <w:color w:val="808080" w:themeColor="background1" w:themeShade="80"/>
          <w:sz w:val="20"/>
          <w:szCs w:val="24"/>
          <w:lang w:val="en-US" w:bidi="en-US"/>
        </w:rPr>
        <w:t xml:space="preserve">Innovative Manufacturing, Robotics and Science SkillsPoint </w:t>
      </w:r>
    </w:p>
    <w:p w14:paraId="2B988DE7" w14:textId="77777777" w:rsidR="00883E7B" w:rsidRPr="00883E7B" w:rsidRDefault="00883E7B" w:rsidP="00883E7B">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883E7B">
        <w:rPr>
          <w:rFonts w:ascii="Calibri" w:eastAsiaTheme="minorEastAsia" w:hAnsi="Calibri" w:cstheme="minorBidi"/>
          <w:i/>
          <w:color w:val="808080" w:themeColor="background1" w:themeShade="80"/>
          <w:sz w:val="20"/>
          <w:szCs w:val="24"/>
          <w:lang w:val="en-US" w:bidi="en-US"/>
        </w:rPr>
        <w:t>TAFE NSW</w:t>
      </w:r>
    </w:p>
    <w:p w14:paraId="1688B03C" w14:textId="77777777" w:rsidR="00883E7B" w:rsidRPr="00883E7B" w:rsidRDefault="00883E7B" w:rsidP="00883E7B">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883E7B">
        <w:rPr>
          <w:rFonts w:ascii="Calibri" w:eastAsiaTheme="minorEastAsia" w:hAnsi="Calibri" w:cstheme="minorBidi"/>
          <w:i/>
          <w:color w:val="808080" w:themeColor="background1" w:themeShade="80"/>
          <w:sz w:val="20"/>
          <w:szCs w:val="24"/>
          <w:lang w:val="en-US" w:bidi="en-US"/>
        </w:rPr>
        <w:t>98 Parry Street</w:t>
      </w:r>
    </w:p>
    <w:p w14:paraId="14DDB50F" w14:textId="77777777" w:rsidR="00883E7B" w:rsidRPr="00883E7B" w:rsidRDefault="00883E7B" w:rsidP="00883E7B">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883E7B">
        <w:rPr>
          <w:rFonts w:ascii="Calibri" w:eastAsiaTheme="minorEastAsia" w:hAnsi="Calibri" w:cstheme="minorBidi"/>
          <w:i/>
          <w:color w:val="808080" w:themeColor="background1" w:themeShade="80"/>
          <w:sz w:val="20"/>
          <w:szCs w:val="24"/>
          <w:lang w:val="en-US" w:bidi="en-US"/>
        </w:rPr>
        <w:t>Newcastle West</w:t>
      </w:r>
    </w:p>
    <w:p w14:paraId="1877A9F6" w14:textId="77777777" w:rsidR="00883E7B" w:rsidRPr="00883E7B" w:rsidRDefault="00883E7B" w:rsidP="00883E7B">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883E7B">
        <w:rPr>
          <w:rFonts w:ascii="Calibri" w:eastAsiaTheme="minorEastAsia" w:hAnsi="Calibri" w:cstheme="minorBidi"/>
          <w:i/>
          <w:color w:val="808080" w:themeColor="background1" w:themeShade="80"/>
          <w:sz w:val="20"/>
          <w:szCs w:val="24"/>
          <w:lang w:val="en-US" w:bidi="en-US"/>
        </w:rPr>
        <w:t>NSW 2302</w:t>
      </w:r>
    </w:p>
    <w:p w14:paraId="56325691" w14:textId="5FDAB8A9" w:rsidR="00060A46" w:rsidRPr="003D7461" w:rsidRDefault="00060A46" w:rsidP="00060A46">
      <w:pPr>
        <w:pStyle w:val="SmallerText-Black"/>
        <w:rPr>
          <w:i/>
          <w:color w:val="808080" w:themeColor="background1" w:themeShade="80"/>
        </w:rPr>
      </w:pPr>
      <w:r>
        <w:rPr>
          <w:i/>
          <w:color w:val="808080" w:themeColor="background1" w:themeShade="80"/>
        </w:rPr>
        <w:t xml:space="preserve"> </w:t>
      </w:r>
    </w:p>
    <w:p w14:paraId="642FE386" w14:textId="122316E0" w:rsidR="00060A46" w:rsidRPr="000301F0" w:rsidRDefault="00060A46" w:rsidP="00060A46">
      <w:pPr>
        <w:pStyle w:val="SmallerText-Black"/>
        <w:spacing w:before="1440"/>
      </w:pPr>
      <w:r>
        <w:t>© 201</w:t>
      </w:r>
      <w:r w:rsidR="00EF46EF">
        <w:t>9</w:t>
      </w:r>
      <w:r w:rsidRPr="000301F0">
        <w:t xml:space="preserve"> TAFE NSW, Sydney</w:t>
      </w:r>
      <w:r w:rsidRPr="000301F0">
        <w:rPr>
          <w:noProof/>
          <w:lang w:eastAsia="en-AU"/>
        </w:rPr>
        <w:br/>
      </w:r>
      <w:r w:rsidRPr="000301F0">
        <w:t>RTO Provider Number 90003 | CRICOS Provider Code: 00591E</w:t>
      </w:r>
    </w:p>
    <w:p w14:paraId="1C386645" w14:textId="77777777" w:rsidR="00060A46" w:rsidRPr="00D23A6C" w:rsidRDefault="00060A46" w:rsidP="00060A46">
      <w:pPr>
        <w:pStyle w:val="SmallerText-Black"/>
      </w:pPr>
      <w:r>
        <w:t>This assessment can be found in the</w:t>
      </w:r>
      <w:r w:rsidRPr="00D23A6C">
        <w:t xml:space="preserve">: </w:t>
      </w:r>
      <w:hyperlink r:id="rId17" w:history="1">
        <w:r w:rsidRPr="00C036C0">
          <w:rPr>
            <w:rStyle w:val="Hyperlink"/>
          </w:rPr>
          <w:t>Learning Bank</w:t>
        </w:r>
      </w:hyperlink>
    </w:p>
    <w:p w14:paraId="3AB82FB2" w14:textId="22C6AD48" w:rsidR="00060A46" w:rsidRPr="000301F0" w:rsidRDefault="00060A46" w:rsidP="00060A46">
      <w:pPr>
        <w:pStyle w:val="SmallerText-Black"/>
      </w:pPr>
      <w:r w:rsidRPr="000301F0">
        <w:t>The contents in this docum</w:t>
      </w:r>
      <w:r>
        <w:t>ent is copyright © TAFE NSW 201</w:t>
      </w:r>
      <w:r w:rsidR="00EF46EF">
        <w:t>9</w:t>
      </w:r>
      <w:r w:rsidRPr="000301F0">
        <w:t xml:space="preserve">, and should not be reproduced without the permission of the TAFE NSW. Information contained in this document is correct at time of printing: </w:t>
      </w:r>
      <w:r w:rsidRPr="000301F0">
        <w:fldChar w:fldCharType="begin"/>
      </w:r>
      <w:r w:rsidRPr="000301F0">
        <w:instrText xml:space="preserve"> DATE  \@ "d MMMM yyyy"  \* MERGEFORMAT </w:instrText>
      </w:r>
      <w:r w:rsidRPr="000301F0">
        <w:fldChar w:fldCharType="separate"/>
      </w:r>
      <w:r w:rsidR="00054742">
        <w:rPr>
          <w:noProof/>
        </w:rPr>
        <w:t>17 December 2019</w:t>
      </w:r>
      <w:r w:rsidRPr="000301F0">
        <w:fldChar w:fldCharType="end"/>
      </w:r>
      <w:r w:rsidRPr="000301F0">
        <w:t>. For current information please refer to our website</w:t>
      </w:r>
      <w:r>
        <w:t xml:space="preserve"> or your teacher as appropriate</w:t>
      </w:r>
      <w:r w:rsidRPr="000301F0">
        <w:t>.</w:t>
      </w:r>
    </w:p>
    <w:p w14:paraId="0FBE5406" w14:textId="77777777" w:rsidR="006C2A8E" w:rsidRDefault="006C2A8E">
      <w:pPr>
        <w:tabs>
          <w:tab w:val="clear" w:pos="284"/>
        </w:tabs>
        <w:spacing w:before="0" w:after="200" w:line="276" w:lineRule="auto"/>
        <w:rPr>
          <w:sz w:val="22"/>
          <w:szCs w:val="22"/>
        </w:rPr>
        <w:sectPr w:rsidR="006C2A8E" w:rsidSect="00977907">
          <w:headerReference w:type="even" r:id="rId18"/>
          <w:footerReference w:type="even" r:id="rId19"/>
          <w:headerReference w:type="first" r:id="rId20"/>
          <w:footerReference w:type="first" r:id="rId21"/>
          <w:pgSz w:w="11906" w:h="16838" w:code="9"/>
          <w:pgMar w:top="1418" w:right="1418" w:bottom="1418" w:left="1418" w:header="567" w:footer="454" w:gutter="0"/>
          <w:cols w:space="4253"/>
          <w:vAlign w:val="bottom"/>
          <w:docGrid w:linePitch="360"/>
        </w:sectPr>
      </w:pPr>
    </w:p>
    <w:p w14:paraId="4204C952" w14:textId="61F9EB0F" w:rsidR="008A6997" w:rsidRPr="008F6497" w:rsidRDefault="00454FB7" w:rsidP="008F6497">
      <w:pPr>
        <w:pStyle w:val="Heading2"/>
      </w:pPr>
      <w:r w:rsidRPr="008F6497">
        <w:lastRenderedPageBreak/>
        <w:t>A</w:t>
      </w:r>
      <w:r w:rsidR="00EA68F5" w:rsidRPr="008F6497">
        <w:t>ssessment</w:t>
      </w:r>
      <w:r w:rsidRPr="008F6497">
        <w:t xml:space="preserve"> </w:t>
      </w:r>
      <w:r w:rsidR="00E2658C" w:rsidRPr="008F6497">
        <w:t>instructions</w:t>
      </w:r>
    </w:p>
    <w:p w14:paraId="78A6770D" w14:textId="38A2F4F7" w:rsidR="00141B42" w:rsidRPr="00054742" w:rsidRDefault="00141B42" w:rsidP="00054742">
      <w:pPr>
        <w:pStyle w:val="Caption"/>
        <w:spacing w:before="0" w:after="0"/>
      </w:pPr>
      <w:r w:rsidRPr="00054742">
        <w:t xml:space="preserve">Table </w:t>
      </w:r>
      <w:fldSimple w:instr=" SEQ Table \* ARABIC ">
        <w:r w:rsidR="000B7CFA" w:rsidRPr="00054742">
          <w:t>1</w:t>
        </w:r>
      </w:fldSimple>
      <w:r w:rsidRPr="00054742">
        <w:t xml:space="preserve"> Assessment instructions</w:t>
      </w:r>
    </w:p>
    <w:tbl>
      <w:tblPr>
        <w:tblStyle w:val="TableGrid"/>
        <w:tblW w:w="4505" w:type="pct"/>
        <w:tblBorders>
          <w:top w:val="single" w:sz="4" w:space="0" w:color="2D739F"/>
          <w:left w:val="single" w:sz="4" w:space="0" w:color="2D739F"/>
          <w:bottom w:val="single" w:sz="4" w:space="0" w:color="2D739F"/>
          <w:right w:val="single" w:sz="4" w:space="0" w:color="2D739F"/>
          <w:insideH w:val="single" w:sz="4" w:space="0" w:color="2D739F"/>
          <w:insideV w:val="single" w:sz="4" w:space="0" w:color="2D739F"/>
        </w:tblBorders>
        <w:tblLook w:val="04A0" w:firstRow="1" w:lastRow="0" w:firstColumn="1" w:lastColumn="0" w:noHBand="0" w:noVBand="1"/>
        <w:tblDescription w:val="Assessment instructions"/>
      </w:tblPr>
      <w:tblGrid>
        <w:gridCol w:w="2405"/>
        <w:gridCol w:w="6655"/>
      </w:tblGrid>
      <w:tr w:rsidR="00E2658C" w14:paraId="09A651F5" w14:textId="3DA51AEC" w:rsidTr="004A3741">
        <w:trPr>
          <w:cnfStyle w:val="100000000000" w:firstRow="1" w:lastRow="0" w:firstColumn="0" w:lastColumn="0" w:oddVBand="0" w:evenVBand="0" w:oddHBand="0" w:evenHBand="0" w:firstRowFirstColumn="0" w:firstRowLastColumn="0" w:lastRowFirstColumn="0" w:lastRowLastColumn="0"/>
          <w:tblHeader/>
        </w:trPr>
        <w:tc>
          <w:tcPr>
            <w:tcW w:w="1327" w:type="pct"/>
            <w:vAlign w:val="top"/>
          </w:tcPr>
          <w:p w14:paraId="02074C87" w14:textId="0C061F1F" w:rsidR="00E2658C" w:rsidRDefault="00E2658C" w:rsidP="00141B42">
            <w:pPr>
              <w:rPr>
                <w:lang w:eastAsia="en-AU"/>
              </w:rPr>
            </w:pPr>
            <w:r>
              <w:rPr>
                <w:lang w:eastAsia="en-AU"/>
              </w:rPr>
              <w:t>Assessment details</w:t>
            </w:r>
          </w:p>
        </w:tc>
        <w:tc>
          <w:tcPr>
            <w:tcW w:w="3673" w:type="pct"/>
            <w:vAlign w:val="top"/>
          </w:tcPr>
          <w:p w14:paraId="6D0F93CF" w14:textId="242B35D4" w:rsidR="00E2658C" w:rsidRDefault="00E2658C" w:rsidP="00141B42">
            <w:pPr>
              <w:rPr>
                <w:lang w:eastAsia="en-AU"/>
              </w:rPr>
            </w:pPr>
            <w:r>
              <w:rPr>
                <w:lang w:eastAsia="en-AU"/>
              </w:rPr>
              <w:t>Instructions</w:t>
            </w:r>
          </w:p>
        </w:tc>
      </w:tr>
      <w:tr w:rsidR="00E2658C" w14:paraId="587FA05C" w14:textId="51CA1EEC" w:rsidTr="004A3741">
        <w:tc>
          <w:tcPr>
            <w:tcW w:w="1327" w:type="pct"/>
            <w:vAlign w:val="top"/>
          </w:tcPr>
          <w:p w14:paraId="4CA2E1D2" w14:textId="11AE9356" w:rsidR="00E2658C" w:rsidRPr="00CC2139" w:rsidRDefault="000E7B92" w:rsidP="00141B42">
            <w:pPr>
              <w:pStyle w:val="Body"/>
              <w:rPr>
                <w:b/>
                <w:szCs w:val="24"/>
                <w:lang w:eastAsia="en-AU"/>
              </w:rPr>
            </w:pPr>
            <w:r w:rsidRPr="00CC2139">
              <w:rPr>
                <w:b/>
                <w:szCs w:val="24"/>
                <w:lang w:eastAsia="en-AU"/>
              </w:rPr>
              <w:t>A</w:t>
            </w:r>
            <w:r w:rsidR="00E2658C" w:rsidRPr="00CC2139">
              <w:rPr>
                <w:b/>
                <w:szCs w:val="24"/>
                <w:lang w:eastAsia="en-AU"/>
              </w:rPr>
              <w:t>ssessment</w:t>
            </w:r>
            <w:r w:rsidRPr="00CC2139">
              <w:rPr>
                <w:b/>
                <w:szCs w:val="24"/>
                <w:lang w:eastAsia="en-AU"/>
              </w:rPr>
              <w:t xml:space="preserve"> overview</w:t>
            </w:r>
          </w:p>
        </w:tc>
        <w:tc>
          <w:tcPr>
            <w:tcW w:w="3673" w:type="pct"/>
            <w:vAlign w:val="top"/>
          </w:tcPr>
          <w:p w14:paraId="3D93709B" w14:textId="7BD8D129" w:rsidR="0084686F" w:rsidRPr="00CC2139" w:rsidRDefault="002307AC" w:rsidP="00141B42">
            <w:pPr>
              <w:pStyle w:val="Body"/>
              <w:rPr>
                <w:szCs w:val="24"/>
                <w:lang w:eastAsia="en-AU"/>
              </w:rPr>
            </w:pPr>
            <w:r w:rsidRPr="00CC2139">
              <w:rPr>
                <w:szCs w:val="24"/>
                <w:lang w:eastAsia="en-AU"/>
              </w:rPr>
              <w:t xml:space="preserve">The objective of this </w:t>
            </w:r>
            <w:r w:rsidR="0084686F" w:rsidRPr="00CC2139">
              <w:rPr>
                <w:szCs w:val="24"/>
                <w:lang w:eastAsia="en-AU"/>
              </w:rPr>
              <w:t xml:space="preserve">clustered </w:t>
            </w:r>
            <w:r w:rsidRPr="00CC2139">
              <w:rPr>
                <w:szCs w:val="24"/>
                <w:lang w:eastAsia="en-AU"/>
              </w:rPr>
              <w:t>assessment is to assess your knowledge</w:t>
            </w:r>
            <w:r w:rsidR="00FB3EF7" w:rsidRPr="00CC2139">
              <w:rPr>
                <w:szCs w:val="24"/>
                <w:lang w:eastAsia="en-AU"/>
              </w:rPr>
              <w:t xml:space="preserve"> and performance</w:t>
            </w:r>
            <w:r w:rsidR="0084686F" w:rsidRPr="00CC2139">
              <w:rPr>
                <w:szCs w:val="24"/>
                <w:lang w:eastAsia="en-AU"/>
              </w:rPr>
              <w:t xml:space="preserve"> in the following units:</w:t>
            </w:r>
            <w:r w:rsidR="00A03752" w:rsidRPr="00CC2139">
              <w:rPr>
                <w:szCs w:val="24"/>
                <w:lang w:eastAsia="en-AU"/>
              </w:rPr>
              <w:t xml:space="preserve">  </w:t>
            </w:r>
          </w:p>
          <w:p w14:paraId="404897C6" w14:textId="46C24D77" w:rsidR="004A3741" w:rsidRDefault="002307AC" w:rsidP="005E7A58">
            <w:pPr>
              <w:pStyle w:val="ListParagraph"/>
              <w:numPr>
                <w:ilvl w:val="0"/>
                <w:numId w:val="5"/>
              </w:numPr>
              <w:ind w:left="457" w:hanging="283"/>
            </w:pPr>
            <w:r w:rsidRPr="00CC2139">
              <w:rPr>
                <w:szCs w:val="24"/>
                <w:lang w:eastAsia="en-AU"/>
              </w:rPr>
              <w:t xml:space="preserve"> </w:t>
            </w:r>
            <w:r w:rsidR="004A3741">
              <w:t>MSFKB3010 - Detail cabinet construction requirements (1)</w:t>
            </w:r>
          </w:p>
          <w:p w14:paraId="3BF35B00" w14:textId="77777777" w:rsidR="004A3741" w:rsidRDefault="004A3741" w:rsidP="005E7A58">
            <w:pPr>
              <w:pStyle w:val="Body"/>
              <w:numPr>
                <w:ilvl w:val="0"/>
                <w:numId w:val="5"/>
              </w:numPr>
              <w:ind w:left="457" w:hanging="283"/>
            </w:pPr>
            <w:r>
              <w:t>MSFKB4011 - Design ancillary residential cabinetry (1)</w:t>
            </w:r>
          </w:p>
          <w:p w14:paraId="21376DB6" w14:textId="45F97E4B" w:rsidR="0084686F" w:rsidRPr="00CC2139" w:rsidRDefault="0084686F" w:rsidP="0084686F">
            <w:pPr>
              <w:pStyle w:val="Body"/>
              <w:rPr>
                <w:szCs w:val="24"/>
                <w:lang w:eastAsia="en-AU"/>
              </w:rPr>
            </w:pPr>
            <w:r w:rsidRPr="00CC2139">
              <w:rPr>
                <w:szCs w:val="24"/>
                <w:lang w:eastAsia="en-AU"/>
              </w:rPr>
              <w:t>For</w:t>
            </w:r>
            <w:r w:rsidRPr="00CC2139">
              <w:rPr>
                <w:i/>
                <w:color w:val="808080" w:themeColor="background1" w:themeShade="80"/>
                <w:szCs w:val="24"/>
                <w:lang w:eastAsia="en-AU"/>
              </w:rPr>
              <w:t xml:space="preserve"> </w:t>
            </w:r>
            <w:r w:rsidR="004A3741">
              <w:t>MSFKB3010</w:t>
            </w:r>
            <w:r w:rsidRPr="00CC2139">
              <w:rPr>
                <w:color w:val="808080" w:themeColor="background1" w:themeShade="80"/>
                <w:szCs w:val="24"/>
                <w:lang w:eastAsia="en-AU"/>
              </w:rPr>
              <w:t xml:space="preserve"> </w:t>
            </w:r>
            <w:r w:rsidRPr="00CC2139">
              <w:rPr>
                <w:szCs w:val="24"/>
                <w:lang w:eastAsia="en-AU"/>
              </w:rPr>
              <w:t xml:space="preserve">you would be required to </w:t>
            </w:r>
            <w:r w:rsidR="00A77398">
              <w:rPr>
                <w:szCs w:val="24"/>
                <w:lang w:eastAsia="en-AU"/>
              </w:rPr>
              <w:t>understand how detail cabinets are constructed and the requirements for these types of cabinets.</w:t>
            </w:r>
          </w:p>
          <w:p w14:paraId="1FBE0983" w14:textId="0EB1E8AF" w:rsidR="00E2658C" w:rsidRPr="00CC2139" w:rsidRDefault="0084686F" w:rsidP="00A77398">
            <w:pPr>
              <w:pStyle w:val="Body"/>
              <w:rPr>
                <w:i/>
                <w:color w:val="FF0000"/>
                <w:szCs w:val="24"/>
                <w:lang w:eastAsia="en-AU"/>
              </w:rPr>
            </w:pPr>
            <w:r w:rsidRPr="00CC2139">
              <w:rPr>
                <w:szCs w:val="24"/>
                <w:lang w:eastAsia="en-AU"/>
              </w:rPr>
              <w:t xml:space="preserve">For </w:t>
            </w:r>
            <w:r w:rsidR="004A3741">
              <w:t>MSFKB4011</w:t>
            </w:r>
            <w:r w:rsidRPr="00CC2139">
              <w:rPr>
                <w:szCs w:val="24"/>
                <w:lang w:eastAsia="en-AU"/>
              </w:rPr>
              <w:t xml:space="preserve"> you would be required to </w:t>
            </w:r>
            <w:r w:rsidR="00A77398">
              <w:rPr>
                <w:szCs w:val="24"/>
                <w:lang w:eastAsia="en-AU"/>
              </w:rPr>
              <w:t>understand the processes to design and quote ancillary cabinets for the residential sector.</w:t>
            </w:r>
          </w:p>
        </w:tc>
      </w:tr>
      <w:tr w:rsidR="002307AC" w14:paraId="407DEA0C" w14:textId="77777777" w:rsidTr="004A3741">
        <w:tc>
          <w:tcPr>
            <w:tcW w:w="1327" w:type="pct"/>
            <w:vAlign w:val="top"/>
          </w:tcPr>
          <w:p w14:paraId="034E0917" w14:textId="19C43C96" w:rsidR="002307AC" w:rsidRPr="00CC2139" w:rsidRDefault="002307AC" w:rsidP="00141B42">
            <w:pPr>
              <w:pStyle w:val="Body"/>
              <w:rPr>
                <w:szCs w:val="24"/>
              </w:rPr>
            </w:pPr>
            <w:r w:rsidRPr="00CC2139">
              <w:rPr>
                <w:b/>
                <w:szCs w:val="24"/>
                <w:lang w:eastAsia="en-AU"/>
              </w:rPr>
              <w:t>Assessment Event number</w:t>
            </w:r>
          </w:p>
        </w:tc>
        <w:tc>
          <w:tcPr>
            <w:tcW w:w="3673" w:type="pct"/>
            <w:vAlign w:val="top"/>
          </w:tcPr>
          <w:p w14:paraId="18550C54" w14:textId="22E607D9" w:rsidR="002307AC" w:rsidRPr="00CC2139" w:rsidRDefault="002307AC" w:rsidP="00141B42">
            <w:pPr>
              <w:pStyle w:val="Body"/>
              <w:rPr>
                <w:szCs w:val="24"/>
                <w:lang w:eastAsia="en-AU"/>
              </w:rPr>
            </w:pPr>
            <w:r w:rsidRPr="00CC2139">
              <w:rPr>
                <w:szCs w:val="24"/>
                <w:lang w:eastAsia="en-AU"/>
              </w:rPr>
              <w:t xml:space="preserve">1 of </w:t>
            </w:r>
            <w:r w:rsidR="004A3741">
              <w:rPr>
                <w:szCs w:val="24"/>
                <w:lang w:eastAsia="en-AU"/>
              </w:rPr>
              <w:t>2</w:t>
            </w:r>
          </w:p>
          <w:p w14:paraId="63BF6476" w14:textId="5C00E2FE" w:rsidR="002307AC" w:rsidRPr="00CC2139" w:rsidRDefault="002307AC" w:rsidP="00141B42">
            <w:pPr>
              <w:pStyle w:val="Body"/>
              <w:rPr>
                <w:szCs w:val="24"/>
              </w:rPr>
            </w:pPr>
          </w:p>
        </w:tc>
      </w:tr>
      <w:tr w:rsidR="002307AC" w14:paraId="1E15D6F8" w14:textId="773AE6F8" w:rsidTr="004A3741">
        <w:tc>
          <w:tcPr>
            <w:tcW w:w="1327" w:type="pct"/>
            <w:vAlign w:val="top"/>
          </w:tcPr>
          <w:p w14:paraId="3337C4FC" w14:textId="35419E22" w:rsidR="002307AC" w:rsidRPr="00CC2139" w:rsidRDefault="002307AC" w:rsidP="00141B42">
            <w:pPr>
              <w:pStyle w:val="Body"/>
              <w:rPr>
                <w:b/>
                <w:szCs w:val="24"/>
              </w:rPr>
            </w:pPr>
            <w:r w:rsidRPr="00CC2139">
              <w:rPr>
                <w:b/>
                <w:szCs w:val="24"/>
              </w:rPr>
              <w:t xml:space="preserve">Instructions for </w:t>
            </w:r>
            <w:r w:rsidR="007D3C4B" w:rsidRPr="00CC2139">
              <w:rPr>
                <w:b/>
                <w:szCs w:val="24"/>
              </w:rPr>
              <w:t xml:space="preserve">this </w:t>
            </w:r>
            <w:r w:rsidRPr="00CC2139">
              <w:rPr>
                <w:b/>
                <w:szCs w:val="24"/>
              </w:rPr>
              <w:t xml:space="preserve"> assessment</w:t>
            </w:r>
          </w:p>
        </w:tc>
        <w:tc>
          <w:tcPr>
            <w:tcW w:w="3673" w:type="pct"/>
            <w:vAlign w:val="top"/>
          </w:tcPr>
          <w:p w14:paraId="4AD30B57" w14:textId="474F728E" w:rsidR="007D3C4B" w:rsidRPr="00CC2139" w:rsidRDefault="007D3C4B" w:rsidP="00141B42">
            <w:pPr>
              <w:pStyle w:val="Body"/>
              <w:rPr>
                <w:szCs w:val="24"/>
              </w:rPr>
            </w:pPr>
            <w:r w:rsidRPr="00CC2139">
              <w:rPr>
                <w:szCs w:val="24"/>
                <w:lang w:eastAsia="en-AU"/>
              </w:rPr>
              <w:t xml:space="preserve">This is a </w:t>
            </w:r>
            <w:r w:rsidR="0084686F" w:rsidRPr="00CC2139">
              <w:rPr>
                <w:szCs w:val="24"/>
                <w:lang w:eastAsia="en-AU"/>
              </w:rPr>
              <w:t xml:space="preserve">clustered </w:t>
            </w:r>
            <w:r w:rsidRPr="00CC2139">
              <w:rPr>
                <w:szCs w:val="24"/>
                <w:lang w:eastAsia="en-AU"/>
              </w:rPr>
              <w:t xml:space="preserve">project based assessment and will be assessing you on your knowledge </w:t>
            </w:r>
            <w:r w:rsidR="00FB3EF7" w:rsidRPr="00CC2139">
              <w:rPr>
                <w:szCs w:val="24"/>
                <w:lang w:eastAsia="en-AU"/>
              </w:rPr>
              <w:t xml:space="preserve">and performance </w:t>
            </w:r>
            <w:r w:rsidRPr="00CC2139">
              <w:rPr>
                <w:szCs w:val="24"/>
                <w:lang w:eastAsia="en-AU"/>
              </w:rPr>
              <w:t xml:space="preserve">of </w:t>
            </w:r>
            <w:r w:rsidR="0084686F" w:rsidRPr="00CC2139">
              <w:rPr>
                <w:szCs w:val="24"/>
                <w:lang w:eastAsia="en-AU"/>
              </w:rPr>
              <w:t>all the u</w:t>
            </w:r>
            <w:r w:rsidRPr="00CC2139">
              <w:rPr>
                <w:szCs w:val="24"/>
                <w:lang w:eastAsia="en-AU"/>
              </w:rPr>
              <w:t>nit</w:t>
            </w:r>
            <w:r w:rsidR="0084686F" w:rsidRPr="00CC2139">
              <w:rPr>
                <w:szCs w:val="24"/>
                <w:lang w:eastAsia="en-AU"/>
              </w:rPr>
              <w:t>s listed in this assessment</w:t>
            </w:r>
            <w:r w:rsidRPr="00CC2139">
              <w:rPr>
                <w:szCs w:val="24"/>
                <w:lang w:eastAsia="en-AU"/>
              </w:rPr>
              <w:t>.</w:t>
            </w:r>
          </w:p>
          <w:p w14:paraId="50C0D205" w14:textId="77777777" w:rsidR="004A3741" w:rsidRPr="001C3E66" w:rsidRDefault="004A3741" w:rsidP="004A3741">
            <w:pPr>
              <w:pStyle w:val="Body"/>
              <w:rPr>
                <w:szCs w:val="24"/>
              </w:rPr>
            </w:pPr>
            <w:r w:rsidRPr="001C3E66">
              <w:rPr>
                <w:szCs w:val="24"/>
              </w:rPr>
              <w:t xml:space="preserve">This assessment is in </w:t>
            </w:r>
            <w:r>
              <w:rPr>
                <w:szCs w:val="24"/>
              </w:rPr>
              <w:t>four (4)</w:t>
            </w:r>
            <w:r w:rsidRPr="001C3E66">
              <w:rPr>
                <w:szCs w:val="24"/>
              </w:rPr>
              <w:t xml:space="preserve"> parts:</w:t>
            </w:r>
          </w:p>
          <w:p w14:paraId="1045E5C2" w14:textId="77777777" w:rsidR="004A3741" w:rsidRDefault="004A3741" w:rsidP="005E7A58">
            <w:pPr>
              <w:pStyle w:val="TableParagraph"/>
              <w:numPr>
                <w:ilvl w:val="0"/>
                <w:numId w:val="4"/>
              </w:numPr>
              <w:tabs>
                <w:tab w:val="left" w:pos="824"/>
              </w:tabs>
              <w:spacing w:before="187"/>
              <w:ind w:hanging="360"/>
              <w:rPr>
                <w:sz w:val="24"/>
                <w:szCs w:val="24"/>
              </w:rPr>
            </w:pPr>
            <w:r w:rsidRPr="00DB157B">
              <w:rPr>
                <w:sz w:val="24"/>
                <w:szCs w:val="24"/>
              </w:rPr>
              <w:t>Project</w:t>
            </w:r>
          </w:p>
          <w:p w14:paraId="648BF214" w14:textId="77777777" w:rsidR="004A3741" w:rsidRPr="00DB157B" w:rsidRDefault="004A3741" w:rsidP="005E7A58">
            <w:pPr>
              <w:pStyle w:val="TableParagraph"/>
              <w:numPr>
                <w:ilvl w:val="0"/>
                <w:numId w:val="4"/>
              </w:numPr>
              <w:tabs>
                <w:tab w:val="left" w:pos="824"/>
              </w:tabs>
              <w:spacing w:before="187"/>
              <w:ind w:hanging="360"/>
              <w:rPr>
                <w:sz w:val="24"/>
                <w:szCs w:val="24"/>
              </w:rPr>
            </w:pPr>
            <w:r>
              <w:rPr>
                <w:sz w:val="24"/>
                <w:szCs w:val="24"/>
              </w:rPr>
              <w:t>Present Documents</w:t>
            </w:r>
          </w:p>
          <w:p w14:paraId="3C32CF2C" w14:textId="4A935130" w:rsidR="0084686F" w:rsidRPr="00CC2139" w:rsidRDefault="004A3741" w:rsidP="004A3741">
            <w:pPr>
              <w:pStyle w:val="TableParagraph"/>
              <w:tabs>
                <w:tab w:val="left" w:pos="824"/>
              </w:tabs>
              <w:spacing w:before="186" w:line="276" w:lineRule="auto"/>
              <w:rPr>
                <w:sz w:val="24"/>
                <w:szCs w:val="24"/>
              </w:rPr>
            </w:pPr>
            <w:r w:rsidRPr="00CC2139">
              <w:rPr>
                <w:sz w:val="24"/>
                <w:szCs w:val="24"/>
              </w:rPr>
              <w:t xml:space="preserve"> </w:t>
            </w:r>
            <w:r w:rsidR="0084686F" w:rsidRPr="00CC2139">
              <w:rPr>
                <w:sz w:val="24"/>
                <w:szCs w:val="24"/>
              </w:rPr>
              <w:t>The assessment also contains:</w:t>
            </w:r>
          </w:p>
          <w:p w14:paraId="0442917F" w14:textId="77777777" w:rsidR="0084686F" w:rsidRPr="00CC2139" w:rsidRDefault="0084686F" w:rsidP="005E7A58">
            <w:pPr>
              <w:pStyle w:val="TableParagraph"/>
              <w:numPr>
                <w:ilvl w:val="0"/>
                <w:numId w:val="4"/>
              </w:numPr>
              <w:tabs>
                <w:tab w:val="left" w:pos="824"/>
              </w:tabs>
              <w:spacing w:before="186" w:line="408" w:lineRule="auto"/>
              <w:rPr>
                <w:sz w:val="24"/>
                <w:szCs w:val="24"/>
              </w:rPr>
            </w:pPr>
            <w:r w:rsidRPr="00CC2139">
              <w:rPr>
                <w:sz w:val="24"/>
                <w:szCs w:val="24"/>
              </w:rPr>
              <w:t>An Observation Checklist</w:t>
            </w:r>
          </w:p>
          <w:p w14:paraId="08D465B2" w14:textId="77777777" w:rsidR="0084686F" w:rsidRPr="00CC2139" w:rsidRDefault="0084686F" w:rsidP="005E7A58">
            <w:pPr>
              <w:pStyle w:val="TableParagraph"/>
              <w:numPr>
                <w:ilvl w:val="0"/>
                <w:numId w:val="4"/>
              </w:numPr>
              <w:tabs>
                <w:tab w:val="left" w:pos="824"/>
              </w:tabs>
              <w:spacing w:before="186" w:line="408" w:lineRule="auto"/>
              <w:rPr>
                <w:sz w:val="24"/>
                <w:szCs w:val="24"/>
              </w:rPr>
            </w:pPr>
            <w:r w:rsidRPr="00CC2139">
              <w:rPr>
                <w:sz w:val="24"/>
                <w:szCs w:val="24"/>
              </w:rPr>
              <w:t>Assessment Feedback</w:t>
            </w:r>
          </w:p>
          <w:p w14:paraId="7D8CD009" w14:textId="58A8378C" w:rsidR="002307AC" w:rsidRPr="00CC2139" w:rsidRDefault="0083335B" w:rsidP="004A3741">
            <w:pPr>
              <w:pStyle w:val="Body"/>
              <w:rPr>
                <w:i/>
                <w:color w:val="FF0000"/>
                <w:szCs w:val="24"/>
                <w:lang w:eastAsia="en-AU"/>
              </w:rPr>
            </w:pPr>
            <w:r w:rsidRPr="00CC2139">
              <w:rPr>
                <w:i/>
                <w:color w:val="808080" w:themeColor="background1" w:themeShade="80"/>
                <w:szCs w:val="24"/>
              </w:rPr>
              <w:t xml:space="preserve"> </w:t>
            </w:r>
          </w:p>
        </w:tc>
      </w:tr>
      <w:tr w:rsidR="002307AC" w14:paraId="771AF0E1" w14:textId="1FF3804B" w:rsidTr="004A3741">
        <w:tc>
          <w:tcPr>
            <w:tcW w:w="1327" w:type="pct"/>
            <w:vAlign w:val="top"/>
          </w:tcPr>
          <w:p w14:paraId="46E49892" w14:textId="1EF38A93" w:rsidR="002307AC" w:rsidRPr="00CC2139" w:rsidRDefault="002307AC" w:rsidP="00141B42">
            <w:pPr>
              <w:pStyle w:val="Body"/>
              <w:rPr>
                <w:b/>
                <w:szCs w:val="24"/>
              </w:rPr>
            </w:pPr>
            <w:r w:rsidRPr="00CC2139">
              <w:rPr>
                <w:b/>
                <w:szCs w:val="24"/>
              </w:rPr>
              <w:lastRenderedPageBreak/>
              <w:t xml:space="preserve">Submission instructions </w:t>
            </w:r>
          </w:p>
        </w:tc>
        <w:tc>
          <w:tcPr>
            <w:tcW w:w="3673" w:type="pct"/>
            <w:vAlign w:val="top"/>
          </w:tcPr>
          <w:p w14:paraId="73A84B07" w14:textId="58855C7D" w:rsidR="00512B62" w:rsidRPr="00CC2139" w:rsidRDefault="00512B62" w:rsidP="00CC2139">
            <w:pPr>
              <w:pStyle w:val="Bulletlist"/>
            </w:pPr>
            <w:r w:rsidRPr="00CC2139">
              <w:t xml:space="preserve">If you study online, you will submit this assessment by uploading it in your online platform.  </w:t>
            </w:r>
          </w:p>
          <w:p w14:paraId="1448AC84" w14:textId="07C29249" w:rsidR="003320A0" w:rsidRPr="00CC2139" w:rsidRDefault="007D3C4B" w:rsidP="003320A0">
            <w:pPr>
              <w:pStyle w:val="Body"/>
              <w:rPr>
                <w:i/>
                <w:color w:val="FF0000"/>
                <w:szCs w:val="24"/>
                <w:lang w:eastAsia="en-AU"/>
              </w:rPr>
            </w:pPr>
            <w:r w:rsidRPr="00CC2139">
              <w:rPr>
                <w:szCs w:val="24"/>
                <w:lang w:eastAsia="en-AU"/>
              </w:rPr>
              <w:t xml:space="preserve">On completion of this assessment, you are required to upload it or hand it to your assessor for marking.  </w:t>
            </w:r>
          </w:p>
          <w:p w14:paraId="776CF35D" w14:textId="1D8862F2" w:rsidR="007D3C4B" w:rsidRPr="00CC2139" w:rsidRDefault="007D3C4B" w:rsidP="00141B42">
            <w:pPr>
              <w:pStyle w:val="Body"/>
              <w:rPr>
                <w:szCs w:val="24"/>
                <w:lang w:eastAsia="en-AU"/>
              </w:rPr>
            </w:pPr>
            <w:r w:rsidRPr="00CC2139">
              <w:rPr>
                <w:szCs w:val="24"/>
                <w:lang w:eastAsia="en-AU"/>
              </w:rPr>
              <w:t>Ensure you have written your name at the bottom of each page of this assessment.</w:t>
            </w:r>
          </w:p>
          <w:p w14:paraId="4ABE06E2" w14:textId="29C1295A" w:rsidR="002307AC" w:rsidRPr="00CC2139" w:rsidRDefault="007D3C4B" w:rsidP="00141B42">
            <w:pPr>
              <w:pStyle w:val="Body"/>
              <w:rPr>
                <w:i/>
                <w:color w:val="FF0000"/>
                <w:szCs w:val="24"/>
                <w:lang w:eastAsia="en-AU"/>
              </w:rPr>
            </w:pPr>
            <w:r w:rsidRPr="00CC2139">
              <w:rPr>
                <w:szCs w:val="24"/>
                <w:lang w:eastAsia="en-AU"/>
              </w:rPr>
              <w:t>It is important that you keep a copy of all electronic and hardcopy assessments submitted to TAFE and complete the assessment declaration when submitting the assessment.</w:t>
            </w:r>
          </w:p>
        </w:tc>
      </w:tr>
      <w:tr w:rsidR="002307AC" w14:paraId="475854B1" w14:textId="77777777" w:rsidTr="004A3741">
        <w:tc>
          <w:tcPr>
            <w:tcW w:w="1327" w:type="pct"/>
            <w:vAlign w:val="top"/>
          </w:tcPr>
          <w:p w14:paraId="60FEB6AF" w14:textId="7358ECE1" w:rsidR="002307AC" w:rsidRPr="00CC2139" w:rsidRDefault="002307AC" w:rsidP="00141B42">
            <w:pPr>
              <w:pStyle w:val="Body"/>
              <w:rPr>
                <w:b/>
                <w:szCs w:val="24"/>
              </w:rPr>
            </w:pPr>
            <w:r w:rsidRPr="00CC2139">
              <w:rPr>
                <w:b/>
                <w:szCs w:val="24"/>
              </w:rPr>
              <w:t>What do I need to do to achieve a satisfactory result?</w:t>
            </w:r>
          </w:p>
        </w:tc>
        <w:tc>
          <w:tcPr>
            <w:tcW w:w="3673" w:type="pct"/>
            <w:vAlign w:val="top"/>
          </w:tcPr>
          <w:p w14:paraId="26B34B31" w14:textId="1BD6F524" w:rsidR="002307AC" w:rsidRPr="00CC2139" w:rsidRDefault="007D3C4B" w:rsidP="00141B42">
            <w:pPr>
              <w:pStyle w:val="Body"/>
              <w:rPr>
                <w:i/>
                <w:color w:val="FF0000"/>
                <w:szCs w:val="24"/>
                <w:lang w:eastAsia="en-AU"/>
              </w:rPr>
            </w:pPr>
            <w:r w:rsidRPr="00CC2139">
              <w:rPr>
                <w:szCs w:val="24"/>
              </w:rPr>
              <w:t>To achieve a satisfactory result for this assessment all questions must be answered correctly.</w:t>
            </w:r>
          </w:p>
        </w:tc>
      </w:tr>
      <w:tr w:rsidR="004A3741" w14:paraId="10EE3D66" w14:textId="77777777" w:rsidTr="004A3741">
        <w:tc>
          <w:tcPr>
            <w:tcW w:w="1327" w:type="pct"/>
            <w:vAlign w:val="top"/>
          </w:tcPr>
          <w:p w14:paraId="50EEE0E7" w14:textId="46AB16E9" w:rsidR="004A3741" w:rsidRPr="00CC2139" w:rsidRDefault="004A3741" w:rsidP="004A3741">
            <w:pPr>
              <w:pStyle w:val="Body"/>
              <w:rPr>
                <w:b/>
                <w:szCs w:val="24"/>
              </w:rPr>
            </w:pPr>
            <w:r w:rsidRPr="00CC2139">
              <w:rPr>
                <w:b/>
                <w:szCs w:val="24"/>
              </w:rPr>
              <w:t>What do I need to provide?</w:t>
            </w:r>
          </w:p>
        </w:tc>
        <w:tc>
          <w:tcPr>
            <w:tcW w:w="3673" w:type="pct"/>
            <w:vAlign w:val="top"/>
          </w:tcPr>
          <w:p w14:paraId="7736EB4F" w14:textId="0E6B874A" w:rsidR="004A3741" w:rsidRPr="00CC2139" w:rsidRDefault="004A3741" w:rsidP="004A3741">
            <w:pPr>
              <w:pStyle w:val="Body"/>
              <w:rPr>
                <w:szCs w:val="24"/>
              </w:rPr>
            </w:pPr>
            <w:r w:rsidRPr="006B423C">
              <w:rPr>
                <w:sz w:val="22"/>
                <w:szCs w:val="22"/>
              </w:rPr>
              <w:t>Calculator, pens, pencils, eraser, measuring equipment, A4 or A3 paper</w:t>
            </w:r>
            <w:r>
              <w:rPr>
                <w:sz w:val="22"/>
                <w:szCs w:val="22"/>
              </w:rPr>
              <w:t>, USB for file downloading and saving</w:t>
            </w:r>
            <w:r w:rsidR="00E72685">
              <w:rPr>
                <w:sz w:val="22"/>
                <w:szCs w:val="22"/>
              </w:rPr>
              <w:t>, drawing equipment</w:t>
            </w:r>
            <w:r w:rsidRPr="006B423C">
              <w:rPr>
                <w:sz w:val="22"/>
                <w:szCs w:val="22"/>
              </w:rPr>
              <w:t>.</w:t>
            </w:r>
          </w:p>
        </w:tc>
      </w:tr>
      <w:tr w:rsidR="004A3741" w14:paraId="4F5C6393" w14:textId="77777777" w:rsidTr="004A3741">
        <w:tc>
          <w:tcPr>
            <w:tcW w:w="1327" w:type="pct"/>
            <w:vAlign w:val="top"/>
          </w:tcPr>
          <w:p w14:paraId="3D6BB38E" w14:textId="6B62877F" w:rsidR="004A3741" w:rsidRPr="00CC2139" w:rsidRDefault="004A3741" w:rsidP="004A3741">
            <w:pPr>
              <w:pStyle w:val="Body"/>
              <w:rPr>
                <w:b/>
                <w:szCs w:val="24"/>
              </w:rPr>
            </w:pPr>
            <w:r w:rsidRPr="00CC2139">
              <w:rPr>
                <w:b/>
                <w:szCs w:val="24"/>
              </w:rPr>
              <w:t>What the assessor will provide?</w:t>
            </w:r>
          </w:p>
        </w:tc>
        <w:tc>
          <w:tcPr>
            <w:tcW w:w="3673" w:type="pct"/>
            <w:vAlign w:val="top"/>
          </w:tcPr>
          <w:p w14:paraId="67D41CA9" w14:textId="0F04974B" w:rsidR="004A3741" w:rsidRPr="00CC2139" w:rsidRDefault="004A3741" w:rsidP="004A3741">
            <w:pPr>
              <w:pStyle w:val="Body"/>
              <w:rPr>
                <w:i/>
                <w:color w:val="808080" w:themeColor="background1" w:themeShade="80"/>
                <w:szCs w:val="24"/>
              </w:rPr>
            </w:pPr>
            <w:r>
              <w:rPr>
                <w:sz w:val="22"/>
                <w:szCs w:val="22"/>
                <w:lang w:eastAsia="en-AU"/>
              </w:rPr>
              <w:t xml:space="preserve">Suitable area to measure for each Task, </w:t>
            </w:r>
            <w:r w:rsidR="00886D90" w:rsidRPr="006B423C">
              <w:rPr>
                <w:sz w:val="22"/>
                <w:szCs w:val="22"/>
                <w:lang w:eastAsia="en-AU"/>
              </w:rPr>
              <w:t xml:space="preserve">Computers, </w:t>
            </w:r>
            <w:r w:rsidR="00886D90">
              <w:rPr>
                <w:sz w:val="22"/>
                <w:szCs w:val="22"/>
                <w:lang w:eastAsia="en-AU"/>
              </w:rPr>
              <w:t>assessment templates, student workbook</w:t>
            </w:r>
            <w:r w:rsidR="00886D90" w:rsidRPr="006B423C">
              <w:rPr>
                <w:sz w:val="22"/>
                <w:szCs w:val="22"/>
                <w:lang w:eastAsia="en-AU"/>
              </w:rPr>
              <w:t xml:space="preserve">. </w:t>
            </w:r>
            <w:r w:rsidRPr="006B423C">
              <w:rPr>
                <w:sz w:val="22"/>
                <w:szCs w:val="22"/>
                <w:lang w:eastAsia="en-AU"/>
              </w:rPr>
              <w:t>These may be hard copy or made available online.</w:t>
            </w:r>
          </w:p>
        </w:tc>
      </w:tr>
      <w:tr w:rsidR="004A3741" w14:paraId="3C692E62" w14:textId="77777777" w:rsidTr="004A3741">
        <w:tc>
          <w:tcPr>
            <w:tcW w:w="1327" w:type="pct"/>
            <w:vAlign w:val="top"/>
          </w:tcPr>
          <w:p w14:paraId="7CE63B3B" w14:textId="4F90CC73" w:rsidR="004A3741" w:rsidRPr="00CC2139" w:rsidRDefault="004A3741" w:rsidP="004A3741">
            <w:pPr>
              <w:pStyle w:val="Body"/>
              <w:rPr>
                <w:b/>
                <w:szCs w:val="24"/>
              </w:rPr>
            </w:pPr>
            <w:r w:rsidRPr="00CC2139">
              <w:rPr>
                <w:b/>
                <w:szCs w:val="24"/>
              </w:rPr>
              <w:t>Due date and time allowed/location</w:t>
            </w:r>
          </w:p>
        </w:tc>
        <w:tc>
          <w:tcPr>
            <w:tcW w:w="3673" w:type="pct"/>
            <w:vAlign w:val="top"/>
          </w:tcPr>
          <w:p w14:paraId="60CFBE85" w14:textId="77777777" w:rsidR="004A3741" w:rsidRPr="000A032F" w:rsidRDefault="004A3741" w:rsidP="004A3741">
            <w:pPr>
              <w:rPr>
                <w:sz w:val="22"/>
                <w:szCs w:val="22"/>
              </w:rPr>
            </w:pPr>
            <w:r w:rsidRPr="000A032F">
              <w:rPr>
                <w:sz w:val="22"/>
                <w:szCs w:val="22"/>
              </w:rPr>
              <w:t>This assessment is to be completed at TAFE NSW Campus or at a live event approved by the assessor.</w:t>
            </w:r>
          </w:p>
          <w:p w14:paraId="6351A573" w14:textId="582D54E5" w:rsidR="000A032F" w:rsidRPr="000A032F" w:rsidRDefault="000A032F" w:rsidP="000A032F">
            <w:pPr>
              <w:rPr>
                <w:iCs/>
                <w:sz w:val="22"/>
                <w:szCs w:val="22"/>
              </w:rPr>
            </w:pPr>
            <w:r w:rsidRPr="000A032F">
              <w:rPr>
                <w:iCs/>
                <w:sz w:val="22"/>
                <w:szCs w:val="22"/>
              </w:rPr>
              <w:t xml:space="preserve">The estimated time for a student to complete this assessment is 25 hours. </w:t>
            </w:r>
          </w:p>
          <w:p w14:paraId="1FAED325" w14:textId="0FA90C83" w:rsidR="000A032F" w:rsidRPr="000A032F" w:rsidRDefault="000A032F" w:rsidP="000A032F">
            <w:pPr>
              <w:rPr>
                <w:iCs/>
                <w:sz w:val="22"/>
                <w:szCs w:val="22"/>
              </w:rPr>
            </w:pPr>
            <w:r w:rsidRPr="000A032F">
              <w:rPr>
                <w:iCs/>
                <w:sz w:val="22"/>
                <w:szCs w:val="22"/>
              </w:rPr>
              <w:t xml:space="preserve">However there is no time limit for students to complete this assessment. </w:t>
            </w:r>
          </w:p>
          <w:p w14:paraId="513A6374" w14:textId="77777777" w:rsidR="000A032F" w:rsidRPr="000A032F" w:rsidRDefault="000A032F" w:rsidP="000A032F">
            <w:pPr>
              <w:rPr>
                <w:iCs/>
                <w:sz w:val="22"/>
                <w:szCs w:val="22"/>
              </w:rPr>
            </w:pPr>
            <w:r w:rsidRPr="000A032F">
              <w:rPr>
                <w:iCs/>
                <w:sz w:val="22"/>
                <w:szCs w:val="22"/>
              </w:rPr>
              <w:t xml:space="preserve">Students may complete the assessment outside of the classroom and submit to their teacher for marking. </w:t>
            </w:r>
          </w:p>
          <w:p w14:paraId="277B333B" w14:textId="72238AE5" w:rsidR="004A3741" w:rsidRPr="000A032F" w:rsidRDefault="000A032F" w:rsidP="000A032F">
            <w:pPr>
              <w:rPr>
                <w:i/>
                <w:color w:val="808080" w:themeColor="background1" w:themeShade="80"/>
                <w:sz w:val="22"/>
                <w:szCs w:val="22"/>
                <w:lang w:eastAsia="en-AU"/>
              </w:rPr>
            </w:pPr>
            <w:r w:rsidRPr="000A032F">
              <w:rPr>
                <w:iCs/>
                <w:sz w:val="22"/>
                <w:szCs w:val="22"/>
              </w:rPr>
              <w:t>Assessment is due by week 17</w:t>
            </w:r>
          </w:p>
        </w:tc>
      </w:tr>
      <w:tr w:rsidR="0049357C" w14:paraId="1EFEDE34" w14:textId="77777777" w:rsidTr="004A3741">
        <w:tc>
          <w:tcPr>
            <w:tcW w:w="1327" w:type="pct"/>
            <w:vAlign w:val="top"/>
          </w:tcPr>
          <w:p w14:paraId="3EBAD377" w14:textId="67BB1589" w:rsidR="0049357C" w:rsidRPr="00CC2139" w:rsidRDefault="003320A0" w:rsidP="0049357C">
            <w:pPr>
              <w:pStyle w:val="Body"/>
              <w:rPr>
                <w:b/>
                <w:szCs w:val="24"/>
              </w:rPr>
            </w:pPr>
            <w:r w:rsidRPr="00CC2139">
              <w:rPr>
                <w:b/>
                <w:szCs w:val="24"/>
              </w:rPr>
              <w:t>Supervision</w:t>
            </w:r>
          </w:p>
        </w:tc>
        <w:tc>
          <w:tcPr>
            <w:tcW w:w="3673" w:type="pct"/>
            <w:vAlign w:val="top"/>
          </w:tcPr>
          <w:p w14:paraId="204F5865" w14:textId="6A8AF53E" w:rsidR="0049357C" w:rsidRPr="00A77398" w:rsidRDefault="0049357C" w:rsidP="00A762BB">
            <w:pPr>
              <w:pStyle w:val="Body"/>
              <w:rPr>
                <w:szCs w:val="24"/>
              </w:rPr>
            </w:pPr>
            <w:r w:rsidRPr="00A77398">
              <w:rPr>
                <w:szCs w:val="24"/>
              </w:rPr>
              <w:t xml:space="preserve">This is an unsupervised, take-home assessment. </w:t>
            </w:r>
          </w:p>
        </w:tc>
      </w:tr>
      <w:tr w:rsidR="0049357C" w14:paraId="2CE11ADE" w14:textId="77777777" w:rsidTr="004A3741">
        <w:tc>
          <w:tcPr>
            <w:tcW w:w="1327" w:type="pct"/>
            <w:vAlign w:val="top"/>
          </w:tcPr>
          <w:p w14:paraId="5304A975" w14:textId="300ECF92" w:rsidR="0049357C" w:rsidRPr="00CC2139" w:rsidRDefault="0049357C" w:rsidP="0049357C">
            <w:pPr>
              <w:pStyle w:val="Body"/>
              <w:rPr>
                <w:b/>
                <w:szCs w:val="24"/>
              </w:rPr>
            </w:pPr>
            <w:r w:rsidRPr="00CC2139">
              <w:rPr>
                <w:b/>
                <w:szCs w:val="24"/>
              </w:rPr>
              <w:lastRenderedPageBreak/>
              <w:t>Assessment feedback, review or appeals</w:t>
            </w:r>
          </w:p>
        </w:tc>
        <w:tc>
          <w:tcPr>
            <w:tcW w:w="3673" w:type="pct"/>
            <w:vAlign w:val="top"/>
          </w:tcPr>
          <w:p w14:paraId="217C9BB3" w14:textId="77777777" w:rsidR="0049357C" w:rsidRPr="00CC2139" w:rsidRDefault="0049357C" w:rsidP="0049357C">
            <w:pPr>
              <w:rPr>
                <w:szCs w:val="24"/>
              </w:rPr>
            </w:pPr>
            <w:r w:rsidRPr="00CC2139">
              <w:rPr>
                <w:szCs w:val="24"/>
              </w:rPr>
              <w:t xml:space="preserve">In accordance with the TAFE NSW policy </w:t>
            </w:r>
            <w:r w:rsidRPr="00CC2139">
              <w:rPr>
                <w:i/>
                <w:iCs/>
                <w:szCs w:val="24"/>
              </w:rPr>
              <w:t xml:space="preserve">Manage Assessment Appeals, </w:t>
            </w:r>
            <w:r w:rsidRPr="00CC2139">
              <w:rPr>
                <w:szCs w:val="24"/>
              </w:rPr>
              <w:t xml:space="preserve">all students have the right to appeal an assessment decision in relation to how the assessment was conducted and the outcome of the assessment. Appeals must be lodged within </w:t>
            </w:r>
            <w:r w:rsidRPr="00CC2139">
              <w:rPr>
                <w:b/>
                <w:bCs/>
                <w:szCs w:val="24"/>
              </w:rPr>
              <w:t>14 working days</w:t>
            </w:r>
            <w:r w:rsidRPr="00CC2139">
              <w:rPr>
                <w:szCs w:val="24"/>
              </w:rPr>
              <w:t xml:space="preserve"> of the formal notification of the result of the assessment. </w:t>
            </w:r>
          </w:p>
          <w:p w14:paraId="446DF87F" w14:textId="77777777" w:rsidR="0049357C" w:rsidRPr="00CC2139" w:rsidRDefault="0049357C" w:rsidP="0049357C">
            <w:pPr>
              <w:rPr>
                <w:szCs w:val="24"/>
                <w:lang w:eastAsia="en-AU"/>
              </w:rPr>
            </w:pPr>
            <w:r w:rsidRPr="00CC2139">
              <w:rPr>
                <w:szCs w:val="24"/>
                <w:lang w:eastAsia="en-AU"/>
              </w:rPr>
              <w:t>If you would like to request a review of your results or if you have any concerns about your results, contact your Teacher or Head Teacher.  If they are unavailable, contact the Student Administration Officer.</w:t>
            </w:r>
          </w:p>
          <w:p w14:paraId="74E5BF19" w14:textId="49E2EB24" w:rsidR="0049357C" w:rsidRPr="00CC2139" w:rsidRDefault="0049357C" w:rsidP="0049357C">
            <w:pPr>
              <w:pStyle w:val="Body"/>
              <w:rPr>
                <w:szCs w:val="24"/>
                <w:lang w:eastAsia="en-AU"/>
              </w:rPr>
            </w:pPr>
            <w:r w:rsidRPr="00CC2139">
              <w:rPr>
                <w:szCs w:val="24"/>
                <w:lang w:eastAsia="en-AU"/>
              </w:rPr>
              <w:t>Contact your Head Teacher for the assessment appeals procedures at your college/campus.</w:t>
            </w:r>
          </w:p>
        </w:tc>
      </w:tr>
    </w:tbl>
    <w:p w14:paraId="74646D91" w14:textId="77777777" w:rsidR="004A3741" w:rsidRPr="00D919DE" w:rsidRDefault="004A3741" w:rsidP="004A3741">
      <w:pPr>
        <w:pStyle w:val="Heading2"/>
      </w:pPr>
      <w:r w:rsidRPr="00D919DE">
        <w:t>Specific task instructions</w:t>
      </w:r>
    </w:p>
    <w:p w14:paraId="4BCC4258" w14:textId="4663163B" w:rsidR="004A3741" w:rsidRPr="00EA1115" w:rsidRDefault="004A3741" w:rsidP="004A3741">
      <w:pPr>
        <w:rPr>
          <w:szCs w:val="24"/>
        </w:rPr>
      </w:pPr>
      <w:r w:rsidRPr="00EA1115">
        <w:rPr>
          <w:szCs w:val="24"/>
        </w:rPr>
        <w:t xml:space="preserve">The instructions and the criteria in the task and activities below will be used by the assessor to determine if the student has satisfactorily completed this assessment event. </w:t>
      </w:r>
      <w:r w:rsidR="00553E10" w:rsidRPr="00EA1115">
        <w:rPr>
          <w:szCs w:val="24"/>
          <w:lang w:eastAsia="en-AU"/>
        </w:rPr>
        <w:t>Use these instructions as a guide to ensure you demonstrate the required knowledge in all the units listed in this assessment.</w:t>
      </w:r>
    </w:p>
    <w:p w14:paraId="4CCAE06C" w14:textId="77777777" w:rsidR="00553E10" w:rsidRPr="00EA1115" w:rsidRDefault="00553E10" w:rsidP="004A3741">
      <w:pPr>
        <w:rPr>
          <w:szCs w:val="24"/>
        </w:rPr>
      </w:pPr>
    </w:p>
    <w:p w14:paraId="4E11D1FE" w14:textId="77777777" w:rsidR="00553E10" w:rsidRPr="00EA1115" w:rsidRDefault="00553E10" w:rsidP="00553E10">
      <w:pPr>
        <w:rPr>
          <w:b/>
          <w:szCs w:val="24"/>
          <w:u w:val="single"/>
        </w:rPr>
      </w:pPr>
      <w:r w:rsidRPr="00EA1115">
        <w:rPr>
          <w:b/>
          <w:szCs w:val="24"/>
          <w:u w:val="single"/>
        </w:rPr>
        <w:t>Simulated Environment Conditions</w:t>
      </w:r>
    </w:p>
    <w:p w14:paraId="1CB1E534" w14:textId="77777777" w:rsidR="00553E10" w:rsidRPr="00EA1115" w:rsidRDefault="00553E10" w:rsidP="00553E10">
      <w:pPr>
        <w:rPr>
          <w:szCs w:val="24"/>
        </w:rPr>
      </w:pPr>
      <w:r w:rsidRPr="00EA1115">
        <w:rPr>
          <w:i/>
          <w:szCs w:val="24"/>
        </w:rPr>
        <w:t>Note: The assessor may direct you to use different equipment in different spaces to ensure competency is applied in new and different situations.</w:t>
      </w:r>
    </w:p>
    <w:p w14:paraId="0BAAC171" w14:textId="77777777" w:rsidR="004A3741" w:rsidRPr="00EA1115" w:rsidRDefault="004A3741" w:rsidP="002B5A9C">
      <w:pPr>
        <w:pStyle w:val="Body"/>
        <w:rPr>
          <w:noProof/>
          <w:szCs w:val="24"/>
          <w:lang w:eastAsia="en-AU"/>
        </w:rPr>
      </w:pPr>
      <w:r w:rsidRPr="00EA1115">
        <w:rPr>
          <w:szCs w:val="24"/>
        </w:rPr>
        <w:br w:type="page"/>
      </w:r>
    </w:p>
    <w:p w14:paraId="30CBC440" w14:textId="77777777" w:rsidR="004A3741" w:rsidRPr="0063213C" w:rsidRDefault="004A3741" w:rsidP="00C45371">
      <w:pPr>
        <w:pStyle w:val="Heading1"/>
      </w:pPr>
      <w:r w:rsidRPr="0063213C">
        <w:lastRenderedPageBreak/>
        <w:t>Part 1: Project</w:t>
      </w:r>
    </w:p>
    <w:p w14:paraId="3E41A7FB" w14:textId="1F790D52" w:rsidR="004A3741" w:rsidRPr="00553E10" w:rsidRDefault="004A3741" w:rsidP="00C45371">
      <w:pPr>
        <w:pStyle w:val="Heading2"/>
        <w:rPr>
          <w:sz w:val="32"/>
          <w:szCs w:val="32"/>
        </w:rPr>
      </w:pPr>
      <w:r w:rsidRPr="00553E10">
        <w:rPr>
          <w:sz w:val="32"/>
          <w:szCs w:val="32"/>
        </w:rPr>
        <w:t>Task Requirements</w:t>
      </w:r>
    </w:p>
    <w:p w14:paraId="4CAA80B5" w14:textId="77777777" w:rsidR="00553E10" w:rsidRPr="00EA1115" w:rsidRDefault="00553E10" w:rsidP="00553E10">
      <w:pPr>
        <w:rPr>
          <w:szCs w:val="24"/>
          <w:lang w:eastAsia="en-AU"/>
        </w:rPr>
      </w:pPr>
      <w:r w:rsidRPr="00EA1115">
        <w:rPr>
          <w:szCs w:val="24"/>
          <w:lang w:eastAsia="en-AU"/>
        </w:rPr>
        <w:t xml:space="preserve">To complete this part of the assessment, the student will be required to create detailed custom designs for three (3) different design project briefs. </w:t>
      </w:r>
    </w:p>
    <w:p w14:paraId="441870A4" w14:textId="77777777" w:rsidR="00553E10" w:rsidRPr="00EA1115" w:rsidRDefault="00553E10" w:rsidP="00553E10">
      <w:pPr>
        <w:rPr>
          <w:szCs w:val="24"/>
          <w:lang w:eastAsia="en-AU"/>
        </w:rPr>
      </w:pPr>
      <w:r w:rsidRPr="00EA1115">
        <w:rPr>
          <w:szCs w:val="24"/>
          <w:lang w:eastAsia="en-AU"/>
        </w:rPr>
        <w:t xml:space="preserve">The student will need to confirm any cabinetry solutions required for each project. A Design Brief with the specifications and requirements for each project is under the heading of each Task on the following pages. </w:t>
      </w:r>
    </w:p>
    <w:p w14:paraId="78A60D4E" w14:textId="77777777" w:rsidR="00553E10" w:rsidRPr="00EA1115" w:rsidRDefault="00553E10" w:rsidP="00553E10">
      <w:pPr>
        <w:rPr>
          <w:szCs w:val="24"/>
          <w:lang w:eastAsia="en-AU"/>
        </w:rPr>
      </w:pPr>
      <w:r w:rsidRPr="00EA1115">
        <w:rPr>
          <w:szCs w:val="24"/>
          <w:lang w:eastAsia="en-AU"/>
        </w:rPr>
        <w:t xml:space="preserve">The student will make a presentation for ONE of the designs, including documentation and costing, in a professional format. </w:t>
      </w:r>
    </w:p>
    <w:p w14:paraId="15595F5A" w14:textId="77777777" w:rsidR="00553E10" w:rsidRPr="00EA1115" w:rsidRDefault="00553E10" w:rsidP="00553E10">
      <w:pPr>
        <w:rPr>
          <w:szCs w:val="24"/>
          <w:lang w:eastAsia="en-AU"/>
        </w:rPr>
      </w:pPr>
      <w:r w:rsidRPr="00EA1115">
        <w:rPr>
          <w:szCs w:val="24"/>
          <w:lang w:eastAsia="en-AU"/>
        </w:rPr>
        <w:t>Some of these steps will require the assessor to directly observe the student performing the step and this will be recorded in the Assessment Checklist (Part 2).</w:t>
      </w:r>
    </w:p>
    <w:p w14:paraId="6EAFFD28" w14:textId="5CD9C19C" w:rsidR="004A3741" w:rsidRPr="00553E10" w:rsidRDefault="004A3741" w:rsidP="00C45371">
      <w:pPr>
        <w:pStyle w:val="Heading2"/>
        <w:rPr>
          <w:sz w:val="32"/>
          <w:szCs w:val="32"/>
        </w:rPr>
      </w:pPr>
      <w:r w:rsidRPr="00553E10">
        <w:rPr>
          <w:sz w:val="32"/>
          <w:szCs w:val="32"/>
        </w:rPr>
        <w:t xml:space="preserve">Steps in the Tasks </w:t>
      </w:r>
    </w:p>
    <w:p w14:paraId="0936C01F" w14:textId="77777777" w:rsidR="00553E10" w:rsidRPr="00EA1115" w:rsidRDefault="00553E10" w:rsidP="00553E10">
      <w:pPr>
        <w:rPr>
          <w:szCs w:val="24"/>
          <w:lang w:eastAsia="en-AU"/>
        </w:rPr>
      </w:pPr>
      <w:r w:rsidRPr="00EA1115">
        <w:rPr>
          <w:szCs w:val="24"/>
          <w:lang w:eastAsia="en-AU"/>
        </w:rPr>
        <w:t xml:space="preserve">The following steps need to be addressed in </w:t>
      </w:r>
      <w:r w:rsidRPr="00EA1115">
        <w:rPr>
          <w:b/>
          <w:szCs w:val="24"/>
          <w:lang w:eastAsia="en-AU"/>
        </w:rPr>
        <w:t>each</w:t>
      </w:r>
      <w:r w:rsidRPr="00EA1115">
        <w:rPr>
          <w:szCs w:val="24"/>
          <w:lang w:eastAsia="en-AU"/>
        </w:rPr>
        <w:t xml:space="preserve"> task.</w:t>
      </w:r>
    </w:p>
    <w:p w14:paraId="14750A81" w14:textId="77777777" w:rsidR="00553E10" w:rsidRPr="00EA1115" w:rsidRDefault="00553E10" w:rsidP="00553E10">
      <w:pPr>
        <w:numPr>
          <w:ilvl w:val="0"/>
          <w:numId w:val="6"/>
        </w:numPr>
        <w:tabs>
          <w:tab w:val="clear" w:pos="284"/>
          <w:tab w:val="left" w:pos="336"/>
        </w:tabs>
        <w:contextualSpacing/>
        <w:rPr>
          <w:rFonts w:ascii="Calibri" w:eastAsia="Calibri" w:hAnsi="Calibri" w:cs="Calibri"/>
          <w:szCs w:val="24"/>
        </w:rPr>
      </w:pPr>
      <w:r w:rsidRPr="00EA1115">
        <w:rPr>
          <w:rFonts w:ascii="Calibri" w:eastAsia="Calibri" w:hAnsi="Calibri" w:cs="Calibri"/>
          <w:szCs w:val="24"/>
        </w:rPr>
        <w:t xml:space="preserve">Review the Design Brief (client requirements) and from this information, create a freehand sketch to confirm the requirements. </w:t>
      </w:r>
      <w:r w:rsidRPr="00EA1115">
        <w:rPr>
          <w:rFonts w:ascii="Calibri" w:eastAsia="Calibri" w:hAnsi="Calibri" w:cs="Calibri"/>
          <w:i/>
          <w:szCs w:val="24"/>
        </w:rPr>
        <w:t>(freehand sketch is to be in a isometric view)</w:t>
      </w:r>
      <w:r w:rsidRPr="00EA1115">
        <w:rPr>
          <w:rFonts w:ascii="Calibri" w:eastAsia="Calibri" w:hAnsi="Calibri" w:cs="Calibri"/>
          <w:szCs w:val="24"/>
        </w:rPr>
        <w:t xml:space="preserve"> </w:t>
      </w:r>
    </w:p>
    <w:p w14:paraId="6920B4E7" w14:textId="77777777" w:rsidR="00553E10" w:rsidRPr="00EA1115" w:rsidRDefault="00553E10" w:rsidP="00553E10">
      <w:pPr>
        <w:tabs>
          <w:tab w:val="clear" w:pos="284"/>
          <w:tab w:val="left" w:pos="336"/>
        </w:tabs>
        <w:ind w:left="502"/>
        <w:contextualSpacing/>
        <w:rPr>
          <w:rFonts w:ascii="Calibri" w:eastAsia="Calibri" w:hAnsi="Calibri" w:cs="Calibri"/>
          <w:szCs w:val="24"/>
        </w:rPr>
      </w:pPr>
    </w:p>
    <w:p w14:paraId="26C8EB0B" w14:textId="77777777" w:rsidR="00553E10" w:rsidRPr="00EA1115" w:rsidRDefault="00553E10" w:rsidP="00553E10">
      <w:pPr>
        <w:numPr>
          <w:ilvl w:val="0"/>
          <w:numId w:val="6"/>
        </w:numPr>
        <w:tabs>
          <w:tab w:val="clear" w:pos="284"/>
          <w:tab w:val="left" w:pos="336"/>
        </w:tabs>
        <w:contextualSpacing/>
        <w:rPr>
          <w:rFonts w:ascii="Calibri" w:eastAsia="Calibri" w:hAnsi="Calibri" w:cs="Calibri"/>
          <w:szCs w:val="24"/>
        </w:rPr>
      </w:pPr>
      <w:r w:rsidRPr="00EA1115">
        <w:rPr>
          <w:rFonts w:ascii="Calibri" w:eastAsia="Calibri" w:hAnsi="Calibri" w:cs="Calibri"/>
          <w:szCs w:val="24"/>
        </w:rPr>
        <w:t>Using the Tables Provided</w:t>
      </w:r>
    </w:p>
    <w:p w14:paraId="04EDD8C5" w14:textId="77777777" w:rsidR="00553E10" w:rsidRPr="00EA1115" w:rsidRDefault="00553E10" w:rsidP="00553E10">
      <w:pPr>
        <w:pStyle w:val="ListParagraph"/>
        <w:numPr>
          <w:ilvl w:val="1"/>
          <w:numId w:val="6"/>
        </w:numPr>
        <w:tabs>
          <w:tab w:val="clear" w:pos="284"/>
          <w:tab w:val="left" w:pos="336"/>
        </w:tabs>
        <w:rPr>
          <w:rFonts w:ascii="Calibri" w:eastAsia="Calibri" w:hAnsi="Calibri" w:cs="Calibri"/>
          <w:i/>
          <w:szCs w:val="24"/>
        </w:rPr>
      </w:pPr>
      <w:r w:rsidRPr="00EA1115">
        <w:rPr>
          <w:rFonts w:ascii="Calibri" w:eastAsia="Calibri" w:hAnsi="Calibri" w:cs="Calibri"/>
          <w:szCs w:val="24"/>
        </w:rPr>
        <w:t>Determine design parameters and document the project requirements.</w:t>
      </w:r>
      <w:r w:rsidRPr="00EA1115">
        <w:rPr>
          <w:rFonts w:ascii="Calibri" w:eastAsia="Calibri" w:hAnsi="Calibri" w:cs="Calibri"/>
          <w:i/>
          <w:szCs w:val="24"/>
        </w:rPr>
        <w:t xml:space="preserve"> </w:t>
      </w:r>
    </w:p>
    <w:p w14:paraId="33A1B3E4" w14:textId="77777777" w:rsidR="00553E10" w:rsidRPr="00EA1115" w:rsidRDefault="00553E10" w:rsidP="00553E10">
      <w:pPr>
        <w:numPr>
          <w:ilvl w:val="1"/>
          <w:numId w:val="6"/>
        </w:numPr>
        <w:tabs>
          <w:tab w:val="clear" w:pos="284"/>
          <w:tab w:val="left" w:pos="336"/>
        </w:tabs>
        <w:contextualSpacing/>
        <w:rPr>
          <w:rFonts w:ascii="Calibri" w:eastAsia="Calibri" w:hAnsi="Calibri" w:cs="Calibri"/>
          <w:szCs w:val="24"/>
        </w:rPr>
      </w:pPr>
      <w:r w:rsidRPr="00EA1115">
        <w:rPr>
          <w:rFonts w:ascii="Calibri" w:eastAsia="Calibri" w:hAnsi="Calibri" w:cs="Calibri"/>
          <w:szCs w:val="24"/>
        </w:rPr>
        <w:t xml:space="preserve">Table </w:t>
      </w:r>
      <w:r w:rsidRPr="00EA1115">
        <w:rPr>
          <w:rFonts w:ascii="Calibri" w:eastAsia="Calibri" w:hAnsi="Calibri" w:cs="Calibri"/>
          <w:i/>
          <w:szCs w:val="24"/>
        </w:rPr>
        <w:t>Confirm Client Preferences</w:t>
      </w:r>
      <w:r w:rsidRPr="00EA1115">
        <w:rPr>
          <w:rFonts w:ascii="Calibri" w:eastAsia="Calibri" w:hAnsi="Calibri" w:cs="Calibri"/>
          <w:szCs w:val="24"/>
        </w:rPr>
        <w:t xml:space="preserve"> – complete the Options Raised column to indicate items that could have different options available that will need to be confirmed by the client.</w:t>
      </w:r>
    </w:p>
    <w:p w14:paraId="5D7EFFC1" w14:textId="77777777" w:rsidR="00553E10" w:rsidRPr="00EA1115" w:rsidRDefault="00553E10" w:rsidP="00553E10">
      <w:pPr>
        <w:pStyle w:val="ListParagraph"/>
        <w:numPr>
          <w:ilvl w:val="1"/>
          <w:numId w:val="6"/>
        </w:numPr>
        <w:tabs>
          <w:tab w:val="clear" w:pos="284"/>
          <w:tab w:val="left" w:pos="336"/>
        </w:tabs>
        <w:rPr>
          <w:szCs w:val="24"/>
        </w:rPr>
      </w:pPr>
      <w:r w:rsidRPr="00EA1115">
        <w:rPr>
          <w:rFonts w:ascii="Calibri" w:eastAsia="Calibri" w:hAnsi="Calibri" w:cs="Calibri"/>
          <w:szCs w:val="24"/>
        </w:rPr>
        <w:t xml:space="preserve">For </w:t>
      </w:r>
      <w:r w:rsidRPr="00EA1115">
        <w:rPr>
          <w:rFonts w:ascii="Calibri" w:eastAsia="Calibri" w:hAnsi="Calibri" w:cs="Calibri"/>
          <w:b/>
          <w:szCs w:val="24"/>
        </w:rPr>
        <w:t>Task 1 only</w:t>
      </w:r>
      <w:r w:rsidRPr="00EA1115">
        <w:rPr>
          <w:rFonts w:ascii="Calibri" w:eastAsia="Calibri" w:hAnsi="Calibri" w:cs="Calibri"/>
          <w:szCs w:val="24"/>
        </w:rPr>
        <w:t xml:space="preserve"> the student will complete a role play to confirm the task parameters.</w:t>
      </w:r>
      <w:r w:rsidRPr="00EA1115">
        <w:rPr>
          <w:szCs w:val="24"/>
        </w:rPr>
        <w:t xml:space="preserve"> </w:t>
      </w:r>
    </w:p>
    <w:p w14:paraId="6C26655A" w14:textId="77777777" w:rsidR="00553E10" w:rsidRPr="00EA1115" w:rsidRDefault="00553E10" w:rsidP="00553E10">
      <w:pPr>
        <w:tabs>
          <w:tab w:val="clear" w:pos="284"/>
          <w:tab w:val="left" w:pos="336"/>
        </w:tabs>
        <w:ind w:left="1276"/>
        <w:contextualSpacing/>
        <w:rPr>
          <w:rFonts w:ascii="Calibri" w:eastAsia="Calibri" w:hAnsi="Calibri" w:cs="Calibri"/>
          <w:szCs w:val="24"/>
        </w:rPr>
      </w:pPr>
      <w:r w:rsidRPr="00EA1115">
        <w:rPr>
          <w:szCs w:val="24"/>
        </w:rPr>
        <w:t xml:space="preserve">For </w:t>
      </w:r>
      <w:r w:rsidRPr="00EA1115">
        <w:rPr>
          <w:b/>
          <w:szCs w:val="24"/>
        </w:rPr>
        <w:t>Tasks 2 and 3</w:t>
      </w:r>
      <w:r w:rsidRPr="00EA1115">
        <w:rPr>
          <w:szCs w:val="24"/>
        </w:rPr>
        <w:t xml:space="preserve">, the student is to make assumptions on behalf of the client, for the purposes of this assessment, and complete </w:t>
      </w:r>
      <w:r w:rsidRPr="00EA1115">
        <w:rPr>
          <w:rFonts w:ascii="Calibri" w:eastAsia="Calibri" w:hAnsi="Calibri" w:cs="Calibri"/>
          <w:i/>
          <w:szCs w:val="24"/>
        </w:rPr>
        <w:t>Confirm Client Preferences</w:t>
      </w:r>
      <w:r w:rsidRPr="00EA1115">
        <w:rPr>
          <w:rFonts w:ascii="Calibri" w:eastAsia="Calibri" w:hAnsi="Calibri" w:cs="Calibri"/>
          <w:szCs w:val="24"/>
        </w:rPr>
        <w:t xml:space="preserve"> – Changes made/Client preferences column, to indicate items that could have different options available that would need to be confirmed by the client.</w:t>
      </w:r>
    </w:p>
    <w:p w14:paraId="180B3086" w14:textId="77777777" w:rsidR="00553E10" w:rsidRPr="00EA1115" w:rsidRDefault="00553E10" w:rsidP="00553E10">
      <w:pPr>
        <w:tabs>
          <w:tab w:val="clear" w:pos="284"/>
          <w:tab w:val="left" w:pos="336"/>
        </w:tabs>
        <w:ind w:left="1276"/>
        <w:contextualSpacing/>
        <w:rPr>
          <w:rFonts w:ascii="Calibri" w:eastAsia="Calibri" w:hAnsi="Calibri" w:cs="Calibri"/>
          <w:szCs w:val="24"/>
        </w:rPr>
      </w:pPr>
    </w:p>
    <w:p w14:paraId="00513DDB" w14:textId="77777777" w:rsidR="00553E10" w:rsidRPr="00EA1115" w:rsidRDefault="00553E10" w:rsidP="00553E10">
      <w:pPr>
        <w:tabs>
          <w:tab w:val="clear" w:pos="284"/>
          <w:tab w:val="left" w:pos="336"/>
        </w:tabs>
        <w:ind w:left="1276"/>
        <w:contextualSpacing/>
        <w:rPr>
          <w:rFonts w:ascii="Calibri" w:eastAsia="Calibri" w:hAnsi="Calibri" w:cs="Calibri"/>
          <w:b/>
          <w:szCs w:val="24"/>
        </w:rPr>
      </w:pPr>
      <w:r w:rsidRPr="00EA1115">
        <w:rPr>
          <w:rFonts w:ascii="Calibri" w:eastAsia="Calibri" w:hAnsi="Calibri" w:cs="Calibri"/>
          <w:b/>
          <w:szCs w:val="24"/>
        </w:rPr>
        <w:t>Role Play for Task 1:</w:t>
      </w:r>
    </w:p>
    <w:p w14:paraId="47BE9E60" w14:textId="77777777" w:rsidR="00553E10" w:rsidRPr="00EA1115" w:rsidRDefault="00553E10" w:rsidP="00553E10">
      <w:pPr>
        <w:tabs>
          <w:tab w:val="clear" w:pos="284"/>
          <w:tab w:val="left" w:pos="336"/>
        </w:tabs>
        <w:ind w:left="1276"/>
        <w:contextualSpacing/>
        <w:rPr>
          <w:rFonts w:ascii="Calibri" w:eastAsia="Calibri" w:hAnsi="Calibri" w:cs="Calibri"/>
          <w:szCs w:val="24"/>
        </w:rPr>
      </w:pPr>
      <w:r w:rsidRPr="00EA1115">
        <w:rPr>
          <w:rFonts w:ascii="Calibri" w:eastAsia="Calibri" w:hAnsi="Calibri" w:cs="Calibri"/>
          <w:szCs w:val="24"/>
        </w:rPr>
        <w:t>You will be holding a professional discussion with the client (your assessor). You will outline for them the items that you have indicated have Options associated with them, and ask the client to clarify their requirements so you can document and confirm their responses.</w:t>
      </w:r>
    </w:p>
    <w:p w14:paraId="76CE9BF8" w14:textId="77777777" w:rsidR="00553E10" w:rsidRPr="00EA1115" w:rsidRDefault="00553E10" w:rsidP="00553E10">
      <w:pPr>
        <w:pStyle w:val="ListParagraph"/>
        <w:numPr>
          <w:ilvl w:val="0"/>
          <w:numId w:val="21"/>
        </w:numPr>
        <w:tabs>
          <w:tab w:val="clear" w:pos="284"/>
          <w:tab w:val="left" w:pos="336"/>
        </w:tabs>
        <w:rPr>
          <w:rFonts w:ascii="Calibri" w:eastAsia="Calibri" w:hAnsi="Calibri" w:cs="Calibri"/>
          <w:szCs w:val="24"/>
        </w:rPr>
      </w:pPr>
      <w:r w:rsidRPr="00EA1115">
        <w:rPr>
          <w:rFonts w:ascii="Calibri" w:eastAsia="Calibri" w:hAnsi="Calibri" w:cs="Calibri"/>
          <w:szCs w:val="24"/>
        </w:rPr>
        <w:t>Questions should be asked clearly and concisely</w:t>
      </w:r>
    </w:p>
    <w:p w14:paraId="6F42722D" w14:textId="77777777" w:rsidR="00553E10" w:rsidRPr="00EA1115" w:rsidRDefault="00553E10" w:rsidP="00553E10">
      <w:pPr>
        <w:pStyle w:val="ListParagraph"/>
        <w:numPr>
          <w:ilvl w:val="0"/>
          <w:numId w:val="21"/>
        </w:numPr>
        <w:tabs>
          <w:tab w:val="clear" w:pos="284"/>
          <w:tab w:val="left" w:pos="336"/>
        </w:tabs>
        <w:rPr>
          <w:rFonts w:ascii="Calibri" w:eastAsia="Calibri" w:hAnsi="Calibri" w:cs="Calibri"/>
          <w:szCs w:val="24"/>
        </w:rPr>
      </w:pPr>
      <w:r w:rsidRPr="00EA1115">
        <w:rPr>
          <w:rFonts w:ascii="Calibri" w:eastAsia="Calibri" w:hAnsi="Calibri" w:cs="Calibri"/>
          <w:szCs w:val="24"/>
        </w:rPr>
        <w:t>You should listen carefully to the response provided by the client (your assessor)</w:t>
      </w:r>
    </w:p>
    <w:p w14:paraId="63231691" w14:textId="77777777" w:rsidR="00553E10" w:rsidRPr="00EA1115" w:rsidRDefault="00553E10" w:rsidP="00553E10">
      <w:pPr>
        <w:pStyle w:val="ListParagraph"/>
        <w:numPr>
          <w:ilvl w:val="0"/>
          <w:numId w:val="21"/>
        </w:numPr>
        <w:tabs>
          <w:tab w:val="clear" w:pos="284"/>
          <w:tab w:val="left" w:pos="336"/>
        </w:tabs>
        <w:rPr>
          <w:rFonts w:ascii="Calibri" w:eastAsia="Calibri" w:hAnsi="Calibri" w:cs="Calibri"/>
          <w:szCs w:val="24"/>
        </w:rPr>
      </w:pPr>
      <w:r w:rsidRPr="00EA1115">
        <w:rPr>
          <w:rFonts w:ascii="Calibri" w:eastAsia="Calibri" w:hAnsi="Calibri" w:cs="Calibri"/>
          <w:szCs w:val="24"/>
        </w:rPr>
        <w:lastRenderedPageBreak/>
        <w:t xml:space="preserve">You need to document the result of this response in the </w:t>
      </w:r>
      <w:r w:rsidRPr="00EA1115">
        <w:rPr>
          <w:rFonts w:ascii="Calibri" w:eastAsia="Calibri" w:hAnsi="Calibri" w:cs="Calibri"/>
          <w:i/>
          <w:szCs w:val="24"/>
        </w:rPr>
        <w:t>Confirm Client Preferences</w:t>
      </w:r>
      <w:r w:rsidRPr="00EA1115">
        <w:rPr>
          <w:rFonts w:ascii="Calibri" w:eastAsia="Calibri" w:hAnsi="Calibri" w:cs="Calibri"/>
          <w:szCs w:val="24"/>
        </w:rPr>
        <w:t xml:space="preserve"> – Changes made/Client preferences column of the table</w:t>
      </w:r>
    </w:p>
    <w:p w14:paraId="54259A02" w14:textId="77777777" w:rsidR="00553E10" w:rsidRPr="00EA1115" w:rsidRDefault="00553E10" w:rsidP="00553E10">
      <w:pPr>
        <w:pStyle w:val="ListParagraph"/>
        <w:numPr>
          <w:ilvl w:val="0"/>
          <w:numId w:val="21"/>
        </w:numPr>
        <w:tabs>
          <w:tab w:val="clear" w:pos="284"/>
          <w:tab w:val="left" w:pos="336"/>
        </w:tabs>
        <w:rPr>
          <w:rFonts w:ascii="Calibri" w:eastAsia="Calibri" w:hAnsi="Calibri" w:cs="Calibri"/>
          <w:szCs w:val="24"/>
        </w:rPr>
      </w:pPr>
      <w:r w:rsidRPr="00EA1115">
        <w:rPr>
          <w:rFonts w:ascii="Calibri" w:eastAsia="Calibri" w:hAnsi="Calibri" w:cs="Calibri"/>
          <w:szCs w:val="24"/>
        </w:rPr>
        <w:t>You need to show that you have asked the client (your assessor) to sign the document to indicate they agree with what you have documented.</w:t>
      </w:r>
    </w:p>
    <w:p w14:paraId="34ED0DD1" w14:textId="77777777" w:rsidR="00553E10" w:rsidRPr="00EA1115" w:rsidRDefault="00553E10" w:rsidP="00553E10">
      <w:pPr>
        <w:numPr>
          <w:ilvl w:val="0"/>
          <w:numId w:val="6"/>
        </w:numPr>
        <w:tabs>
          <w:tab w:val="clear" w:pos="284"/>
          <w:tab w:val="left" w:pos="336"/>
        </w:tabs>
        <w:contextualSpacing/>
        <w:rPr>
          <w:rFonts w:ascii="Calibri" w:eastAsia="Calibri" w:hAnsi="Calibri" w:cs="Calibri"/>
          <w:szCs w:val="24"/>
        </w:rPr>
      </w:pPr>
      <w:r w:rsidRPr="00EA1115">
        <w:rPr>
          <w:rFonts w:ascii="Calibri" w:eastAsia="Calibri" w:hAnsi="Calibri" w:cs="Calibri"/>
          <w:szCs w:val="24"/>
        </w:rPr>
        <w:t>Review and Record Site measurements</w:t>
      </w:r>
    </w:p>
    <w:p w14:paraId="0537E119" w14:textId="77777777" w:rsidR="00553E10" w:rsidRPr="00EA1115" w:rsidRDefault="00553E10" w:rsidP="00553E10">
      <w:pPr>
        <w:pStyle w:val="ListParagraph"/>
        <w:numPr>
          <w:ilvl w:val="0"/>
          <w:numId w:val="10"/>
        </w:numPr>
        <w:tabs>
          <w:tab w:val="clear" w:pos="284"/>
          <w:tab w:val="left" w:pos="336"/>
        </w:tabs>
        <w:rPr>
          <w:rFonts w:ascii="Calibri" w:eastAsia="Calibri" w:hAnsi="Calibri" w:cs="Calibri"/>
          <w:szCs w:val="24"/>
        </w:rPr>
      </w:pPr>
      <w:r w:rsidRPr="00EA1115">
        <w:rPr>
          <w:rFonts w:ascii="Calibri" w:eastAsia="Calibri" w:hAnsi="Calibri" w:cs="Calibri"/>
          <w:szCs w:val="24"/>
        </w:rPr>
        <w:t>You are required to present to the TAFE Workshop where your assessor will observe you measuring a simulated site and record their observation.</w:t>
      </w:r>
    </w:p>
    <w:p w14:paraId="4BC32B36" w14:textId="77777777" w:rsidR="00553E10" w:rsidRPr="00EA1115" w:rsidRDefault="00553E10" w:rsidP="00553E10">
      <w:pPr>
        <w:pStyle w:val="ListParagraph"/>
        <w:numPr>
          <w:ilvl w:val="0"/>
          <w:numId w:val="10"/>
        </w:numPr>
        <w:tabs>
          <w:tab w:val="clear" w:pos="284"/>
          <w:tab w:val="left" w:pos="336"/>
        </w:tabs>
        <w:rPr>
          <w:rFonts w:ascii="Calibri" w:eastAsia="Calibri" w:hAnsi="Calibri" w:cs="Calibri"/>
          <w:szCs w:val="24"/>
        </w:rPr>
      </w:pPr>
      <w:r w:rsidRPr="00EA1115">
        <w:rPr>
          <w:rFonts w:ascii="Calibri" w:eastAsia="Calibri" w:hAnsi="Calibri" w:cs="Calibri"/>
          <w:szCs w:val="24"/>
        </w:rPr>
        <w:t>You are then required to use the measurements to create a freehand sketch in a plan and elevation view.</w:t>
      </w:r>
    </w:p>
    <w:p w14:paraId="195D9A20" w14:textId="77777777" w:rsidR="00553E10" w:rsidRPr="00EA1115" w:rsidRDefault="00553E10" w:rsidP="00553E10">
      <w:pPr>
        <w:pStyle w:val="ListParagraph"/>
        <w:tabs>
          <w:tab w:val="clear" w:pos="284"/>
          <w:tab w:val="left" w:pos="336"/>
        </w:tabs>
        <w:ind w:left="1440"/>
        <w:rPr>
          <w:rFonts w:ascii="Calibri" w:eastAsia="Calibri" w:hAnsi="Calibri" w:cs="Calibri"/>
          <w:szCs w:val="24"/>
        </w:rPr>
      </w:pPr>
    </w:p>
    <w:p w14:paraId="36EE797E" w14:textId="77777777" w:rsidR="00553E10" w:rsidRPr="00EA1115" w:rsidRDefault="00553E10" w:rsidP="00553E10">
      <w:pPr>
        <w:numPr>
          <w:ilvl w:val="0"/>
          <w:numId w:val="6"/>
        </w:numPr>
        <w:tabs>
          <w:tab w:val="clear" w:pos="284"/>
          <w:tab w:val="left" w:pos="336"/>
        </w:tabs>
        <w:contextualSpacing/>
        <w:rPr>
          <w:rFonts w:ascii="Calibri" w:eastAsia="Calibri" w:hAnsi="Calibri" w:cs="Calibri"/>
          <w:szCs w:val="24"/>
        </w:rPr>
      </w:pPr>
      <w:r w:rsidRPr="00EA1115">
        <w:rPr>
          <w:rFonts w:ascii="Calibri" w:eastAsia="Calibri" w:hAnsi="Calibri" w:cs="Calibri"/>
          <w:szCs w:val="24"/>
        </w:rPr>
        <w:t xml:space="preserve">Based on the actual measurements taken, document any design impacts in the </w:t>
      </w:r>
      <w:r w:rsidRPr="00EA1115">
        <w:rPr>
          <w:rFonts w:ascii="Calibri" w:eastAsia="Calibri" w:hAnsi="Calibri" w:cs="Calibri"/>
          <w:i/>
          <w:szCs w:val="24"/>
        </w:rPr>
        <w:t>Design Impact Table</w:t>
      </w:r>
      <w:r w:rsidRPr="00EA1115">
        <w:rPr>
          <w:rFonts w:ascii="Calibri" w:eastAsia="Calibri" w:hAnsi="Calibri" w:cs="Calibri"/>
          <w:szCs w:val="24"/>
        </w:rPr>
        <w:t xml:space="preserve"> provided, now the measurements have been taken</w:t>
      </w:r>
    </w:p>
    <w:p w14:paraId="75B7B5A1" w14:textId="77777777" w:rsidR="00553E10" w:rsidRPr="00EA1115" w:rsidRDefault="00553E10" w:rsidP="00553E10">
      <w:pPr>
        <w:tabs>
          <w:tab w:val="clear" w:pos="284"/>
          <w:tab w:val="left" w:pos="336"/>
        </w:tabs>
        <w:ind w:left="720"/>
        <w:contextualSpacing/>
        <w:rPr>
          <w:rFonts w:ascii="Calibri" w:eastAsia="Calibri" w:hAnsi="Calibri" w:cs="Calibri"/>
          <w:szCs w:val="24"/>
        </w:rPr>
      </w:pPr>
    </w:p>
    <w:p w14:paraId="23BFE00B" w14:textId="77777777" w:rsidR="00553E10" w:rsidRPr="00EA1115" w:rsidRDefault="00553E10" w:rsidP="00553E10">
      <w:pPr>
        <w:numPr>
          <w:ilvl w:val="0"/>
          <w:numId w:val="6"/>
        </w:numPr>
        <w:tabs>
          <w:tab w:val="clear" w:pos="284"/>
          <w:tab w:val="left" w:pos="336"/>
        </w:tabs>
        <w:contextualSpacing/>
        <w:rPr>
          <w:rFonts w:ascii="Calibri" w:eastAsia="Calibri" w:hAnsi="Calibri" w:cs="Calibri"/>
          <w:szCs w:val="24"/>
        </w:rPr>
      </w:pPr>
      <w:r w:rsidRPr="00EA1115">
        <w:rPr>
          <w:rFonts w:ascii="Calibri" w:eastAsia="Calibri" w:hAnsi="Calibri" w:cs="Calibri"/>
          <w:szCs w:val="24"/>
        </w:rPr>
        <w:t xml:space="preserve"> Using a CAD programme, draw the cabinet detail with all measurements, dimensions and symbols. Indicate on the drawing, structural features and components that will impact the design.</w:t>
      </w:r>
    </w:p>
    <w:p w14:paraId="1302D7E5" w14:textId="77777777" w:rsidR="00553E10" w:rsidRPr="00EA1115" w:rsidRDefault="00553E10" w:rsidP="00553E10">
      <w:pPr>
        <w:tabs>
          <w:tab w:val="clear" w:pos="284"/>
          <w:tab w:val="left" w:pos="336"/>
        </w:tabs>
        <w:rPr>
          <w:rFonts w:ascii="Calibri" w:eastAsia="Calibri" w:hAnsi="Calibri" w:cs="Calibri"/>
          <w:szCs w:val="24"/>
        </w:rPr>
      </w:pPr>
    </w:p>
    <w:p w14:paraId="6F21341F" w14:textId="77777777" w:rsidR="00553E10" w:rsidRPr="00EA1115" w:rsidRDefault="00553E10" w:rsidP="00553E10">
      <w:pPr>
        <w:numPr>
          <w:ilvl w:val="0"/>
          <w:numId w:val="6"/>
        </w:numPr>
        <w:tabs>
          <w:tab w:val="clear" w:pos="284"/>
          <w:tab w:val="left" w:pos="336"/>
        </w:tabs>
        <w:contextualSpacing/>
        <w:rPr>
          <w:rFonts w:ascii="Calibri" w:eastAsia="Calibri" w:hAnsi="Calibri" w:cs="Calibri"/>
          <w:szCs w:val="24"/>
        </w:rPr>
      </w:pPr>
      <w:r w:rsidRPr="00EA1115">
        <w:rPr>
          <w:rFonts w:ascii="Calibri" w:eastAsia="Calibri" w:hAnsi="Calibri" w:cs="Calibri"/>
          <w:szCs w:val="24"/>
        </w:rPr>
        <w:t>Using the Design Brief:</w:t>
      </w:r>
    </w:p>
    <w:p w14:paraId="67D9717C" w14:textId="77777777" w:rsidR="00553E10" w:rsidRPr="00EA1115" w:rsidRDefault="00553E10" w:rsidP="00553E10">
      <w:pPr>
        <w:numPr>
          <w:ilvl w:val="1"/>
          <w:numId w:val="6"/>
        </w:numPr>
        <w:tabs>
          <w:tab w:val="clear" w:pos="284"/>
          <w:tab w:val="left" w:pos="336"/>
        </w:tabs>
        <w:ind w:left="1442" w:hanging="336"/>
        <w:contextualSpacing/>
        <w:rPr>
          <w:rFonts w:ascii="Calibri" w:eastAsia="Calibri" w:hAnsi="Calibri" w:cs="Calibri"/>
          <w:szCs w:val="24"/>
        </w:rPr>
      </w:pPr>
      <w:r w:rsidRPr="00EA1115">
        <w:rPr>
          <w:rFonts w:ascii="Calibri" w:eastAsia="Calibri" w:hAnsi="Calibri" w:cs="Calibri"/>
          <w:szCs w:val="24"/>
        </w:rPr>
        <w:t>Identify and document information to inform construction team in the table provided.</w:t>
      </w:r>
    </w:p>
    <w:p w14:paraId="1BE3955D" w14:textId="77777777" w:rsidR="00553E10" w:rsidRPr="00EA1115" w:rsidRDefault="00553E10" w:rsidP="00553E10">
      <w:pPr>
        <w:numPr>
          <w:ilvl w:val="1"/>
          <w:numId w:val="6"/>
        </w:numPr>
        <w:tabs>
          <w:tab w:val="clear" w:pos="284"/>
          <w:tab w:val="left" w:pos="336"/>
        </w:tabs>
        <w:ind w:left="1442" w:hanging="336"/>
        <w:contextualSpacing/>
        <w:rPr>
          <w:rFonts w:ascii="Calibri" w:eastAsia="Calibri" w:hAnsi="Calibri" w:cs="Calibri"/>
          <w:szCs w:val="24"/>
        </w:rPr>
      </w:pPr>
      <w:r w:rsidRPr="00EA1115">
        <w:rPr>
          <w:rFonts w:ascii="Calibri" w:eastAsia="Calibri" w:hAnsi="Calibri" w:cs="Calibri"/>
          <w:szCs w:val="24"/>
        </w:rPr>
        <w:t>Identify and document information to inform installation team in the table provided.</w:t>
      </w:r>
    </w:p>
    <w:p w14:paraId="04E5D92B" w14:textId="77777777" w:rsidR="00553E10" w:rsidRPr="00EA1115" w:rsidRDefault="00553E10" w:rsidP="00553E10">
      <w:pPr>
        <w:tabs>
          <w:tab w:val="clear" w:pos="284"/>
          <w:tab w:val="left" w:pos="336"/>
        </w:tabs>
        <w:ind w:left="1442" w:hanging="336"/>
        <w:contextualSpacing/>
        <w:rPr>
          <w:rFonts w:ascii="Calibri" w:eastAsia="Calibri" w:hAnsi="Calibri" w:cs="Calibri"/>
          <w:szCs w:val="24"/>
        </w:rPr>
      </w:pPr>
    </w:p>
    <w:p w14:paraId="00C90BEF" w14:textId="77777777" w:rsidR="00553E10" w:rsidRPr="00EA1115" w:rsidRDefault="00553E10" w:rsidP="00553E10">
      <w:pPr>
        <w:numPr>
          <w:ilvl w:val="0"/>
          <w:numId w:val="6"/>
        </w:numPr>
        <w:tabs>
          <w:tab w:val="clear" w:pos="284"/>
          <w:tab w:val="left" w:pos="336"/>
        </w:tabs>
        <w:contextualSpacing/>
        <w:rPr>
          <w:rFonts w:ascii="Calibri" w:eastAsia="Calibri" w:hAnsi="Calibri" w:cs="Calibri"/>
          <w:szCs w:val="24"/>
        </w:rPr>
      </w:pPr>
      <w:r w:rsidRPr="00EA1115">
        <w:rPr>
          <w:rFonts w:ascii="Calibri" w:eastAsia="Calibri" w:hAnsi="Calibri" w:cs="Calibri"/>
          <w:szCs w:val="24"/>
        </w:rPr>
        <w:t>Using the Design Brief:</w:t>
      </w:r>
    </w:p>
    <w:p w14:paraId="3BDB83FA" w14:textId="77777777" w:rsidR="00553E10" w:rsidRPr="00EA1115" w:rsidRDefault="00553E10" w:rsidP="00553E10">
      <w:pPr>
        <w:numPr>
          <w:ilvl w:val="1"/>
          <w:numId w:val="6"/>
        </w:numPr>
        <w:tabs>
          <w:tab w:val="clear" w:pos="284"/>
          <w:tab w:val="left" w:pos="336"/>
        </w:tabs>
        <w:ind w:left="1442" w:hanging="336"/>
        <w:contextualSpacing/>
        <w:rPr>
          <w:rFonts w:ascii="Calibri" w:eastAsia="Calibri" w:hAnsi="Calibri" w:cs="Calibri"/>
          <w:szCs w:val="24"/>
        </w:rPr>
      </w:pPr>
      <w:r w:rsidRPr="00EA1115">
        <w:rPr>
          <w:rFonts w:ascii="Calibri" w:eastAsia="Calibri" w:hAnsi="Calibri" w:cs="Calibri"/>
          <w:szCs w:val="24"/>
        </w:rPr>
        <w:t>Determine design, construction and installation costs in the table provided</w:t>
      </w:r>
    </w:p>
    <w:p w14:paraId="6F62D17B" w14:textId="77777777" w:rsidR="00553E10" w:rsidRPr="00EA1115" w:rsidRDefault="00553E10" w:rsidP="00553E10">
      <w:pPr>
        <w:numPr>
          <w:ilvl w:val="1"/>
          <w:numId w:val="6"/>
        </w:numPr>
        <w:tabs>
          <w:tab w:val="clear" w:pos="284"/>
          <w:tab w:val="left" w:pos="336"/>
        </w:tabs>
        <w:ind w:left="1442" w:hanging="336"/>
        <w:contextualSpacing/>
        <w:rPr>
          <w:rFonts w:ascii="Calibri" w:eastAsia="Calibri" w:hAnsi="Calibri" w:cs="Calibri"/>
          <w:szCs w:val="24"/>
        </w:rPr>
      </w:pPr>
      <w:r w:rsidRPr="00EA1115">
        <w:rPr>
          <w:rFonts w:ascii="Calibri" w:eastAsia="Calibri" w:hAnsi="Calibri" w:cs="Calibri"/>
          <w:szCs w:val="24"/>
        </w:rPr>
        <w:t>Confirm pricing from suppliers in the table provided</w:t>
      </w:r>
    </w:p>
    <w:p w14:paraId="3D0B41D0" w14:textId="77777777" w:rsidR="00553E10" w:rsidRPr="00EA1115" w:rsidRDefault="00553E10" w:rsidP="00553E10">
      <w:pPr>
        <w:tabs>
          <w:tab w:val="clear" w:pos="284"/>
          <w:tab w:val="left" w:pos="336"/>
        </w:tabs>
        <w:ind w:left="1298"/>
        <w:contextualSpacing/>
        <w:rPr>
          <w:rFonts w:ascii="Calibri" w:eastAsia="Calibri" w:hAnsi="Calibri" w:cs="Calibri"/>
          <w:szCs w:val="24"/>
        </w:rPr>
      </w:pPr>
    </w:p>
    <w:p w14:paraId="73E89237" w14:textId="77777777" w:rsidR="00553E10" w:rsidRPr="00EA1115" w:rsidRDefault="00553E10" w:rsidP="00553E10">
      <w:pPr>
        <w:numPr>
          <w:ilvl w:val="0"/>
          <w:numId w:val="6"/>
        </w:numPr>
        <w:tabs>
          <w:tab w:val="clear" w:pos="284"/>
          <w:tab w:val="left" w:pos="336"/>
        </w:tabs>
        <w:contextualSpacing/>
        <w:rPr>
          <w:rFonts w:ascii="Calibri" w:eastAsia="Calibri" w:hAnsi="Calibri" w:cs="Calibri"/>
          <w:szCs w:val="24"/>
        </w:rPr>
      </w:pPr>
      <w:r w:rsidRPr="00EA1115">
        <w:rPr>
          <w:rFonts w:ascii="Calibri" w:eastAsia="Calibri" w:hAnsi="Calibri" w:cs="Calibri"/>
          <w:szCs w:val="24"/>
        </w:rPr>
        <w:t xml:space="preserve">Using the information you have collected, present design and quote documents for each Task in a professional format, using the template provided in Part 2: Presentation, including detail drawings    </w:t>
      </w:r>
    </w:p>
    <w:p w14:paraId="3C3E3706" w14:textId="77777777" w:rsidR="00553E10" w:rsidRPr="00EA1115" w:rsidRDefault="00553E10" w:rsidP="00553E10">
      <w:pPr>
        <w:tabs>
          <w:tab w:val="clear" w:pos="284"/>
          <w:tab w:val="left" w:pos="336"/>
        </w:tabs>
        <w:rPr>
          <w:szCs w:val="24"/>
        </w:rPr>
      </w:pPr>
    </w:p>
    <w:p w14:paraId="39D1C283" w14:textId="77777777" w:rsidR="00553E10" w:rsidRPr="00EA1115" w:rsidRDefault="00553E10" w:rsidP="00553E10">
      <w:pPr>
        <w:tabs>
          <w:tab w:val="clear" w:pos="284"/>
          <w:tab w:val="left" w:pos="336"/>
        </w:tabs>
        <w:ind w:left="308"/>
        <w:rPr>
          <w:rFonts w:ascii="Calibri" w:eastAsia="Calibri" w:hAnsi="Calibri" w:cs="Calibri"/>
          <w:szCs w:val="24"/>
        </w:rPr>
      </w:pPr>
      <w:r w:rsidRPr="00EA1115">
        <w:rPr>
          <w:rFonts w:ascii="Calibri" w:eastAsia="Calibri" w:hAnsi="Calibri" w:cs="Calibri"/>
          <w:szCs w:val="24"/>
        </w:rPr>
        <w:t xml:space="preserve">You will be required to give a Presentation to the class for </w:t>
      </w:r>
      <w:r w:rsidRPr="00EA1115">
        <w:rPr>
          <w:rFonts w:ascii="Calibri" w:eastAsia="Calibri" w:hAnsi="Calibri" w:cs="Calibri"/>
          <w:b/>
          <w:szCs w:val="24"/>
        </w:rPr>
        <w:t>ONE</w:t>
      </w:r>
      <w:r w:rsidRPr="00EA1115">
        <w:rPr>
          <w:rFonts w:ascii="Calibri" w:eastAsia="Calibri" w:hAnsi="Calibri" w:cs="Calibri"/>
          <w:szCs w:val="24"/>
        </w:rPr>
        <w:t xml:space="preserve"> of your Tasks.</w:t>
      </w:r>
    </w:p>
    <w:p w14:paraId="3F1FF38E" w14:textId="77777777" w:rsidR="00553E10" w:rsidRPr="00EA1115" w:rsidRDefault="00553E10" w:rsidP="00553E10">
      <w:pPr>
        <w:pStyle w:val="ListParagraph"/>
        <w:numPr>
          <w:ilvl w:val="0"/>
          <w:numId w:val="13"/>
        </w:numPr>
        <w:tabs>
          <w:tab w:val="clear" w:pos="284"/>
          <w:tab w:val="left" w:pos="336"/>
        </w:tabs>
        <w:rPr>
          <w:rFonts w:ascii="Calibri" w:eastAsia="Calibri" w:hAnsi="Calibri" w:cs="Calibri"/>
          <w:szCs w:val="24"/>
        </w:rPr>
      </w:pPr>
      <w:r w:rsidRPr="00EA1115">
        <w:rPr>
          <w:rFonts w:ascii="Calibri" w:eastAsia="Calibri" w:hAnsi="Calibri" w:cs="Calibri"/>
          <w:szCs w:val="24"/>
        </w:rPr>
        <w:t>You may choose to use a PowerPoint Slide show or handouts to support your presentation.</w:t>
      </w:r>
    </w:p>
    <w:p w14:paraId="47CF71DE" w14:textId="77777777" w:rsidR="00553E10" w:rsidRPr="00EA1115" w:rsidRDefault="00553E10" w:rsidP="00553E10">
      <w:pPr>
        <w:pStyle w:val="ListParagraph"/>
        <w:numPr>
          <w:ilvl w:val="0"/>
          <w:numId w:val="13"/>
        </w:numPr>
        <w:tabs>
          <w:tab w:val="clear" w:pos="284"/>
          <w:tab w:val="left" w:pos="336"/>
        </w:tabs>
        <w:rPr>
          <w:rFonts w:ascii="Calibri" w:eastAsia="Calibri" w:hAnsi="Calibri" w:cs="Calibri"/>
          <w:szCs w:val="24"/>
        </w:rPr>
      </w:pPr>
      <w:r w:rsidRPr="00EA1115">
        <w:rPr>
          <w:szCs w:val="24"/>
        </w:rPr>
        <w:t xml:space="preserve">Your completed templates from Part 2: Presentation, will be presented with an explanation of how the project will be fabricated, with the type of materials used. You will need to describe how you resolved any design or technical issues. The process of the project will be explained in detail. </w:t>
      </w:r>
    </w:p>
    <w:p w14:paraId="7C501EF9" w14:textId="77777777" w:rsidR="00553E10" w:rsidRPr="00EA1115" w:rsidRDefault="00553E10" w:rsidP="00553E10">
      <w:pPr>
        <w:pStyle w:val="ListParagraph"/>
        <w:numPr>
          <w:ilvl w:val="0"/>
          <w:numId w:val="13"/>
        </w:numPr>
        <w:tabs>
          <w:tab w:val="clear" w:pos="284"/>
          <w:tab w:val="left" w:pos="336"/>
        </w:tabs>
        <w:rPr>
          <w:rFonts w:ascii="Calibri" w:eastAsia="Calibri" w:hAnsi="Calibri" w:cs="Calibri"/>
          <w:szCs w:val="24"/>
        </w:rPr>
      </w:pPr>
      <w:r w:rsidRPr="00EA1115">
        <w:rPr>
          <w:rFonts w:ascii="Calibri" w:eastAsia="Calibri" w:hAnsi="Calibri" w:cs="Calibri"/>
          <w:szCs w:val="24"/>
        </w:rPr>
        <w:t xml:space="preserve">Your Presentation will need to last for 5 minutes. </w:t>
      </w:r>
      <w:r w:rsidRPr="00EA1115">
        <w:rPr>
          <w:rFonts w:ascii="Calibri" w:eastAsia="Calibri" w:hAnsi="Calibri" w:cs="Calibri"/>
          <w:i/>
          <w:szCs w:val="24"/>
        </w:rPr>
        <w:t>(organise and date and time with your assessor)</w:t>
      </w:r>
    </w:p>
    <w:p w14:paraId="48F91777" w14:textId="4FE3E2A5" w:rsidR="00553E10" w:rsidRDefault="00553E10">
      <w:pPr>
        <w:tabs>
          <w:tab w:val="clear" w:pos="284"/>
        </w:tabs>
        <w:spacing w:before="0" w:after="200" w:line="276" w:lineRule="auto"/>
        <w:rPr>
          <w:rFonts w:ascii="Calibri" w:eastAsia="Calibri" w:hAnsi="Calibri" w:cs="Calibri"/>
          <w:szCs w:val="24"/>
        </w:rPr>
      </w:pPr>
      <w:r>
        <w:rPr>
          <w:rFonts w:ascii="Calibri" w:eastAsia="Calibri" w:hAnsi="Calibri" w:cs="Calibri"/>
          <w:szCs w:val="24"/>
        </w:rPr>
        <w:br w:type="page"/>
      </w:r>
    </w:p>
    <w:p w14:paraId="61E7E7E1" w14:textId="3979EABC" w:rsidR="004A3741" w:rsidRPr="0065553F" w:rsidRDefault="00C45371" w:rsidP="00C45371">
      <w:pPr>
        <w:pStyle w:val="Heading3"/>
      </w:pPr>
      <w:r>
        <w:lastRenderedPageBreak/>
        <w:t xml:space="preserve">Task </w:t>
      </w:r>
      <w:r w:rsidR="004A3741" w:rsidRPr="0065553F">
        <w:t>1 Entertainment Unit</w:t>
      </w:r>
    </w:p>
    <w:p w14:paraId="18B7978E" w14:textId="046384A7" w:rsidR="004A3741" w:rsidRDefault="004A3741" w:rsidP="004A3741">
      <w:pPr>
        <w:jc w:val="center"/>
        <w:rPr>
          <w:lang w:eastAsia="en-AU"/>
        </w:rPr>
      </w:pPr>
      <w:r>
        <w:rPr>
          <w:noProof/>
          <w:lang w:eastAsia="en-AU"/>
        </w:rPr>
        <w:drawing>
          <wp:inline distT="0" distB="0" distL="0" distR="0" wp14:anchorId="411C9E78" wp14:editId="01F83A8A">
            <wp:extent cx="4587985" cy="2461846"/>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cycled Jarrah 03a.jpg"/>
                    <pic:cNvPicPr/>
                  </pic:nvPicPr>
                  <pic:blipFill>
                    <a:blip r:embed="rId22">
                      <a:extLst>
                        <a:ext uri="{28A0092B-C50C-407E-A947-70E740481C1C}">
                          <a14:useLocalDpi xmlns:a14="http://schemas.microsoft.com/office/drawing/2010/main" val="0"/>
                        </a:ext>
                      </a:extLst>
                    </a:blip>
                    <a:stretch>
                      <a:fillRect/>
                    </a:stretch>
                  </pic:blipFill>
                  <pic:spPr>
                    <a:xfrm>
                      <a:off x="0" y="0"/>
                      <a:ext cx="4695587" cy="2519584"/>
                    </a:xfrm>
                    <a:prstGeom prst="rect">
                      <a:avLst/>
                    </a:prstGeom>
                  </pic:spPr>
                </pic:pic>
              </a:graphicData>
            </a:graphic>
          </wp:inline>
        </w:drawing>
      </w:r>
    </w:p>
    <w:p w14:paraId="09B26A70" w14:textId="77777777" w:rsidR="00FB061A" w:rsidRDefault="00FB061A" w:rsidP="00FB061A">
      <w:pPr>
        <w:jc w:val="center"/>
        <w:rPr>
          <w:lang w:eastAsia="en-AU"/>
        </w:rPr>
      </w:pPr>
      <w:r w:rsidRPr="00064567">
        <w:rPr>
          <w:sz w:val="16"/>
          <w:szCs w:val="16"/>
        </w:rPr>
        <w:t>© TAFE NSW 2019</w:t>
      </w:r>
    </w:p>
    <w:p w14:paraId="563DDCE1" w14:textId="775A941B" w:rsidR="004A3741" w:rsidRPr="007D124F" w:rsidRDefault="00611E8A" w:rsidP="008F5839">
      <w:pPr>
        <w:pStyle w:val="Heading4"/>
      </w:pPr>
      <w:r>
        <w:t xml:space="preserve">Design </w:t>
      </w:r>
      <w:r w:rsidR="004A3741" w:rsidRPr="007D124F">
        <w:t>Brief</w:t>
      </w:r>
      <w:r>
        <w:t xml:space="preserve"> (Client Requirements)</w:t>
      </w:r>
    </w:p>
    <w:p w14:paraId="1E4F89B8" w14:textId="7FFF5BE7" w:rsidR="004A3741" w:rsidRPr="00EA1115" w:rsidRDefault="004A3741" w:rsidP="004A3741">
      <w:pPr>
        <w:rPr>
          <w:szCs w:val="24"/>
          <w:lang w:eastAsia="en-AU"/>
        </w:rPr>
      </w:pPr>
      <w:r w:rsidRPr="00EA1115">
        <w:rPr>
          <w:color w:val="C00000"/>
          <w:szCs w:val="24"/>
          <w:lang w:eastAsia="en-AU"/>
        </w:rPr>
        <w:t xml:space="preserve">The </w:t>
      </w:r>
      <w:r w:rsidR="00611E8A" w:rsidRPr="00EA1115">
        <w:rPr>
          <w:color w:val="C00000"/>
          <w:szCs w:val="24"/>
          <w:lang w:eastAsia="en-AU"/>
        </w:rPr>
        <w:t xml:space="preserve">Entertainment </w:t>
      </w:r>
      <w:r w:rsidRPr="00EA1115">
        <w:rPr>
          <w:color w:val="C00000"/>
          <w:szCs w:val="24"/>
          <w:lang w:eastAsia="en-AU"/>
        </w:rPr>
        <w:t xml:space="preserve">unit needs to contain: </w:t>
      </w:r>
    </w:p>
    <w:p w14:paraId="6C63137C" w14:textId="77777777" w:rsidR="004A3741" w:rsidRPr="00EA1115" w:rsidRDefault="004A3741" w:rsidP="004A3741">
      <w:pPr>
        <w:rPr>
          <w:szCs w:val="24"/>
          <w:lang w:eastAsia="en-AU"/>
        </w:rPr>
      </w:pPr>
      <w:r w:rsidRPr="00EA1115">
        <w:rPr>
          <w:szCs w:val="24"/>
          <w:lang w:eastAsia="en-AU"/>
        </w:rPr>
        <w:t>Lift up 50" Flat screen TV, Audio and Sound equipment, (LP Turntable, Tuner, Amp/Mixer, Blu ray and disc player and a Games player) LP vinyl records, Games discs, CD's, DVD and Blu ray discs</w:t>
      </w:r>
    </w:p>
    <w:p w14:paraId="2FEF6C5E" w14:textId="0C2CCF93" w:rsidR="004A3741" w:rsidRPr="00EA1115" w:rsidRDefault="004A3741" w:rsidP="004A3741">
      <w:pPr>
        <w:rPr>
          <w:color w:val="C00000"/>
          <w:szCs w:val="24"/>
          <w:lang w:eastAsia="en-AU"/>
        </w:rPr>
      </w:pPr>
      <w:r w:rsidRPr="00EA1115">
        <w:rPr>
          <w:color w:val="C00000"/>
          <w:szCs w:val="24"/>
          <w:lang w:eastAsia="en-AU"/>
        </w:rPr>
        <w:t xml:space="preserve">The </w:t>
      </w:r>
      <w:r w:rsidR="00611E8A" w:rsidRPr="00EA1115">
        <w:rPr>
          <w:color w:val="C00000"/>
          <w:szCs w:val="24"/>
          <w:lang w:eastAsia="en-AU"/>
        </w:rPr>
        <w:t xml:space="preserve">Entertainment </w:t>
      </w:r>
      <w:r w:rsidRPr="00EA1115">
        <w:rPr>
          <w:color w:val="C00000"/>
          <w:szCs w:val="24"/>
          <w:lang w:eastAsia="en-AU"/>
        </w:rPr>
        <w:t>unit specifications:</w:t>
      </w:r>
    </w:p>
    <w:p w14:paraId="0F1D106B" w14:textId="77777777" w:rsidR="004A3741" w:rsidRPr="00EA1115" w:rsidRDefault="004A3741" w:rsidP="000A032F">
      <w:pPr>
        <w:pStyle w:val="ListParagraph"/>
        <w:numPr>
          <w:ilvl w:val="0"/>
          <w:numId w:val="14"/>
        </w:numPr>
        <w:ind w:hanging="578"/>
        <w:rPr>
          <w:szCs w:val="24"/>
          <w:lang w:eastAsia="en-AU"/>
        </w:rPr>
      </w:pPr>
      <w:r w:rsidRPr="00EA1115">
        <w:rPr>
          <w:szCs w:val="24"/>
          <w:lang w:eastAsia="en-AU"/>
        </w:rPr>
        <w:t>Approximately 2700mm wide x 900mm high x 650mm deep, kick height 90mm ±</w:t>
      </w:r>
    </w:p>
    <w:p w14:paraId="690B8A2C" w14:textId="77777777" w:rsidR="004A3741" w:rsidRPr="00EA1115" w:rsidRDefault="004A3741" w:rsidP="000A032F">
      <w:pPr>
        <w:pStyle w:val="ListParagraph"/>
        <w:numPr>
          <w:ilvl w:val="0"/>
          <w:numId w:val="14"/>
        </w:numPr>
        <w:ind w:hanging="578"/>
        <w:rPr>
          <w:szCs w:val="24"/>
          <w:lang w:eastAsia="en-AU"/>
        </w:rPr>
      </w:pPr>
      <w:r w:rsidRPr="00EA1115">
        <w:rPr>
          <w:szCs w:val="24"/>
          <w:lang w:eastAsia="en-AU"/>
        </w:rPr>
        <w:t>Made from recycled Jarrah solid timber and Jarrah NTV (Natural Timber Veneer)</w:t>
      </w:r>
    </w:p>
    <w:p w14:paraId="7AC0A7C0" w14:textId="77777777" w:rsidR="004A3741" w:rsidRPr="00EA1115" w:rsidRDefault="004A3741" w:rsidP="000A032F">
      <w:pPr>
        <w:pStyle w:val="ListParagraph"/>
        <w:numPr>
          <w:ilvl w:val="0"/>
          <w:numId w:val="14"/>
        </w:numPr>
        <w:ind w:hanging="578"/>
        <w:rPr>
          <w:szCs w:val="24"/>
          <w:lang w:eastAsia="en-AU"/>
        </w:rPr>
      </w:pPr>
      <w:r w:rsidRPr="00EA1115">
        <w:rPr>
          <w:szCs w:val="24"/>
          <w:lang w:eastAsia="en-AU"/>
        </w:rPr>
        <w:t>Cabinet to be finished with a matt oil coating</w:t>
      </w:r>
    </w:p>
    <w:p w14:paraId="754D75BE" w14:textId="38E13A23" w:rsidR="00611E8A" w:rsidRPr="00EA1115" w:rsidRDefault="004A3741" w:rsidP="000A032F">
      <w:pPr>
        <w:pStyle w:val="ListParagraph"/>
        <w:numPr>
          <w:ilvl w:val="0"/>
          <w:numId w:val="20"/>
        </w:numPr>
        <w:ind w:left="567" w:hanging="425"/>
        <w:rPr>
          <w:szCs w:val="24"/>
          <w:lang w:eastAsia="en-AU"/>
        </w:rPr>
      </w:pPr>
      <w:r w:rsidRPr="00EA1115">
        <w:rPr>
          <w:szCs w:val="24"/>
          <w:lang w:eastAsia="en-AU"/>
        </w:rPr>
        <w:t xml:space="preserve">3 equal drawers on left. Left side has 125 DVD's, 125 Blu </w:t>
      </w:r>
      <w:r w:rsidR="00611E8A" w:rsidRPr="00EA1115">
        <w:rPr>
          <w:szCs w:val="24"/>
          <w:lang w:eastAsia="en-AU"/>
        </w:rPr>
        <w:t>rays</w:t>
      </w:r>
      <w:r w:rsidRPr="00EA1115">
        <w:rPr>
          <w:szCs w:val="24"/>
          <w:lang w:eastAsia="en-AU"/>
        </w:rPr>
        <w:t xml:space="preserve"> and 50 gaming disc. </w:t>
      </w:r>
    </w:p>
    <w:p w14:paraId="038049C6" w14:textId="77777777" w:rsidR="000A032F" w:rsidRPr="00EA1115" w:rsidRDefault="004A3741" w:rsidP="000A032F">
      <w:pPr>
        <w:pStyle w:val="ListParagraph"/>
        <w:numPr>
          <w:ilvl w:val="0"/>
          <w:numId w:val="20"/>
        </w:numPr>
        <w:ind w:left="426" w:hanging="284"/>
        <w:rPr>
          <w:szCs w:val="24"/>
          <w:lang w:eastAsia="en-AU"/>
        </w:rPr>
      </w:pPr>
      <w:r w:rsidRPr="00EA1115">
        <w:rPr>
          <w:szCs w:val="24"/>
          <w:lang w:eastAsia="en-AU"/>
        </w:rPr>
        <w:t xml:space="preserve">2 drawers on right, one to house 250 CD cases and the lower drawer to hold 300 LP records in plastic covers. </w:t>
      </w:r>
    </w:p>
    <w:p w14:paraId="2939DC18" w14:textId="53ABDE69" w:rsidR="00611E8A" w:rsidRPr="00EA1115" w:rsidRDefault="004A3741" w:rsidP="000A032F">
      <w:pPr>
        <w:pStyle w:val="ListParagraph"/>
        <w:numPr>
          <w:ilvl w:val="0"/>
          <w:numId w:val="20"/>
        </w:numPr>
        <w:ind w:hanging="578"/>
        <w:rPr>
          <w:szCs w:val="24"/>
          <w:lang w:eastAsia="en-AU"/>
        </w:rPr>
      </w:pPr>
      <w:r w:rsidRPr="00EA1115">
        <w:rPr>
          <w:szCs w:val="24"/>
          <w:lang w:eastAsia="en-AU"/>
        </w:rPr>
        <w:t xml:space="preserve">Drawers to carry minimum 35 kilograms except LP drawer. </w:t>
      </w:r>
    </w:p>
    <w:p w14:paraId="4BF074EC" w14:textId="058A6463" w:rsidR="004A3741" w:rsidRPr="00EA1115" w:rsidRDefault="004A3741" w:rsidP="000A032F">
      <w:pPr>
        <w:pStyle w:val="ListParagraph"/>
        <w:numPr>
          <w:ilvl w:val="0"/>
          <w:numId w:val="14"/>
        </w:numPr>
        <w:ind w:hanging="578"/>
        <w:rPr>
          <w:szCs w:val="24"/>
          <w:lang w:eastAsia="en-AU"/>
        </w:rPr>
      </w:pPr>
      <w:r w:rsidRPr="00EA1115">
        <w:rPr>
          <w:szCs w:val="24"/>
          <w:lang w:eastAsia="en-AU"/>
        </w:rPr>
        <w:t>All drawers are full or over extension.</w:t>
      </w:r>
    </w:p>
    <w:p w14:paraId="62C26B75" w14:textId="6CEFD18A" w:rsidR="004A3741" w:rsidRPr="00EA1115" w:rsidRDefault="004A3741" w:rsidP="000A032F">
      <w:pPr>
        <w:pStyle w:val="ListParagraph"/>
        <w:numPr>
          <w:ilvl w:val="0"/>
          <w:numId w:val="14"/>
        </w:numPr>
        <w:ind w:hanging="578"/>
        <w:rPr>
          <w:szCs w:val="24"/>
          <w:lang w:eastAsia="en-AU"/>
        </w:rPr>
      </w:pPr>
      <w:r w:rsidRPr="00EA1115">
        <w:rPr>
          <w:szCs w:val="24"/>
          <w:lang w:eastAsia="en-AU"/>
        </w:rPr>
        <w:t xml:space="preserve">25mm Brass knobs as opening devices with thin Jarrah strips for </w:t>
      </w:r>
      <w:r w:rsidR="006D2960" w:rsidRPr="00EA1115">
        <w:rPr>
          <w:szCs w:val="24"/>
          <w:lang w:eastAsia="en-AU"/>
        </w:rPr>
        <w:t xml:space="preserve">pocket door </w:t>
      </w:r>
      <w:r w:rsidRPr="00EA1115">
        <w:rPr>
          <w:szCs w:val="24"/>
          <w:lang w:eastAsia="en-AU"/>
        </w:rPr>
        <w:t>opening devices.</w:t>
      </w:r>
    </w:p>
    <w:p w14:paraId="57A14CA8" w14:textId="77777777" w:rsidR="004A3741" w:rsidRPr="00EA1115" w:rsidRDefault="004A3741" w:rsidP="000A032F">
      <w:pPr>
        <w:pStyle w:val="ListParagraph"/>
        <w:numPr>
          <w:ilvl w:val="0"/>
          <w:numId w:val="14"/>
        </w:numPr>
        <w:ind w:hanging="578"/>
        <w:rPr>
          <w:szCs w:val="24"/>
          <w:lang w:eastAsia="en-AU"/>
        </w:rPr>
      </w:pPr>
      <w:r w:rsidRPr="00EA1115">
        <w:rPr>
          <w:szCs w:val="24"/>
          <w:lang w:eastAsia="en-AU"/>
        </w:rPr>
        <w:t>LP Turntable to be pull out for access and at the top of the middle internal storage</w:t>
      </w:r>
    </w:p>
    <w:p w14:paraId="6206AB1C" w14:textId="77777777" w:rsidR="004A3741" w:rsidRPr="00EA1115" w:rsidRDefault="004A3741" w:rsidP="000A032F">
      <w:pPr>
        <w:pStyle w:val="ListParagraph"/>
        <w:numPr>
          <w:ilvl w:val="0"/>
          <w:numId w:val="14"/>
        </w:numPr>
        <w:ind w:hanging="578"/>
        <w:rPr>
          <w:szCs w:val="24"/>
          <w:lang w:eastAsia="en-AU"/>
        </w:rPr>
      </w:pPr>
      <w:r w:rsidRPr="00EA1115">
        <w:rPr>
          <w:szCs w:val="24"/>
          <w:lang w:eastAsia="en-AU"/>
        </w:rPr>
        <w:t>Equipment doors to fold back into cabinet to allow access and remote signal connection</w:t>
      </w:r>
    </w:p>
    <w:p w14:paraId="34DF4875" w14:textId="77777777" w:rsidR="004A3741" w:rsidRPr="00EA1115" w:rsidRDefault="004A3741" w:rsidP="000A032F">
      <w:pPr>
        <w:pStyle w:val="ListParagraph"/>
        <w:numPr>
          <w:ilvl w:val="0"/>
          <w:numId w:val="14"/>
        </w:numPr>
        <w:ind w:hanging="578"/>
        <w:rPr>
          <w:szCs w:val="24"/>
          <w:lang w:eastAsia="en-AU"/>
        </w:rPr>
      </w:pPr>
      <w:r w:rsidRPr="00EA1115">
        <w:rPr>
          <w:szCs w:val="24"/>
          <w:lang w:eastAsia="en-AU"/>
        </w:rPr>
        <w:t>Drawers to be made from solid timber, Doors to be made from 12mm NTV and solid timber</w:t>
      </w:r>
    </w:p>
    <w:p w14:paraId="74EB90EF" w14:textId="77777777" w:rsidR="004A3741" w:rsidRPr="00EA1115" w:rsidRDefault="004A3741" w:rsidP="000A032F">
      <w:pPr>
        <w:pStyle w:val="ListParagraph"/>
        <w:numPr>
          <w:ilvl w:val="0"/>
          <w:numId w:val="14"/>
        </w:numPr>
        <w:ind w:hanging="578"/>
        <w:rPr>
          <w:szCs w:val="24"/>
          <w:lang w:eastAsia="en-AU"/>
        </w:rPr>
      </w:pPr>
      <w:r w:rsidRPr="00EA1115">
        <w:rPr>
          <w:szCs w:val="24"/>
          <w:lang w:eastAsia="en-AU"/>
        </w:rPr>
        <w:t>50" Flat screen TV to be on a lift up mechanism with a flap in the top to open.</w:t>
      </w:r>
    </w:p>
    <w:p w14:paraId="0C241843" w14:textId="03C2EB60" w:rsidR="004A3741" w:rsidRPr="00EA1115" w:rsidRDefault="004A3741" w:rsidP="004A3741">
      <w:pPr>
        <w:rPr>
          <w:color w:val="C00000"/>
          <w:szCs w:val="24"/>
          <w:lang w:eastAsia="en-AU"/>
        </w:rPr>
      </w:pPr>
      <w:r w:rsidRPr="00EA1115">
        <w:rPr>
          <w:color w:val="C00000"/>
          <w:szCs w:val="24"/>
          <w:lang w:eastAsia="en-AU"/>
        </w:rPr>
        <w:t xml:space="preserve">Fabrication and Installation </w:t>
      </w:r>
      <w:r w:rsidR="00611E8A" w:rsidRPr="00EA1115">
        <w:rPr>
          <w:color w:val="C00000"/>
          <w:szCs w:val="24"/>
          <w:lang w:eastAsia="en-AU"/>
        </w:rPr>
        <w:t>Constraints</w:t>
      </w:r>
      <w:r w:rsidRPr="00EA1115">
        <w:rPr>
          <w:color w:val="C00000"/>
          <w:szCs w:val="24"/>
          <w:lang w:eastAsia="en-AU"/>
        </w:rPr>
        <w:t>:</w:t>
      </w:r>
    </w:p>
    <w:p w14:paraId="5FC38A7F" w14:textId="77777777" w:rsidR="004A3741" w:rsidRPr="00EA1115" w:rsidRDefault="004A3741" w:rsidP="004A3741">
      <w:pPr>
        <w:rPr>
          <w:szCs w:val="24"/>
          <w:lang w:eastAsia="en-AU"/>
        </w:rPr>
      </w:pPr>
      <w:r w:rsidRPr="00EA1115">
        <w:rPr>
          <w:szCs w:val="24"/>
          <w:lang w:eastAsia="en-AU"/>
        </w:rPr>
        <w:t>Unit is to be installed locally in the house upstairs entertainment room. Staircase has 3 landings and has a narrow stair case and tight returns on the landings.</w:t>
      </w:r>
    </w:p>
    <w:p w14:paraId="6BA500E7" w14:textId="77777777" w:rsidR="004A3741" w:rsidRPr="00EA1115" w:rsidRDefault="004A3741" w:rsidP="004A3741">
      <w:pPr>
        <w:rPr>
          <w:szCs w:val="24"/>
          <w:lang w:eastAsia="en-AU"/>
        </w:rPr>
      </w:pPr>
      <w:r w:rsidRPr="00EA1115">
        <w:rPr>
          <w:szCs w:val="24"/>
          <w:lang w:eastAsia="en-AU"/>
        </w:rPr>
        <w:t>Side recess walls return on face.</w:t>
      </w:r>
    </w:p>
    <w:p w14:paraId="342084CC" w14:textId="77777777" w:rsidR="004A3741" w:rsidRDefault="004A3741" w:rsidP="004A3741">
      <w:pPr>
        <w:rPr>
          <w:lang w:eastAsia="en-AU"/>
        </w:rPr>
        <w:sectPr w:rsidR="004A3741" w:rsidSect="00FB061A">
          <w:headerReference w:type="even" r:id="rId23"/>
          <w:footerReference w:type="even" r:id="rId24"/>
          <w:headerReference w:type="first" r:id="rId25"/>
          <w:footerReference w:type="first" r:id="rId26"/>
          <w:pgSz w:w="11906" w:h="16838"/>
          <w:pgMar w:top="1134" w:right="707" w:bottom="1418" w:left="1134" w:header="0" w:footer="454" w:gutter="0"/>
          <w:cols w:space="4253"/>
          <w:docGrid w:linePitch="360"/>
        </w:sectPr>
      </w:pPr>
    </w:p>
    <w:p w14:paraId="5E9348B8" w14:textId="4C2D86DF" w:rsidR="004A3741" w:rsidRPr="009B1FCB" w:rsidRDefault="0065553F" w:rsidP="0065553F">
      <w:pPr>
        <w:pStyle w:val="Heading4"/>
      </w:pPr>
      <w:r>
        <w:lastRenderedPageBreak/>
        <w:t xml:space="preserve">Step </w:t>
      </w:r>
      <w:r w:rsidR="004A3741">
        <w:t xml:space="preserve">1 </w:t>
      </w:r>
      <w:r w:rsidR="004A3741" w:rsidRPr="009B1FCB">
        <w:t>Freehand Sketch</w:t>
      </w:r>
      <w:r w:rsidR="004A3741">
        <w:t xml:space="preserve"> </w:t>
      </w:r>
    </w:p>
    <w:tbl>
      <w:tblPr>
        <w:tblStyle w:val="TableGrid"/>
        <w:tblW w:w="0" w:type="auto"/>
        <w:tblLook w:val="04A0" w:firstRow="1" w:lastRow="0" w:firstColumn="1" w:lastColumn="0" w:noHBand="0" w:noVBand="1"/>
      </w:tblPr>
      <w:tblGrid>
        <w:gridCol w:w="13992"/>
      </w:tblGrid>
      <w:tr w:rsidR="004A3741" w14:paraId="56059278" w14:textId="77777777" w:rsidTr="00A77398">
        <w:trPr>
          <w:cnfStyle w:val="100000000000" w:firstRow="1" w:lastRow="0" w:firstColumn="0" w:lastColumn="0" w:oddVBand="0" w:evenVBand="0" w:oddHBand="0" w:evenHBand="0" w:firstRowFirstColumn="0" w:firstRowLastColumn="0" w:lastRowFirstColumn="0" w:lastRowLastColumn="0"/>
        </w:trPr>
        <w:tc>
          <w:tcPr>
            <w:tcW w:w="13992" w:type="dxa"/>
            <w:shd w:val="clear" w:color="auto" w:fill="FFFFFF" w:themeFill="background1"/>
          </w:tcPr>
          <w:p w14:paraId="4CE3D47D" w14:textId="458DD47D" w:rsidR="004A3741" w:rsidRDefault="004A3741" w:rsidP="00A77398">
            <w:pPr>
              <w:rPr>
                <w:lang w:eastAsia="en-AU"/>
              </w:rPr>
            </w:pPr>
            <w:r>
              <w:rPr>
                <w:color w:val="auto"/>
                <w:lang w:eastAsia="en-AU"/>
              </w:rPr>
              <w:t>Freehand sketch</w:t>
            </w:r>
          </w:p>
          <w:p w14:paraId="5B5B9CB2" w14:textId="77777777" w:rsidR="004A3741" w:rsidRDefault="004A3741" w:rsidP="00A77398">
            <w:pPr>
              <w:rPr>
                <w:lang w:eastAsia="en-AU"/>
              </w:rPr>
            </w:pPr>
          </w:p>
          <w:p w14:paraId="649737F9" w14:textId="77777777" w:rsidR="004A3741" w:rsidRDefault="004A3741" w:rsidP="00A77398">
            <w:pPr>
              <w:rPr>
                <w:lang w:eastAsia="en-AU"/>
              </w:rPr>
            </w:pPr>
          </w:p>
          <w:p w14:paraId="184B2719" w14:textId="77777777" w:rsidR="004A3741" w:rsidRDefault="004A3741" w:rsidP="00A77398">
            <w:pPr>
              <w:rPr>
                <w:lang w:eastAsia="en-AU"/>
              </w:rPr>
            </w:pPr>
          </w:p>
          <w:p w14:paraId="1627A32E" w14:textId="77777777" w:rsidR="004A3741" w:rsidRDefault="004A3741" w:rsidP="00A77398">
            <w:pPr>
              <w:rPr>
                <w:lang w:eastAsia="en-AU"/>
              </w:rPr>
            </w:pPr>
          </w:p>
          <w:p w14:paraId="09ABDEED" w14:textId="77777777" w:rsidR="004A3741" w:rsidRDefault="004A3741" w:rsidP="00A77398">
            <w:pPr>
              <w:rPr>
                <w:lang w:eastAsia="en-AU"/>
              </w:rPr>
            </w:pPr>
          </w:p>
          <w:p w14:paraId="2193DAF4" w14:textId="77777777" w:rsidR="004A3741" w:rsidRDefault="004A3741" w:rsidP="00A77398">
            <w:pPr>
              <w:rPr>
                <w:lang w:eastAsia="en-AU"/>
              </w:rPr>
            </w:pPr>
          </w:p>
          <w:p w14:paraId="4043869A" w14:textId="77777777" w:rsidR="004A3741" w:rsidRDefault="004A3741" w:rsidP="00A77398">
            <w:pPr>
              <w:rPr>
                <w:lang w:eastAsia="en-AU"/>
              </w:rPr>
            </w:pPr>
          </w:p>
          <w:p w14:paraId="798F921E" w14:textId="77777777" w:rsidR="004A3741" w:rsidRDefault="004A3741" w:rsidP="00A77398">
            <w:pPr>
              <w:rPr>
                <w:lang w:eastAsia="en-AU"/>
              </w:rPr>
            </w:pPr>
          </w:p>
          <w:p w14:paraId="13E57061" w14:textId="77777777" w:rsidR="004A3741" w:rsidRDefault="004A3741" w:rsidP="00A77398">
            <w:pPr>
              <w:rPr>
                <w:lang w:eastAsia="en-AU"/>
              </w:rPr>
            </w:pPr>
          </w:p>
          <w:p w14:paraId="6414E6DE" w14:textId="77777777" w:rsidR="004A3741" w:rsidRDefault="004A3741" w:rsidP="00A77398">
            <w:pPr>
              <w:rPr>
                <w:lang w:eastAsia="en-AU"/>
              </w:rPr>
            </w:pPr>
          </w:p>
          <w:p w14:paraId="10E9C43E" w14:textId="77777777" w:rsidR="004A3741" w:rsidRDefault="004A3741" w:rsidP="00A77398">
            <w:pPr>
              <w:rPr>
                <w:lang w:eastAsia="en-AU"/>
              </w:rPr>
            </w:pPr>
          </w:p>
          <w:p w14:paraId="731A4015" w14:textId="77777777" w:rsidR="004A3741" w:rsidRDefault="004A3741" w:rsidP="00A77398">
            <w:pPr>
              <w:rPr>
                <w:lang w:eastAsia="en-AU"/>
              </w:rPr>
            </w:pPr>
          </w:p>
          <w:p w14:paraId="5119635C" w14:textId="77777777" w:rsidR="004A3741" w:rsidRDefault="004A3741" w:rsidP="00A77398">
            <w:pPr>
              <w:rPr>
                <w:lang w:eastAsia="en-AU"/>
              </w:rPr>
            </w:pPr>
          </w:p>
        </w:tc>
      </w:tr>
    </w:tbl>
    <w:p w14:paraId="2ED0DB77" w14:textId="77777777" w:rsidR="004A3741" w:rsidRDefault="004A3741" w:rsidP="004A3741">
      <w:pPr>
        <w:rPr>
          <w:lang w:eastAsia="en-AU"/>
        </w:rPr>
        <w:sectPr w:rsidR="004A3741" w:rsidSect="00A77398">
          <w:pgSz w:w="16838" w:h="11906" w:orient="landscape"/>
          <w:pgMar w:top="1418" w:right="1418" w:bottom="1418" w:left="1418" w:header="0" w:footer="227" w:gutter="0"/>
          <w:cols w:space="4253"/>
          <w:docGrid w:linePitch="360"/>
        </w:sectPr>
      </w:pPr>
    </w:p>
    <w:p w14:paraId="5F9AD484" w14:textId="07DFB0A4" w:rsidR="00054742" w:rsidRDefault="0065553F" w:rsidP="00054742">
      <w:pPr>
        <w:pStyle w:val="Heading4"/>
      </w:pPr>
      <w:r>
        <w:lastRenderedPageBreak/>
        <w:t xml:space="preserve">Step </w:t>
      </w:r>
      <w:r w:rsidR="004A3741">
        <w:t>2</w:t>
      </w:r>
      <w:r w:rsidR="00C45371">
        <w:t>a</w:t>
      </w:r>
      <w:r w:rsidR="004A3741">
        <w:t xml:space="preserve"> </w:t>
      </w:r>
      <w:r w:rsidR="004A3741" w:rsidRPr="00234490">
        <w:t>Design Parameters</w:t>
      </w:r>
      <w:r w:rsidR="004A3741">
        <w:t xml:space="preserve"> </w:t>
      </w:r>
    </w:p>
    <w:p w14:paraId="4D424DBB" w14:textId="7E7CA787" w:rsidR="00054742" w:rsidRPr="00054742" w:rsidRDefault="00054742" w:rsidP="00054742">
      <w:pPr>
        <w:pStyle w:val="Caption"/>
        <w:spacing w:before="0" w:after="0"/>
      </w:pPr>
      <w:r w:rsidRPr="00054742">
        <w:t xml:space="preserve">Table </w:t>
      </w:r>
      <w:fldSimple w:instr=" SEQ Table \* ARABIC ">
        <w:r>
          <w:rPr>
            <w:noProof/>
          </w:rPr>
          <w:t>2</w:t>
        </w:r>
      </w:fldSimple>
      <w:r w:rsidRPr="00054742">
        <w:t xml:space="preserve"> </w:t>
      </w:r>
      <w:r>
        <w:t>Design Parameters</w:t>
      </w:r>
    </w:p>
    <w:tbl>
      <w:tblPr>
        <w:tblStyle w:val="TableGrid"/>
        <w:tblW w:w="9163" w:type="dxa"/>
        <w:tblLook w:val="04A0" w:firstRow="1" w:lastRow="0" w:firstColumn="1" w:lastColumn="0" w:noHBand="0" w:noVBand="1"/>
      </w:tblPr>
      <w:tblGrid>
        <w:gridCol w:w="2128"/>
        <w:gridCol w:w="612"/>
        <w:gridCol w:w="1595"/>
        <w:gridCol w:w="703"/>
        <w:gridCol w:w="693"/>
        <w:gridCol w:w="614"/>
        <w:gridCol w:w="2810"/>
        <w:gridCol w:w="8"/>
      </w:tblGrid>
      <w:tr w:rsidR="004A3741" w14:paraId="1C80B606" w14:textId="77777777" w:rsidTr="00A77398">
        <w:trPr>
          <w:cnfStyle w:val="100000000000" w:firstRow="1" w:lastRow="0" w:firstColumn="0" w:lastColumn="0" w:oddVBand="0" w:evenVBand="0" w:oddHBand="0" w:evenHBand="0" w:firstRowFirstColumn="0" w:firstRowLastColumn="0" w:lastRowFirstColumn="0" w:lastRowLastColumn="0"/>
          <w:trHeight w:hRule="exact" w:val="397"/>
        </w:trPr>
        <w:tc>
          <w:tcPr>
            <w:tcW w:w="9163" w:type="dxa"/>
            <w:gridSpan w:val="8"/>
          </w:tcPr>
          <w:p w14:paraId="570601D2" w14:textId="77777777" w:rsidR="004A3741" w:rsidRDefault="004A3741" w:rsidP="00A77398">
            <w:pPr>
              <w:rPr>
                <w:lang w:eastAsia="en-AU"/>
              </w:rPr>
            </w:pPr>
            <w:r>
              <w:rPr>
                <w:lang w:eastAsia="en-AU"/>
              </w:rPr>
              <w:t xml:space="preserve">Fabrication Design Parameters </w:t>
            </w:r>
          </w:p>
        </w:tc>
      </w:tr>
      <w:tr w:rsidR="004A3741" w14:paraId="06490C2F" w14:textId="77777777" w:rsidTr="007611F6">
        <w:trPr>
          <w:trHeight w:hRule="exact" w:val="907"/>
        </w:trPr>
        <w:tc>
          <w:tcPr>
            <w:tcW w:w="2128" w:type="dxa"/>
            <w:shd w:val="clear" w:color="auto" w:fill="DBE5F1" w:themeFill="accent1" w:themeFillTint="33"/>
          </w:tcPr>
          <w:p w14:paraId="10D3CAC4" w14:textId="4C977FF2" w:rsidR="004A3741" w:rsidRPr="00B60FF2" w:rsidRDefault="006966D9" w:rsidP="00A77398">
            <w:pPr>
              <w:rPr>
                <w:lang w:eastAsia="en-AU"/>
              </w:rPr>
            </w:pPr>
            <w:r>
              <w:rPr>
                <w:lang w:eastAsia="en-AU"/>
              </w:rPr>
              <w:t>Components</w:t>
            </w:r>
            <w:r w:rsidR="007611F6">
              <w:rPr>
                <w:lang w:eastAsia="en-AU"/>
              </w:rPr>
              <w:t xml:space="preserve"> </w:t>
            </w:r>
          </w:p>
        </w:tc>
        <w:tc>
          <w:tcPr>
            <w:tcW w:w="612" w:type="dxa"/>
            <w:shd w:val="clear" w:color="auto" w:fill="DBE5F1" w:themeFill="accent1" w:themeFillTint="33"/>
          </w:tcPr>
          <w:p w14:paraId="281678BA" w14:textId="77777777" w:rsidR="004A3741" w:rsidRPr="00B60FF2" w:rsidRDefault="004A3741" w:rsidP="00A77398">
            <w:pPr>
              <w:rPr>
                <w:lang w:eastAsia="en-AU"/>
              </w:rPr>
            </w:pPr>
            <w:r>
              <w:rPr>
                <w:lang w:eastAsia="en-AU"/>
              </w:rPr>
              <w:t>QTY</w:t>
            </w:r>
          </w:p>
        </w:tc>
        <w:tc>
          <w:tcPr>
            <w:tcW w:w="1595" w:type="dxa"/>
            <w:shd w:val="clear" w:color="auto" w:fill="DBE5F1" w:themeFill="accent1" w:themeFillTint="33"/>
          </w:tcPr>
          <w:p w14:paraId="012241E7" w14:textId="77777777" w:rsidR="004A3741" w:rsidRPr="00B60FF2" w:rsidRDefault="004A3741" w:rsidP="00A77398">
            <w:pPr>
              <w:rPr>
                <w:lang w:eastAsia="en-AU"/>
              </w:rPr>
            </w:pPr>
            <w:r>
              <w:rPr>
                <w:lang w:eastAsia="en-AU"/>
              </w:rPr>
              <w:t>Material</w:t>
            </w:r>
          </w:p>
        </w:tc>
        <w:tc>
          <w:tcPr>
            <w:tcW w:w="2010" w:type="dxa"/>
            <w:gridSpan w:val="3"/>
            <w:shd w:val="clear" w:color="auto" w:fill="DBE5F1" w:themeFill="accent1" w:themeFillTint="33"/>
          </w:tcPr>
          <w:p w14:paraId="1A46F597" w14:textId="77777777" w:rsidR="004A3741" w:rsidRPr="00B60FF2" w:rsidRDefault="004A3741" w:rsidP="00A77398">
            <w:pPr>
              <w:rPr>
                <w:lang w:eastAsia="en-AU"/>
              </w:rPr>
            </w:pPr>
            <w:r>
              <w:rPr>
                <w:lang w:eastAsia="en-AU"/>
              </w:rPr>
              <w:t>Approximate sizes</w:t>
            </w:r>
          </w:p>
        </w:tc>
        <w:tc>
          <w:tcPr>
            <w:tcW w:w="2818" w:type="dxa"/>
            <w:gridSpan w:val="2"/>
            <w:shd w:val="clear" w:color="auto" w:fill="DBE5F1" w:themeFill="accent1" w:themeFillTint="33"/>
          </w:tcPr>
          <w:p w14:paraId="2F485DF3" w14:textId="22D095B7" w:rsidR="004A3741" w:rsidRPr="00B60FF2" w:rsidRDefault="004A3741" w:rsidP="00A77398">
            <w:pPr>
              <w:rPr>
                <w:lang w:eastAsia="en-AU"/>
              </w:rPr>
            </w:pPr>
            <w:r>
              <w:rPr>
                <w:lang w:eastAsia="en-AU"/>
              </w:rPr>
              <w:t>Comments</w:t>
            </w:r>
            <w:r w:rsidR="007611F6">
              <w:rPr>
                <w:lang w:eastAsia="en-AU"/>
              </w:rPr>
              <w:t>/Design Ideas</w:t>
            </w:r>
          </w:p>
        </w:tc>
      </w:tr>
      <w:tr w:rsidR="004A3741" w14:paraId="2A253D46" w14:textId="77777777" w:rsidTr="00A77398">
        <w:trPr>
          <w:gridAfter w:val="1"/>
          <w:wAfter w:w="8" w:type="dxa"/>
          <w:trHeight w:hRule="exact" w:val="397"/>
        </w:trPr>
        <w:tc>
          <w:tcPr>
            <w:tcW w:w="2128" w:type="dxa"/>
          </w:tcPr>
          <w:p w14:paraId="3B651B30" w14:textId="39FB543B" w:rsidR="004A3741" w:rsidRPr="00A77398" w:rsidRDefault="004A3741" w:rsidP="00A77398">
            <w:pPr>
              <w:rPr>
                <w:lang w:eastAsia="en-AU"/>
              </w:rPr>
            </w:pPr>
          </w:p>
        </w:tc>
        <w:tc>
          <w:tcPr>
            <w:tcW w:w="612" w:type="dxa"/>
          </w:tcPr>
          <w:p w14:paraId="30D0D3CC" w14:textId="0B7C48A3" w:rsidR="004A3741" w:rsidRPr="00A77398" w:rsidRDefault="004A3741" w:rsidP="00A77398">
            <w:pPr>
              <w:rPr>
                <w:lang w:eastAsia="en-AU"/>
              </w:rPr>
            </w:pPr>
          </w:p>
        </w:tc>
        <w:tc>
          <w:tcPr>
            <w:tcW w:w="1595" w:type="dxa"/>
          </w:tcPr>
          <w:p w14:paraId="565A02B0" w14:textId="1ECBCCCB" w:rsidR="004A3741" w:rsidRPr="00A77398" w:rsidRDefault="004A3741" w:rsidP="00A77398">
            <w:pPr>
              <w:rPr>
                <w:lang w:eastAsia="en-AU"/>
              </w:rPr>
            </w:pPr>
          </w:p>
        </w:tc>
        <w:tc>
          <w:tcPr>
            <w:tcW w:w="703" w:type="dxa"/>
          </w:tcPr>
          <w:p w14:paraId="56260203" w14:textId="4D3C5669" w:rsidR="004A3741" w:rsidRPr="00A77398" w:rsidRDefault="004A3741" w:rsidP="00A77398">
            <w:pPr>
              <w:rPr>
                <w:lang w:eastAsia="en-AU"/>
              </w:rPr>
            </w:pPr>
          </w:p>
        </w:tc>
        <w:tc>
          <w:tcPr>
            <w:tcW w:w="693" w:type="dxa"/>
          </w:tcPr>
          <w:p w14:paraId="0B281265" w14:textId="7E458CED" w:rsidR="004A3741" w:rsidRPr="00A77398" w:rsidRDefault="004A3741" w:rsidP="00A77398">
            <w:pPr>
              <w:rPr>
                <w:lang w:eastAsia="en-AU"/>
              </w:rPr>
            </w:pPr>
          </w:p>
        </w:tc>
        <w:tc>
          <w:tcPr>
            <w:tcW w:w="614" w:type="dxa"/>
          </w:tcPr>
          <w:p w14:paraId="1B567659" w14:textId="1B509A8B" w:rsidR="004A3741" w:rsidRPr="00A77398" w:rsidRDefault="004A3741" w:rsidP="00A77398">
            <w:pPr>
              <w:rPr>
                <w:lang w:eastAsia="en-AU"/>
              </w:rPr>
            </w:pPr>
          </w:p>
        </w:tc>
        <w:tc>
          <w:tcPr>
            <w:tcW w:w="2810" w:type="dxa"/>
          </w:tcPr>
          <w:p w14:paraId="5F06FD03" w14:textId="5DD3A43D" w:rsidR="004A3741" w:rsidRPr="00A77398" w:rsidRDefault="004A3741" w:rsidP="00A77398">
            <w:pPr>
              <w:rPr>
                <w:sz w:val="20"/>
                <w:lang w:eastAsia="en-AU"/>
              </w:rPr>
            </w:pPr>
          </w:p>
        </w:tc>
      </w:tr>
      <w:tr w:rsidR="004A3741" w14:paraId="094A7171" w14:textId="77777777" w:rsidTr="00A77398">
        <w:trPr>
          <w:gridAfter w:val="1"/>
          <w:wAfter w:w="8" w:type="dxa"/>
          <w:trHeight w:hRule="exact" w:val="397"/>
        </w:trPr>
        <w:tc>
          <w:tcPr>
            <w:tcW w:w="2128" w:type="dxa"/>
          </w:tcPr>
          <w:p w14:paraId="71AC7075" w14:textId="6317743B" w:rsidR="004A3741" w:rsidRPr="00A77398" w:rsidRDefault="004A3741" w:rsidP="00A77398">
            <w:pPr>
              <w:rPr>
                <w:lang w:eastAsia="en-AU"/>
              </w:rPr>
            </w:pPr>
          </w:p>
        </w:tc>
        <w:tc>
          <w:tcPr>
            <w:tcW w:w="612" w:type="dxa"/>
          </w:tcPr>
          <w:p w14:paraId="7F632406" w14:textId="5E2F9942" w:rsidR="004A3741" w:rsidRPr="00A77398" w:rsidRDefault="004A3741" w:rsidP="00A77398">
            <w:pPr>
              <w:rPr>
                <w:lang w:eastAsia="en-AU"/>
              </w:rPr>
            </w:pPr>
          </w:p>
        </w:tc>
        <w:tc>
          <w:tcPr>
            <w:tcW w:w="1595" w:type="dxa"/>
          </w:tcPr>
          <w:p w14:paraId="1969ED33" w14:textId="6978E680" w:rsidR="004A3741" w:rsidRPr="00A77398" w:rsidRDefault="004A3741" w:rsidP="00A77398">
            <w:pPr>
              <w:rPr>
                <w:lang w:eastAsia="en-AU"/>
              </w:rPr>
            </w:pPr>
          </w:p>
        </w:tc>
        <w:tc>
          <w:tcPr>
            <w:tcW w:w="703" w:type="dxa"/>
          </w:tcPr>
          <w:p w14:paraId="0FBD6A1D" w14:textId="141E4CE7" w:rsidR="004A3741" w:rsidRPr="00A77398" w:rsidRDefault="004A3741" w:rsidP="00A77398">
            <w:pPr>
              <w:rPr>
                <w:lang w:eastAsia="en-AU"/>
              </w:rPr>
            </w:pPr>
          </w:p>
        </w:tc>
        <w:tc>
          <w:tcPr>
            <w:tcW w:w="693" w:type="dxa"/>
          </w:tcPr>
          <w:p w14:paraId="709C90EE" w14:textId="7AAB2E5B" w:rsidR="004A3741" w:rsidRPr="00A77398" w:rsidRDefault="004A3741" w:rsidP="00A77398">
            <w:pPr>
              <w:rPr>
                <w:lang w:eastAsia="en-AU"/>
              </w:rPr>
            </w:pPr>
          </w:p>
        </w:tc>
        <w:tc>
          <w:tcPr>
            <w:tcW w:w="614" w:type="dxa"/>
          </w:tcPr>
          <w:p w14:paraId="4170F5B8" w14:textId="68360002" w:rsidR="004A3741" w:rsidRPr="00A77398" w:rsidRDefault="004A3741" w:rsidP="00A77398">
            <w:pPr>
              <w:rPr>
                <w:lang w:eastAsia="en-AU"/>
              </w:rPr>
            </w:pPr>
          </w:p>
        </w:tc>
        <w:tc>
          <w:tcPr>
            <w:tcW w:w="2810" w:type="dxa"/>
          </w:tcPr>
          <w:p w14:paraId="258F660B" w14:textId="79DB2C0E" w:rsidR="004A3741" w:rsidRPr="00A77398" w:rsidRDefault="004A3741" w:rsidP="00A77398">
            <w:pPr>
              <w:rPr>
                <w:sz w:val="20"/>
                <w:lang w:eastAsia="en-AU"/>
              </w:rPr>
            </w:pPr>
          </w:p>
        </w:tc>
      </w:tr>
      <w:tr w:rsidR="004A3741" w14:paraId="557852A2" w14:textId="77777777" w:rsidTr="00A77398">
        <w:trPr>
          <w:gridAfter w:val="1"/>
          <w:wAfter w:w="8" w:type="dxa"/>
          <w:trHeight w:hRule="exact" w:val="397"/>
        </w:trPr>
        <w:tc>
          <w:tcPr>
            <w:tcW w:w="2128" w:type="dxa"/>
          </w:tcPr>
          <w:p w14:paraId="07EEAD6F" w14:textId="5437BB41" w:rsidR="004A3741" w:rsidRPr="00A77398" w:rsidRDefault="004A3741" w:rsidP="00A77398">
            <w:pPr>
              <w:rPr>
                <w:lang w:eastAsia="en-AU"/>
              </w:rPr>
            </w:pPr>
          </w:p>
        </w:tc>
        <w:tc>
          <w:tcPr>
            <w:tcW w:w="612" w:type="dxa"/>
          </w:tcPr>
          <w:p w14:paraId="6A802355" w14:textId="4D1FB38B" w:rsidR="004A3741" w:rsidRPr="00A77398" w:rsidRDefault="004A3741" w:rsidP="00A77398">
            <w:pPr>
              <w:rPr>
                <w:lang w:eastAsia="en-AU"/>
              </w:rPr>
            </w:pPr>
          </w:p>
        </w:tc>
        <w:tc>
          <w:tcPr>
            <w:tcW w:w="1595" w:type="dxa"/>
          </w:tcPr>
          <w:p w14:paraId="50D873EE" w14:textId="37FBACC4" w:rsidR="004A3741" w:rsidRPr="00A77398" w:rsidRDefault="004A3741" w:rsidP="00A77398">
            <w:pPr>
              <w:rPr>
                <w:lang w:eastAsia="en-AU"/>
              </w:rPr>
            </w:pPr>
          </w:p>
        </w:tc>
        <w:tc>
          <w:tcPr>
            <w:tcW w:w="703" w:type="dxa"/>
          </w:tcPr>
          <w:p w14:paraId="1AE45B90" w14:textId="4F8838E6" w:rsidR="004A3741" w:rsidRPr="00A77398" w:rsidRDefault="004A3741" w:rsidP="00A77398">
            <w:pPr>
              <w:rPr>
                <w:lang w:eastAsia="en-AU"/>
              </w:rPr>
            </w:pPr>
          </w:p>
        </w:tc>
        <w:tc>
          <w:tcPr>
            <w:tcW w:w="693" w:type="dxa"/>
          </w:tcPr>
          <w:p w14:paraId="45995E95" w14:textId="4B8BDC1E" w:rsidR="004A3741" w:rsidRPr="00A77398" w:rsidRDefault="004A3741" w:rsidP="00A77398">
            <w:pPr>
              <w:rPr>
                <w:lang w:eastAsia="en-AU"/>
              </w:rPr>
            </w:pPr>
          </w:p>
        </w:tc>
        <w:tc>
          <w:tcPr>
            <w:tcW w:w="614" w:type="dxa"/>
          </w:tcPr>
          <w:p w14:paraId="27CE479B" w14:textId="58E45B35" w:rsidR="004A3741" w:rsidRPr="00A77398" w:rsidRDefault="004A3741" w:rsidP="00A77398">
            <w:pPr>
              <w:rPr>
                <w:lang w:eastAsia="en-AU"/>
              </w:rPr>
            </w:pPr>
          </w:p>
        </w:tc>
        <w:tc>
          <w:tcPr>
            <w:tcW w:w="2810" w:type="dxa"/>
          </w:tcPr>
          <w:p w14:paraId="2F9DD81B" w14:textId="15D2F3EC" w:rsidR="004A3741" w:rsidRPr="00A77398" w:rsidRDefault="004A3741" w:rsidP="00A77398">
            <w:pPr>
              <w:rPr>
                <w:sz w:val="20"/>
                <w:lang w:eastAsia="en-AU"/>
              </w:rPr>
            </w:pPr>
          </w:p>
        </w:tc>
      </w:tr>
      <w:tr w:rsidR="004A3741" w14:paraId="691FC58A" w14:textId="77777777" w:rsidTr="00A77398">
        <w:trPr>
          <w:gridAfter w:val="1"/>
          <w:wAfter w:w="8" w:type="dxa"/>
          <w:trHeight w:hRule="exact" w:val="397"/>
        </w:trPr>
        <w:tc>
          <w:tcPr>
            <w:tcW w:w="2128" w:type="dxa"/>
          </w:tcPr>
          <w:p w14:paraId="0406EDFE" w14:textId="0E4DF464" w:rsidR="004A3741" w:rsidRPr="00A77398" w:rsidRDefault="004A3741" w:rsidP="00A77398">
            <w:pPr>
              <w:rPr>
                <w:lang w:eastAsia="en-AU"/>
              </w:rPr>
            </w:pPr>
          </w:p>
        </w:tc>
        <w:tc>
          <w:tcPr>
            <w:tcW w:w="612" w:type="dxa"/>
          </w:tcPr>
          <w:p w14:paraId="18E4D449" w14:textId="61AEE9D8" w:rsidR="004A3741" w:rsidRPr="00A77398" w:rsidRDefault="004A3741" w:rsidP="00A77398">
            <w:pPr>
              <w:rPr>
                <w:lang w:eastAsia="en-AU"/>
              </w:rPr>
            </w:pPr>
          </w:p>
        </w:tc>
        <w:tc>
          <w:tcPr>
            <w:tcW w:w="1595" w:type="dxa"/>
          </w:tcPr>
          <w:p w14:paraId="1DB0B20A" w14:textId="2C1CA33B" w:rsidR="004A3741" w:rsidRPr="00A77398" w:rsidRDefault="004A3741" w:rsidP="00A77398">
            <w:pPr>
              <w:rPr>
                <w:lang w:eastAsia="en-AU"/>
              </w:rPr>
            </w:pPr>
          </w:p>
        </w:tc>
        <w:tc>
          <w:tcPr>
            <w:tcW w:w="703" w:type="dxa"/>
          </w:tcPr>
          <w:p w14:paraId="1EAAE1FB" w14:textId="3D276A0F" w:rsidR="004A3741" w:rsidRPr="00A77398" w:rsidRDefault="004A3741" w:rsidP="00A77398">
            <w:pPr>
              <w:rPr>
                <w:lang w:eastAsia="en-AU"/>
              </w:rPr>
            </w:pPr>
          </w:p>
        </w:tc>
        <w:tc>
          <w:tcPr>
            <w:tcW w:w="693" w:type="dxa"/>
          </w:tcPr>
          <w:p w14:paraId="1CAC2471" w14:textId="035DB64D" w:rsidR="004A3741" w:rsidRPr="00A77398" w:rsidRDefault="004A3741" w:rsidP="00A77398">
            <w:pPr>
              <w:rPr>
                <w:lang w:eastAsia="en-AU"/>
              </w:rPr>
            </w:pPr>
          </w:p>
        </w:tc>
        <w:tc>
          <w:tcPr>
            <w:tcW w:w="614" w:type="dxa"/>
          </w:tcPr>
          <w:p w14:paraId="12FEB6C1" w14:textId="175718C3" w:rsidR="004A3741" w:rsidRPr="00A77398" w:rsidRDefault="004A3741" w:rsidP="00A77398">
            <w:pPr>
              <w:rPr>
                <w:lang w:eastAsia="en-AU"/>
              </w:rPr>
            </w:pPr>
          </w:p>
        </w:tc>
        <w:tc>
          <w:tcPr>
            <w:tcW w:w="2810" w:type="dxa"/>
          </w:tcPr>
          <w:p w14:paraId="50B5CA53" w14:textId="79178BB2" w:rsidR="004A3741" w:rsidRPr="00A77398" w:rsidRDefault="004A3741" w:rsidP="00A77398">
            <w:pPr>
              <w:rPr>
                <w:lang w:eastAsia="en-AU"/>
              </w:rPr>
            </w:pPr>
          </w:p>
        </w:tc>
      </w:tr>
      <w:tr w:rsidR="004A3741" w14:paraId="38029E82" w14:textId="77777777" w:rsidTr="00A77398">
        <w:trPr>
          <w:gridAfter w:val="1"/>
          <w:wAfter w:w="8" w:type="dxa"/>
          <w:trHeight w:hRule="exact" w:val="397"/>
        </w:trPr>
        <w:tc>
          <w:tcPr>
            <w:tcW w:w="2128" w:type="dxa"/>
          </w:tcPr>
          <w:p w14:paraId="02EA34D9" w14:textId="2AFAC234" w:rsidR="004A3741" w:rsidRPr="00A77398" w:rsidRDefault="004A3741" w:rsidP="00A77398">
            <w:pPr>
              <w:rPr>
                <w:lang w:eastAsia="en-AU"/>
              </w:rPr>
            </w:pPr>
          </w:p>
        </w:tc>
        <w:tc>
          <w:tcPr>
            <w:tcW w:w="612" w:type="dxa"/>
          </w:tcPr>
          <w:p w14:paraId="6DFA2A04" w14:textId="58400488" w:rsidR="004A3741" w:rsidRPr="00A77398" w:rsidRDefault="004A3741" w:rsidP="00A77398">
            <w:pPr>
              <w:rPr>
                <w:lang w:eastAsia="en-AU"/>
              </w:rPr>
            </w:pPr>
          </w:p>
        </w:tc>
        <w:tc>
          <w:tcPr>
            <w:tcW w:w="1595" w:type="dxa"/>
          </w:tcPr>
          <w:p w14:paraId="312ADCB5" w14:textId="5FB25A53" w:rsidR="004A3741" w:rsidRPr="00A77398" w:rsidRDefault="004A3741" w:rsidP="00A77398">
            <w:pPr>
              <w:rPr>
                <w:lang w:eastAsia="en-AU"/>
              </w:rPr>
            </w:pPr>
          </w:p>
        </w:tc>
        <w:tc>
          <w:tcPr>
            <w:tcW w:w="703" w:type="dxa"/>
          </w:tcPr>
          <w:p w14:paraId="5461E2E5" w14:textId="54D3E2D8" w:rsidR="004A3741" w:rsidRPr="00A77398" w:rsidRDefault="004A3741" w:rsidP="00A77398">
            <w:pPr>
              <w:rPr>
                <w:lang w:eastAsia="en-AU"/>
              </w:rPr>
            </w:pPr>
          </w:p>
        </w:tc>
        <w:tc>
          <w:tcPr>
            <w:tcW w:w="693" w:type="dxa"/>
          </w:tcPr>
          <w:p w14:paraId="4A4A4E8C" w14:textId="0685C499" w:rsidR="004A3741" w:rsidRPr="00A77398" w:rsidRDefault="004A3741" w:rsidP="00A77398">
            <w:pPr>
              <w:rPr>
                <w:lang w:eastAsia="en-AU"/>
              </w:rPr>
            </w:pPr>
          </w:p>
        </w:tc>
        <w:tc>
          <w:tcPr>
            <w:tcW w:w="614" w:type="dxa"/>
          </w:tcPr>
          <w:p w14:paraId="1FB42528" w14:textId="63030939" w:rsidR="004A3741" w:rsidRPr="00A77398" w:rsidRDefault="004A3741" w:rsidP="00A77398">
            <w:pPr>
              <w:rPr>
                <w:lang w:eastAsia="en-AU"/>
              </w:rPr>
            </w:pPr>
          </w:p>
        </w:tc>
        <w:tc>
          <w:tcPr>
            <w:tcW w:w="2810" w:type="dxa"/>
          </w:tcPr>
          <w:p w14:paraId="5D023045" w14:textId="5FA54989" w:rsidR="004A3741" w:rsidRPr="00A77398" w:rsidRDefault="004A3741" w:rsidP="00A77398">
            <w:pPr>
              <w:rPr>
                <w:lang w:eastAsia="en-AU"/>
              </w:rPr>
            </w:pPr>
          </w:p>
        </w:tc>
      </w:tr>
      <w:tr w:rsidR="004A3741" w14:paraId="5C80FCCC" w14:textId="77777777" w:rsidTr="00A77398">
        <w:trPr>
          <w:gridAfter w:val="1"/>
          <w:wAfter w:w="8" w:type="dxa"/>
          <w:trHeight w:hRule="exact" w:val="397"/>
        </w:trPr>
        <w:tc>
          <w:tcPr>
            <w:tcW w:w="2128" w:type="dxa"/>
          </w:tcPr>
          <w:p w14:paraId="5787BA17" w14:textId="2ED492DC" w:rsidR="004A3741" w:rsidRPr="00A77398" w:rsidRDefault="004A3741" w:rsidP="00A77398">
            <w:pPr>
              <w:rPr>
                <w:lang w:eastAsia="en-AU"/>
              </w:rPr>
            </w:pPr>
          </w:p>
        </w:tc>
        <w:tc>
          <w:tcPr>
            <w:tcW w:w="612" w:type="dxa"/>
          </w:tcPr>
          <w:p w14:paraId="0CFAEE88" w14:textId="7686DCE1" w:rsidR="004A3741" w:rsidRPr="00A77398" w:rsidRDefault="004A3741" w:rsidP="00A77398">
            <w:pPr>
              <w:rPr>
                <w:lang w:eastAsia="en-AU"/>
              </w:rPr>
            </w:pPr>
          </w:p>
        </w:tc>
        <w:tc>
          <w:tcPr>
            <w:tcW w:w="1595" w:type="dxa"/>
          </w:tcPr>
          <w:p w14:paraId="119D99A5" w14:textId="45916971" w:rsidR="004A3741" w:rsidRPr="00A77398" w:rsidRDefault="004A3741" w:rsidP="00A77398">
            <w:pPr>
              <w:rPr>
                <w:lang w:eastAsia="en-AU"/>
              </w:rPr>
            </w:pPr>
          </w:p>
        </w:tc>
        <w:tc>
          <w:tcPr>
            <w:tcW w:w="703" w:type="dxa"/>
          </w:tcPr>
          <w:p w14:paraId="661C184B" w14:textId="0FDA523B" w:rsidR="004A3741" w:rsidRPr="00A77398" w:rsidRDefault="004A3741" w:rsidP="00A77398">
            <w:pPr>
              <w:rPr>
                <w:lang w:eastAsia="en-AU"/>
              </w:rPr>
            </w:pPr>
          </w:p>
        </w:tc>
        <w:tc>
          <w:tcPr>
            <w:tcW w:w="693" w:type="dxa"/>
          </w:tcPr>
          <w:p w14:paraId="5EDCEEC7" w14:textId="2D542348" w:rsidR="004A3741" w:rsidRPr="00A77398" w:rsidRDefault="004A3741" w:rsidP="00A77398">
            <w:pPr>
              <w:rPr>
                <w:lang w:eastAsia="en-AU"/>
              </w:rPr>
            </w:pPr>
          </w:p>
        </w:tc>
        <w:tc>
          <w:tcPr>
            <w:tcW w:w="614" w:type="dxa"/>
          </w:tcPr>
          <w:p w14:paraId="5CC139F5" w14:textId="1EA14EAE" w:rsidR="004A3741" w:rsidRPr="00A77398" w:rsidRDefault="004A3741" w:rsidP="00A77398">
            <w:pPr>
              <w:rPr>
                <w:lang w:eastAsia="en-AU"/>
              </w:rPr>
            </w:pPr>
          </w:p>
        </w:tc>
        <w:tc>
          <w:tcPr>
            <w:tcW w:w="2810" w:type="dxa"/>
          </w:tcPr>
          <w:p w14:paraId="7BD95AE5" w14:textId="70F914D6" w:rsidR="004A3741" w:rsidRPr="00A77398" w:rsidRDefault="004A3741" w:rsidP="00A77398">
            <w:pPr>
              <w:rPr>
                <w:lang w:eastAsia="en-AU"/>
              </w:rPr>
            </w:pPr>
          </w:p>
        </w:tc>
      </w:tr>
      <w:tr w:rsidR="004A3741" w14:paraId="4A48CDA8" w14:textId="77777777" w:rsidTr="00A77398">
        <w:trPr>
          <w:gridAfter w:val="1"/>
          <w:wAfter w:w="8" w:type="dxa"/>
          <w:trHeight w:hRule="exact" w:val="397"/>
        </w:trPr>
        <w:tc>
          <w:tcPr>
            <w:tcW w:w="2128" w:type="dxa"/>
          </w:tcPr>
          <w:p w14:paraId="5B6F16D1" w14:textId="0297BCDE" w:rsidR="004A3741" w:rsidRPr="00A77398" w:rsidRDefault="004A3741" w:rsidP="00A77398">
            <w:pPr>
              <w:rPr>
                <w:lang w:eastAsia="en-AU"/>
              </w:rPr>
            </w:pPr>
          </w:p>
        </w:tc>
        <w:tc>
          <w:tcPr>
            <w:tcW w:w="612" w:type="dxa"/>
          </w:tcPr>
          <w:p w14:paraId="4FCB41AB" w14:textId="65EAFA78" w:rsidR="004A3741" w:rsidRPr="00A77398" w:rsidRDefault="004A3741" w:rsidP="00A77398">
            <w:pPr>
              <w:rPr>
                <w:lang w:eastAsia="en-AU"/>
              </w:rPr>
            </w:pPr>
          </w:p>
        </w:tc>
        <w:tc>
          <w:tcPr>
            <w:tcW w:w="1595" w:type="dxa"/>
          </w:tcPr>
          <w:p w14:paraId="43A30C9F" w14:textId="0AF7F7D2" w:rsidR="004A3741" w:rsidRPr="00A77398" w:rsidRDefault="004A3741" w:rsidP="00A77398">
            <w:pPr>
              <w:rPr>
                <w:lang w:eastAsia="en-AU"/>
              </w:rPr>
            </w:pPr>
          </w:p>
        </w:tc>
        <w:tc>
          <w:tcPr>
            <w:tcW w:w="703" w:type="dxa"/>
          </w:tcPr>
          <w:p w14:paraId="6127FEE2" w14:textId="14909D87" w:rsidR="004A3741" w:rsidRPr="00A77398" w:rsidRDefault="004A3741" w:rsidP="00A77398">
            <w:pPr>
              <w:rPr>
                <w:lang w:eastAsia="en-AU"/>
              </w:rPr>
            </w:pPr>
          </w:p>
        </w:tc>
        <w:tc>
          <w:tcPr>
            <w:tcW w:w="693" w:type="dxa"/>
          </w:tcPr>
          <w:p w14:paraId="566A1D1C" w14:textId="4A5AB2F7" w:rsidR="004A3741" w:rsidRPr="00A77398" w:rsidRDefault="004A3741" w:rsidP="00A77398">
            <w:pPr>
              <w:rPr>
                <w:lang w:eastAsia="en-AU"/>
              </w:rPr>
            </w:pPr>
          </w:p>
        </w:tc>
        <w:tc>
          <w:tcPr>
            <w:tcW w:w="614" w:type="dxa"/>
          </w:tcPr>
          <w:p w14:paraId="3FEBA26C" w14:textId="66EDC2E5" w:rsidR="004A3741" w:rsidRPr="00A77398" w:rsidRDefault="004A3741" w:rsidP="00A77398">
            <w:pPr>
              <w:rPr>
                <w:lang w:eastAsia="en-AU"/>
              </w:rPr>
            </w:pPr>
          </w:p>
        </w:tc>
        <w:tc>
          <w:tcPr>
            <w:tcW w:w="2810" w:type="dxa"/>
          </w:tcPr>
          <w:p w14:paraId="4DC2EE9D" w14:textId="2C12C3C9" w:rsidR="004A3741" w:rsidRPr="00A77398" w:rsidRDefault="004A3741" w:rsidP="00A77398">
            <w:pPr>
              <w:rPr>
                <w:lang w:eastAsia="en-AU"/>
              </w:rPr>
            </w:pPr>
          </w:p>
        </w:tc>
      </w:tr>
      <w:tr w:rsidR="004A3741" w14:paraId="3A647E2B" w14:textId="77777777" w:rsidTr="00A77398">
        <w:trPr>
          <w:gridAfter w:val="1"/>
          <w:wAfter w:w="8" w:type="dxa"/>
          <w:trHeight w:hRule="exact" w:val="397"/>
        </w:trPr>
        <w:tc>
          <w:tcPr>
            <w:tcW w:w="2128" w:type="dxa"/>
          </w:tcPr>
          <w:p w14:paraId="660690F4" w14:textId="29F1A0CD" w:rsidR="004A3741" w:rsidRPr="00A77398" w:rsidRDefault="004A3741" w:rsidP="00A77398">
            <w:pPr>
              <w:rPr>
                <w:lang w:eastAsia="en-AU"/>
              </w:rPr>
            </w:pPr>
          </w:p>
        </w:tc>
        <w:tc>
          <w:tcPr>
            <w:tcW w:w="612" w:type="dxa"/>
          </w:tcPr>
          <w:p w14:paraId="24F3C233" w14:textId="0B0A6C83" w:rsidR="004A3741" w:rsidRPr="00A77398" w:rsidRDefault="004A3741" w:rsidP="00A77398">
            <w:pPr>
              <w:rPr>
                <w:lang w:eastAsia="en-AU"/>
              </w:rPr>
            </w:pPr>
          </w:p>
        </w:tc>
        <w:tc>
          <w:tcPr>
            <w:tcW w:w="1595" w:type="dxa"/>
          </w:tcPr>
          <w:p w14:paraId="366DE509" w14:textId="3FD93671" w:rsidR="004A3741" w:rsidRPr="00A77398" w:rsidRDefault="004A3741" w:rsidP="00A77398">
            <w:pPr>
              <w:rPr>
                <w:lang w:eastAsia="en-AU"/>
              </w:rPr>
            </w:pPr>
          </w:p>
        </w:tc>
        <w:tc>
          <w:tcPr>
            <w:tcW w:w="703" w:type="dxa"/>
          </w:tcPr>
          <w:p w14:paraId="30F86130" w14:textId="3B04BD26" w:rsidR="004A3741" w:rsidRPr="00A77398" w:rsidRDefault="004A3741" w:rsidP="00A77398">
            <w:pPr>
              <w:rPr>
                <w:lang w:eastAsia="en-AU"/>
              </w:rPr>
            </w:pPr>
          </w:p>
        </w:tc>
        <w:tc>
          <w:tcPr>
            <w:tcW w:w="693" w:type="dxa"/>
          </w:tcPr>
          <w:p w14:paraId="43B53CE3" w14:textId="41B0E9C3" w:rsidR="004A3741" w:rsidRPr="00A77398" w:rsidRDefault="004A3741" w:rsidP="00A77398">
            <w:pPr>
              <w:rPr>
                <w:lang w:eastAsia="en-AU"/>
              </w:rPr>
            </w:pPr>
          </w:p>
        </w:tc>
        <w:tc>
          <w:tcPr>
            <w:tcW w:w="614" w:type="dxa"/>
          </w:tcPr>
          <w:p w14:paraId="1AEDB120" w14:textId="1EFF42C3" w:rsidR="004A3741" w:rsidRPr="00A77398" w:rsidRDefault="004A3741" w:rsidP="00A77398">
            <w:pPr>
              <w:rPr>
                <w:lang w:eastAsia="en-AU"/>
              </w:rPr>
            </w:pPr>
          </w:p>
        </w:tc>
        <w:tc>
          <w:tcPr>
            <w:tcW w:w="2810" w:type="dxa"/>
          </w:tcPr>
          <w:p w14:paraId="2BB0D83E" w14:textId="12353A03" w:rsidR="004A3741" w:rsidRPr="00A77398" w:rsidRDefault="004A3741" w:rsidP="00A77398">
            <w:pPr>
              <w:rPr>
                <w:lang w:eastAsia="en-AU"/>
              </w:rPr>
            </w:pPr>
          </w:p>
        </w:tc>
      </w:tr>
      <w:tr w:rsidR="004A3741" w14:paraId="5056D263" w14:textId="77777777" w:rsidTr="00A77398">
        <w:trPr>
          <w:gridAfter w:val="1"/>
          <w:wAfter w:w="8" w:type="dxa"/>
          <w:trHeight w:hRule="exact" w:val="397"/>
        </w:trPr>
        <w:tc>
          <w:tcPr>
            <w:tcW w:w="2128" w:type="dxa"/>
          </w:tcPr>
          <w:p w14:paraId="3C490193" w14:textId="1927968C" w:rsidR="004A3741" w:rsidRPr="00A77398" w:rsidRDefault="004A3741" w:rsidP="00A77398">
            <w:pPr>
              <w:rPr>
                <w:lang w:eastAsia="en-AU"/>
              </w:rPr>
            </w:pPr>
          </w:p>
        </w:tc>
        <w:tc>
          <w:tcPr>
            <w:tcW w:w="612" w:type="dxa"/>
          </w:tcPr>
          <w:p w14:paraId="57CE48F4" w14:textId="6B258336" w:rsidR="004A3741" w:rsidRPr="00A77398" w:rsidRDefault="004A3741" w:rsidP="00A77398">
            <w:pPr>
              <w:rPr>
                <w:lang w:eastAsia="en-AU"/>
              </w:rPr>
            </w:pPr>
          </w:p>
        </w:tc>
        <w:tc>
          <w:tcPr>
            <w:tcW w:w="1595" w:type="dxa"/>
          </w:tcPr>
          <w:p w14:paraId="1FD1AFB4" w14:textId="66F8A02B" w:rsidR="004A3741" w:rsidRPr="00A77398" w:rsidRDefault="004A3741" w:rsidP="00A77398">
            <w:pPr>
              <w:rPr>
                <w:lang w:eastAsia="en-AU"/>
              </w:rPr>
            </w:pPr>
          </w:p>
        </w:tc>
        <w:tc>
          <w:tcPr>
            <w:tcW w:w="703" w:type="dxa"/>
          </w:tcPr>
          <w:p w14:paraId="4A4E57EB" w14:textId="427A4011" w:rsidR="004A3741" w:rsidRPr="00A77398" w:rsidRDefault="004A3741" w:rsidP="00A77398">
            <w:pPr>
              <w:rPr>
                <w:lang w:eastAsia="en-AU"/>
              </w:rPr>
            </w:pPr>
          </w:p>
        </w:tc>
        <w:tc>
          <w:tcPr>
            <w:tcW w:w="693" w:type="dxa"/>
          </w:tcPr>
          <w:p w14:paraId="3A8FAFCF" w14:textId="72D72383" w:rsidR="004A3741" w:rsidRPr="00A77398" w:rsidRDefault="004A3741" w:rsidP="00A77398">
            <w:pPr>
              <w:rPr>
                <w:lang w:eastAsia="en-AU"/>
              </w:rPr>
            </w:pPr>
          </w:p>
        </w:tc>
        <w:tc>
          <w:tcPr>
            <w:tcW w:w="614" w:type="dxa"/>
          </w:tcPr>
          <w:p w14:paraId="35585F15" w14:textId="230ADD43" w:rsidR="004A3741" w:rsidRPr="00A77398" w:rsidRDefault="004A3741" w:rsidP="00A77398">
            <w:pPr>
              <w:rPr>
                <w:lang w:eastAsia="en-AU"/>
              </w:rPr>
            </w:pPr>
          </w:p>
        </w:tc>
        <w:tc>
          <w:tcPr>
            <w:tcW w:w="2810" w:type="dxa"/>
          </w:tcPr>
          <w:p w14:paraId="1A447C07" w14:textId="35B2AFB1" w:rsidR="004A3741" w:rsidRPr="00A77398" w:rsidRDefault="004A3741" w:rsidP="00A77398">
            <w:pPr>
              <w:rPr>
                <w:lang w:eastAsia="en-AU"/>
              </w:rPr>
            </w:pPr>
          </w:p>
        </w:tc>
      </w:tr>
      <w:tr w:rsidR="004A3741" w14:paraId="56FE4F9F" w14:textId="77777777" w:rsidTr="00A77398">
        <w:trPr>
          <w:gridAfter w:val="1"/>
          <w:wAfter w:w="8" w:type="dxa"/>
          <w:trHeight w:hRule="exact" w:val="397"/>
        </w:trPr>
        <w:tc>
          <w:tcPr>
            <w:tcW w:w="2128" w:type="dxa"/>
          </w:tcPr>
          <w:p w14:paraId="2DD2027F" w14:textId="2F6237B4" w:rsidR="004A3741" w:rsidRPr="00A77398" w:rsidRDefault="004A3741" w:rsidP="00A77398">
            <w:pPr>
              <w:rPr>
                <w:lang w:eastAsia="en-AU"/>
              </w:rPr>
            </w:pPr>
          </w:p>
        </w:tc>
        <w:tc>
          <w:tcPr>
            <w:tcW w:w="612" w:type="dxa"/>
          </w:tcPr>
          <w:p w14:paraId="6CB69681" w14:textId="0BFACB9F" w:rsidR="004A3741" w:rsidRPr="00A77398" w:rsidRDefault="004A3741" w:rsidP="00A77398">
            <w:pPr>
              <w:rPr>
                <w:lang w:eastAsia="en-AU"/>
              </w:rPr>
            </w:pPr>
          </w:p>
        </w:tc>
        <w:tc>
          <w:tcPr>
            <w:tcW w:w="1595" w:type="dxa"/>
          </w:tcPr>
          <w:p w14:paraId="33B8C0EF" w14:textId="556B2F1A" w:rsidR="004A3741" w:rsidRPr="00A77398" w:rsidRDefault="004A3741" w:rsidP="00A77398">
            <w:pPr>
              <w:rPr>
                <w:lang w:eastAsia="en-AU"/>
              </w:rPr>
            </w:pPr>
          </w:p>
        </w:tc>
        <w:tc>
          <w:tcPr>
            <w:tcW w:w="703" w:type="dxa"/>
          </w:tcPr>
          <w:p w14:paraId="51CE6438" w14:textId="340C42CB" w:rsidR="004A3741" w:rsidRPr="00A77398" w:rsidRDefault="004A3741" w:rsidP="00A77398">
            <w:pPr>
              <w:rPr>
                <w:lang w:eastAsia="en-AU"/>
              </w:rPr>
            </w:pPr>
          </w:p>
        </w:tc>
        <w:tc>
          <w:tcPr>
            <w:tcW w:w="693" w:type="dxa"/>
          </w:tcPr>
          <w:p w14:paraId="75E7988C" w14:textId="054E9DE6" w:rsidR="004A3741" w:rsidRPr="00A77398" w:rsidRDefault="004A3741" w:rsidP="00A77398">
            <w:pPr>
              <w:rPr>
                <w:lang w:eastAsia="en-AU"/>
              </w:rPr>
            </w:pPr>
          </w:p>
        </w:tc>
        <w:tc>
          <w:tcPr>
            <w:tcW w:w="614" w:type="dxa"/>
          </w:tcPr>
          <w:p w14:paraId="50D43BC1" w14:textId="59A0B50D" w:rsidR="004A3741" w:rsidRPr="00A77398" w:rsidRDefault="004A3741" w:rsidP="00A77398">
            <w:pPr>
              <w:rPr>
                <w:lang w:eastAsia="en-AU"/>
              </w:rPr>
            </w:pPr>
          </w:p>
        </w:tc>
        <w:tc>
          <w:tcPr>
            <w:tcW w:w="2810" w:type="dxa"/>
          </w:tcPr>
          <w:p w14:paraId="79052F8E" w14:textId="1EC729F1" w:rsidR="004A3741" w:rsidRPr="00A77398" w:rsidRDefault="004A3741" w:rsidP="00A77398">
            <w:pPr>
              <w:rPr>
                <w:lang w:eastAsia="en-AU"/>
              </w:rPr>
            </w:pPr>
          </w:p>
        </w:tc>
      </w:tr>
      <w:tr w:rsidR="004A3741" w14:paraId="49A3548F" w14:textId="77777777" w:rsidTr="00A77398">
        <w:trPr>
          <w:gridAfter w:val="1"/>
          <w:wAfter w:w="8" w:type="dxa"/>
          <w:trHeight w:hRule="exact" w:val="397"/>
        </w:trPr>
        <w:tc>
          <w:tcPr>
            <w:tcW w:w="2128" w:type="dxa"/>
          </w:tcPr>
          <w:p w14:paraId="75417C79" w14:textId="124BB855" w:rsidR="004A3741" w:rsidRPr="00A77398" w:rsidRDefault="004A3741" w:rsidP="00A77398">
            <w:pPr>
              <w:rPr>
                <w:lang w:eastAsia="en-AU"/>
              </w:rPr>
            </w:pPr>
          </w:p>
        </w:tc>
        <w:tc>
          <w:tcPr>
            <w:tcW w:w="612" w:type="dxa"/>
          </w:tcPr>
          <w:p w14:paraId="6C511581" w14:textId="7974D63C" w:rsidR="004A3741" w:rsidRPr="00A77398" w:rsidRDefault="004A3741" w:rsidP="00A77398">
            <w:pPr>
              <w:rPr>
                <w:lang w:eastAsia="en-AU"/>
              </w:rPr>
            </w:pPr>
          </w:p>
        </w:tc>
        <w:tc>
          <w:tcPr>
            <w:tcW w:w="1595" w:type="dxa"/>
          </w:tcPr>
          <w:p w14:paraId="7DB2F743" w14:textId="43E313A1" w:rsidR="004A3741" w:rsidRPr="00A77398" w:rsidRDefault="004A3741" w:rsidP="00A77398">
            <w:pPr>
              <w:rPr>
                <w:lang w:eastAsia="en-AU"/>
              </w:rPr>
            </w:pPr>
          </w:p>
        </w:tc>
        <w:tc>
          <w:tcPr>
            <w:tcW w:w="703" w:type="dxa"/>
          </w:tcPr>
          <w:p w14:paraId="55C4B9DA" w14:textId="720EFBE9" w:rsidR="004A3741" w:rsidRPr="00A77398" w:rsidRDefault="004A3741" w:rsidP="00A77398">
            <w:pPr>
              <w:rPr>
                <w:lang w:eastAsia="en-AU"/>
              </w:rPr>
            </w:pPr>
          </w:p>
        </w:tc>
        <w:tc>
          <w:tcPr>
            <w:tcW w:w="693" w:type="dxa"/>
          </w:tcPr>
          <w:p w14:paraId="771ACB6A" w14:textId="4A6A7B74" w:rsidR="004A3741" w:rsidRPr="00A77398" w:rsidRDefault="004A3741" w:rsidP="00A77398">
            <w:pPr>
              <w:rPr>
                <w:lang w:eastAsia="en-AU"/>
              </w:rPr>
            </w:pPr>
          </w:p>
        </w:tc>
        <w:tc>
          <w:tcPr>
            <w:tcW w:w="614" w:type="dxa"/>
          </w:tcPr>
          <w:p w14:paraId="59FA9EF0" w14:textId="1EFF7CFB" w:rsidR="004A3741" w:rsidRPr="00A77398" w:rsidRDefault="004A3741" w:rsidP="00A77398">
            <w:pPr>
              <w:rPr>
                <w:lang w:eastAsia="en-AU"/>
              </w:rPr>
            </w:pPr>
          </w:p>
        </w:tc>
        <w:tc>
          <w:tcPr>
            <w:tcW w:w="2810" w:type="dxa"/>
          </w:tcPr>
          <w:p w14:paraId="7EB039B8" w14:textId="65FFBCEB" w:rsidR="004A3741" w:rsidRPr="00A77398" w:rsidRDefault="004A3741" w:rsidP="00A77398">
            <w:pPr>
              <w:rPr>
                <w:lang w:eastAsia="en-AU"/>
              </w:rPr>
            </w:pPr>
          </w:p>
        </w:tc>
      </w:tr>
      <w:tr w:rsidR="004A3741" w14:paraId="6BB0DFF1" w14:textId="77777777" w:rsidTr="00A77398">
        <w:trPr>
          <w:gridAfter w:val="1"/>
          <w:wAfter w:w="8" w:type="dxa"/>
          <w:trHeight w:hRule="exact" w:val="397"/>
        </w:trPr>
        <w:tc>
          <w:tcPr>
            <w:tcW w:w="2128" w:type="dxa"/>
          </w:tcPr>
          <w:p w14:paraId="19EFD096" w14:textId="5E95AF38" w:rsidR="004A3741" w:rsidRPr="00A77398" w:rsidRDefault="004A3741" w:rsidP="00A77398">
            <w:pPr>
              <w:rPr>
                <w:lang w:eastAsia="en-AU"/>
              </w:rPr>
            </w:pPr>
          </w:p>
        </w:tc>
        <w:tc>
          <w:tcPr>
            <w:tcW w:w="612" w:type="dxa"/>
          </w:tcPr>
          <w:p w14:paraId="2021CDC8" w14:textId="3264C2E6" w:rsidR="004A3741" w:rsidRPr="00A77398" w:rsidRDefault="004A3741" w:rsidP="00A77398">
            <w:pPr>
              <w:rPr>
                <w:lang w:eastAsia="en-AU"/>
              </w:rPr>
            </w:pPr>
          </w:p>
        </w:tc>
        <w:tc>
          <w:tcPr>
            <w:tcW w:w="1595" w:type="dxa"/>
          </w:tcPr>
          <w:p w14:paraId="4BE0297A" w14:textId="41C4B51C" w:rsidR="004A3741" w:rsidRPr="00A77398" w:rsidRDefault="004A3741" w:rsidP="00A77398">
            <w:pPr>
              <w:rPr>
                <w:lang w:eastAsia="en-AU"/>
              </w:rPr>
            </w:pPr>
          </w:p>
        </w:tc>
        <w:tc>
          <w:tcPr>
            <w:tcW w:w="703" w:type="dxa"/>
          </w:tcPr>
          <w:p w14:paraId="71A41385" w14:textId="4AA1F1C3" w:rsidR="004A3741" w:rsidRPr="00A77398" w:rsidRDefault="004A3741" w:rsidP="00A77398">
            <w:pPr>
              <w:rPr>
                <w:lang w:eastAsia="en-AU"/>
              </w:rPr>
            </w:pPr>
          </w:p>
        </w:tc>
        <w:tc>
          <w:tcPr>
            <w:tcW w:w="693" w:type="dxa"/>
          </w:tcPr>
          <w:p w14:paraId="3E8DCC3A" w14:textId="0B796199" w:rsidR="004A3741" w:rsidRPr="00A77398" w:rsidRDefault="004A3741" w:rsidP="00A77398">
            <w:pPr>
              <w:rPr>
                <w:lang w:eastAsia="en-AU"/>
              </w:rPr>
            </w:pPr>
          </w:p>
        </w:tc>
        <w:tc>
          <w:tcPr>
            <w:tcW w:w="614" w:type="dxa"/>
          </w:tcPr>
          <w:p w14:paraId="60E0B119" w14:textId="45A2A3F9" w:rsidR="004A3741" w:rsidRPr="00A77398" w:rsidRDefault="004A3741" w:rsidP="00A77398">
            <w:pPr>
              <w:rPr>
                <w:lang w:eastAsia="en-AU"/>
              </w:rPr>
            </w:pPr>
          </w:p>
        </w:tc>
        <w:tc>
          <w:tcPr>
            <w:tcW w:w="2810" w:type="dxa"/>
          </w:tcPr>
          <w:p w14:paraId="26F6F8BB" w14:textId="7DEB4428" w:rsidR="004A3741" w:rsidRPr="00A77398" w:rsidRDefault="004A3741" w:rsidP="00A77398">
            <w:pPr>
              <w:rPr>
                <w:lang w:eastAsia="en-AU"/>
              </w:rPr>
            </w:pPr>
          </w:p>
        </w:tc>
      </w:tr>
      <w:tr w:rsidR="004A3741" w14:paraId="0A82E10A" w14:textId="77777777" w:rsidTr="00A77398">
        <w:trPr>
          <w:gridAfter w:val="1"/>
          <w:wAfter w:w="8" w:type="dxa"/>
          <w:trHeight w:hRule="exact" w:val="397"/>
        </w:trPr>
        <w:tc>
          <w:tcPr>
            <w:tcW w:w="2128" w:type="dxa"/>
          </w:tcPr>
          <w:p w14:paraId="7B8C21B9" w14:textId="767DCC6B" w:rsidR="004A3741" w:rsidRPr="00A77398" w:rsidRDefault="004A3741" w:rsidP="00A77398">
            <w:pPr>
              <w:rPr>
                <w:lang w:eastAsia="en-AU"/>
              </w:rPr>
            </w:pPr>
          </w:p>
        </w:tc>
        <w:tc>
          <w:tcPr>
            <w:tcW w:w="612" w:type="dxa"/>
          </w:tcPr>
          <w:p w14:paraId="49F6BC1B" w14:textId="7EB4BB2E" w:rsidR="004A3741" w:rsidRPr="00A77398" w:rsidRDefault="004A3741" w:rsidP="00A77398">
            <w:pPr>
              <w:rPr>
                <w:lang w:eastAsia="en-AU"/>
              </w:rPr>
            </w:pPr>
          </w:p>
        </w:tc>
        <w:tc>
          <w:tcPr>
            <w:tcW w:w="1595" w:type="dxa"/>
          </w:tcPr>
          <w:p w14:paraId="199B2211" w14:textId="7CDB28AF" w:rsidR="004A3741" w:rsidRPr="00A77398" w:rsidRDefault="004A3741" w:rsidP="00A77398">
            <w:pPr>
              <w:rPr>
                <w:lang w:eastAsia="en-AU"/>
              </w:rPr>
            </w:pPr>
          </w:p>
        </w:tc>
        <w:tc>
          <w:tcPr>
            <w:tcW w:w="703" w:type="dxa"/>
          </w:tcPr>
          <w:p w14:paraId="6F7699E0" w14:textId="7858AC69" w:rsidR="004A3741" w:rsidRPr="00A77398" w:rsidRDefault="004A3741" w:rsidP="00A77398">
            <w:pPr>
              <w:rPr>
                <w:lang w:eastAsia="en-AU"/>
              </w:rPr>
            </w:pPr>
          </w:p>
        </w:tc>
        <w:tc>
          <w:tcPr>
            <w:tcW w:w="693" w:type="dxa"/>
          </w:tcPr>
          <w:p w14:paraId="33FA0CF4" w14:textId="3E2A5055" w:rsidR="004A3741" w:rsidRPr="00A77398" w:rsidRDefault="004A3741" w:rsidP="00A77398">
            <w:pPr>
              <w:rPr>
                <w:lang w:eastAsia="en-AU"/>
              </w:rPr>
            </w:pPr>
          </w:p>
        </w:tc>
        <w:tc>
          <w:tcPr>
            <w:tcW w:w="614" w:type="dxa"/>
          </w:tcPr>
          <w:p w14:paraId="1ACFB9BF" w14:textId="728A4948" w:rsidR="004A3741" w:rsidRPr="00A77398" w:rsidRDefault="004A3741" w:rsidP="00A77398">
            <w:pPr>
              <w:rPr>
                <w:lang w:eastAsia="en-AU"/>
              </w:rPr>
            </w:pPr>
          </w:p>
        </w:tc>
        <w:tc>
          <w:tcPr>
            <w:tcW w:w="2810" w:type="dxa"/>
          </w:tcPr>
          <w:p w14:paraId="2E158458" w14:textId="2F6FE3FE" w:rsidR="004A3741" w:rsidRPr="00A77398" w:rsidRDefault="004A3741" w:rsidP="00A77398">
            <w:pPr>
              <w:rPr>
                <w:lang w:eastAsia="en-AU"/>
              </w:rPr>
            </w:pPr>
          </w:p>
        </w:tc>
      </w:tr>
      <w:tr w:rsidR="004A3741" w14:paraId="54E92574" w14:textId="77777777" w:rsidTr="00A77398">
        <w:trPr>
          <w:gridAfter w:val="1"/>
          <w:wAfter w:w="8" w:type="dxa"/>
          <w:trHeight w:hRule="exact" w:val="397"/>
        </w:trPr>
        <w:tc>
          <w:tcPr>
            <w:tcW w:w="2128" w:type="dxa"/>
          </w:tcPr>
          <w:p w14:paraId="59FFF188" w14:textId="47033C5A" w:rsidR="004A3741" w:rsidRPr="00A77398" w:rsidRDefault="004A3741" w:rsidP="00A77398">
            <w:pPr>
              <w:rPr>
                <w:lang w:eastAsia="en-AU"/>
              </w:rPr>
            </w:pPr>
          </w:p>
        </w:tc>
        <w:tc>
          <w:tcPr>
            <w:tcW w:w="612" w:type="dxa"/>
          </w:tcPr>
          <w:p w14:paraId="4AE1D163" w14:textId="45C8E4ED" w:rsidR="004A3741" w:rsidRPr="00A77398" w:rsidRDefault="004A3741" w:rsidP="00A77398">
            <w:pPr>
              <w:rPr>
                <w:lang w:eastAsia="en-AU"/>
              </w:rPr>
            </w:pPr>
          </w:p>
        </w:tc>
        <w:tc>
          <w:tcPr>
            <w:tcW w:w="1595" w:type="dxa"/>
          </w:tcPr>
          <w:p w14:paraId="542A9AC8" w14:textId="2C800191" w:rsidR="004A3741" w:rsidRPr="00A77398" w:rsidRDefault="004A3741" w:rsidP="00A77398">
            <w:pPr>
              <w:rPr>
                <w:lang w:eastAsia="en-AU"/>
              </w:rPr>
            </w:pPr>
          </w:p>
        </w:tc>
        <w:tc>
          <w:tcPr>
            <w:tcW w:w="703" w:type="dxa"/>
          </w:tcPr>
          <w:p w14:paraId="0180C001" w14:textId="3A500FEE" w:rsidR="004A3741" w:rsidRPr="00A77398" w:rsidRDefault="004A3741" w:rsidP="00A77398">
            <w:pPr>
              <w:rPr>
                <w:lang w:eastAsia="en-AU"/>
              </w:rPr>
            </w:pPr>
          </w:p>
        </w:tc>
        <w:tc>
          <w:tcPr>
            <w:tcW w:w="693" w:type="dxa"/>
          </w:tcPr>
          <w:p w14:paraId="43529591" w14:textId="3A8924A8" w:rsidR="004A3741" w:rsidRPr="00A77398" w:rsidRDefault="004A3741" w:rsidP="00A77398">
            <w:pPr>
              <w:rPr>
                <w:lang w:eastAsia="en-AU"/>
              </w:rPr>
            </w:pPr>
          </w:p>
        </w:tc>
        <w:tc>
          <w:tcPr>
            <w:tcW w:w="614" w:type="dxa"/>
          </w:tcPr>
          <w:p w14:paraId="5240C626" w14:textId="5E2B347A" w:rsidR="004A3741" w:rsidRPr="00A77398" w:rsidRDefault="004A3741" w:rsidP="00A77398">
            <w:pPr>
              <w:rPr>
                <w:lang w:eastAsia="en-AU"/>
              </w:rPr>
            </w:pPr>
          </w:p>
        </w:tc>
        <w:tc>
          <w:tcPr>
            <w:tcW w:w="2810" w:type="dxa"/>
          </w:tcPr>
          <w:p w14:paraId="19FE8962" w14:textId="531816B0" w:rsidR="004A3741" w:rsidRPr="00A77398" w:rsidRDefault="004A3741" w:rsidP="00A77398">
            <w:pPr>
              <w:rPr>
                <w:lang w:eastAsia="en-AU"/>
              </w:rPr>
            </w:pPr>
          </w:p>
        </w:tc>
      </w:tr>
      <w:tr w:rsidR="006966D9" w14:paraId="39B0F8F8" w14:textId="77777777" w:rsidTr="00FC5B37">
        <w:trPr>
          <w:gridAfter w:val="1"/>
          <w:wAfter w:w="8" w:type="dxa"/>
          <w:trHeight w:hRule="exact" w:val="397"/>
        </w:trPr>
        <w:tc>
          <w:tcPr>
            <w:tcW w:w="9155" w:type="dxa"/>
            <w:gridSpan w:val="7"/>
            <w:shd w:val="clear" w:color="auto" w:fill="DBE5F1" w:themeFill="accent1" w:themeFillTint="33"/>
          </w:tcPr>
          <w:p w14:paraId="1158224E" w14:textId="77777777" w:rsidR="006966D9" w:rsidRPr="00EE3A60" w:rsidRDefault="006966D9" w:rsidP="00FC5B37">
            <w:pPr>
              <w:rPr>
                <w:lang w:eastAsia="en-AU"/>
              </w:rPr>
            </w:pPr>
            <w:r w:rsidRPr="00EE3A60">
              <w:rPr>
                <w:lang w:eastAsia="en-AU"/>
              </w:rPr>
              <w:t>Overall Job Constraints</w:t>
            </w:r>
          </w:p>
          <w:p w14:paraId="7D28BDF5" w14:textId="77777777" w:rsidR="006966D9" w:rsidRPr="00547A91" w:rsidRDefault="006966D9" w:rsidP="00FC5B37">
            <w:pPr>
              <w:rPr>
                <w:color w:val="FF0000"/>
                <w:lang w:eastAsia="en-AU"/>
              </w:rPr>
            </w:pPr>
          </w:p>
          <w:p w14:paraId="1F0C65FA" w14:textId="77777777" w:rsidR="006966D9" w:rsidRDefault="006966D9" w:rsidP="00FC5B37">
            <w:pPr>
              <w:rPr>
                <w:color w:val="FF0000"/>
                <w:lang w:eastAsia="en-AU"/>
              </w:rPr>
            </w:pPr>
          </w:p>
        </w:tc>
      </w:tr>
      <w:tr w:rsidR="006966D9" w14:paraId="6237A43F" w14:textId="77777777" w:rsidTr="00FC5B37">
        <w:trPr>
          <w:gridAfter w:val="1"/>
          <w:wAfter w:w="8" w:type="dxa"/>
          <w:trHeight w:hRule="exact" w:val="397"/>
        </w:trPr>
        <w:tc>
          <w:tcPr>
            <w:tcW w:w="9155" w:type="dxa"/>
            <w:gridSpan w:val="7"/>
          </w:tcPr>
          <w:p w14:paraId="554C1111" w14:textId="77777777" w:rsidR="006966D9" w:rsidRDefault="006966D9" w:rsidP="00FC5B37">
            <w:pPr>
              <w:rPr>
                <w:color w:val="FF0000"/>
                <w:lang w:eastAsia="en-AU"/>
              </w:rPr>
            </w:pPr>
          </w:p>
        </w:tc>
      </w:tr>
    </w:tbl>
    <w:p w14:paraId="6AF01D20" w14:textId="05B42CDA" w:rsidR="004A3741" w:rsidRDefault="00C45371" w:rsidP="00C45371">
      <w:pPr>
        <w:pStyle w:val="Heading4"/>
      </w:pPr>
      <w:r>
        <w:t xml:space="preserve">Step </w:t>
      </w:r>
      <w:r w:rsidR="004A3741">
        <w:t>2</w:t>
      </w:r>
      <w:r>
        <w:t>b</w:t>
      </w:r>
      <w:r w:rsidR="004A3741">
        <w:t xml:space="preserve"> Confirm client preferences </w:t>
      </w:r>
    </w:p>
    <w:p w14:paraId="3D53DA56" w14:textId="67B2389B" w:rsidR="00054742" w:rsidRPr="00054742" w:rsidRDefault="00054742" w:rsidP="00054742">
      <w:pPr>
        <w:pStyle w:val="Caption"/>
        <w:spacing w:before="0" w:after="0"/>
      </w:pPr>
      <w:r w:rsidRPr="00054742">
        <w:t xml:space="preserve">Table </w:t>
      </w:r>
      <w:fldSimple w:instr=" SEQ Table \* ARABIC ">
        <w:r>
          <w:rPr>
            <w:noProof/>
          </w:rPr>
          <w:t>3</w:t>
        </w:r>
      </w:fldSimple>
      <w:r w:rsidRPr="00054742">
        <w:t xml:space="preserve"> </w:t>
      </w:r>
      <w:r>
        <w:t>Client preferences</w:t>
      </w:r>
    </w:p>
    <w:tbl>
      <w:tblPr>
        <w:tblStyle w:val="TableGrid"/>
        <w:tblW w:w="0" w:type="auto"/>
        <w:tblLook w:val="04A0" w:firstRow="1" w:lastRow="0" w:firstColumn="1" w:lastColumn="0" w:noHBand="0" w:noVBand="1"/>
      </w:tblPr>
      <w:tblGrid>
        <w:gridCol w:w="4530"/>
        <w:gridCol w:w="4530"/>
      </w:tblGrid>
      <w:tr w:rsidR="00BE10C0" w14:paraId="23EF426B" w14:textId="77777777" w:rsidTr="00A77398">
        <w:trPr>
          <w:cnfStyle w:val="100000000000" w:firstRow="1" w:lastRow="0" w:firstColumn="0" w:lastColumn="0" w:oddVBand="0" w:evenVBand="0" w:oddHBand="0" w:evenHBand="0" w:firstRowFirstColumn="0" w:firstRowLastColumn="0" w:lastRowFirstColumn="0" w:lastRowLastColumn="0"/>
        </w:trPr>
        <w:tc>
          <w:tcPr>
            <w:tcW w:w="4530" w:type="dxa"/>
          </w:tcPr>
          <w:p w14:paraId="189A3DFA" w14:textId="57513A48" w:rsidR="00BE10C0" w:rsidRDefault="006966D9" w:rsidP="00BE10C0">
            <w:pPr>
              <w:rPr>
                <w:lang w:eastAsia="en-AU"/>
              </w:rPr>
            </w:pPr>
            <w:r>
              <w:rPr>
                <w:lang w:eastAsia="en-AU"/>
              </w:rPr>
              <w:t>Options</w:t>
            </w:r>
            <w:r w:rsidR="00BE10C0">
              <w:rPr>
                <w:lang w:eastAsia="en-AU"/>
              </w:rPr>
              <w:t xml:space="preserve"> Raised</w:t>
            </w:r>
          </w:p>
        </w:tc>
        <w:tc>
          <w:tcPr>
            <w:tcW w:w="4530" w:type="dxa"/>
          </w:tcPr>
          <w:p w14:paraId="70486247" w14:textId="71807C93" w:rsidR="00BE10C0" w:rsidRDefault="00BE10C0" w:rsidP="00BE10C0">
            <w:pPr>
              <w:rPr>
                <w:lang w:eastAsia="en-AU"/>
              </w:rPr>
            </w:pPr>
            <w:r>
              <w:rPr>
                <w:lang w:eastAsia="en-AU"/>
              </w:rPr>
              <w:t>Changes Made</w:t>
            </w:r>
            <w:r w:rsidR="006966D9">
              <w:rPr>
                <w:lang w:eastAsia="en-AU"/>
              </w:rPr>
              <w:t>/Client Preferences</w:t>
            </w:r>
          </w:p>
        </w:tc>
      </w:tr>
      <w:tr w:rsidR="004A3741" w14:paraId="1E98F954" w14:textId="77777777" w:rsidTr="00A77398">
        <w:tc>
          <w:tcPr>
            <w:tcW w:w="4530" w:type="dxa"/>
          </w:tcPr>
          <w:p w14:paraId="2CD3C9D4" w14:textId="35B6E2F0" w:rsidR="004A3741" w:rsidRPr="00A77398" w:rsidRDefault="004A3741" w:rsidP="00A77398">
            <w:pPr>
              <w:pStyle w:val="SmallerText-Black"/>
              <w:rPr>
                <w:lang w:eastAsia="en-AU"/>
              </w:rPr>
            </w:pPr>
          </w:p>
        </w:tc>
        <w:tc>
          <w:tcPr>
            <w:tcW w:w="4530" w:type="dxa"/>
          </w:tcPr>
          <w:p w14:paraId="53F2A461" w14:textId="77D4B1D3" w:rsidR="004A3741" w:rsidRPr="00A77398" w:rsidRDefault="004A3741" w:rsidP="00A77398">
            <w:pPr>
              <w:pStyle w:val="SmallerText-Black"/>
              <w:rPr>
                <w:lang w:eastAsia="en-AU"/>
              </w:rPr>
            </w:pPr>
          </w:p>
        </w:tc>
      </w:tr>
      <w:tr w:rsidR="004A3741" w14:paraId="689F1526" w14:textId="77777777" w:rsidTr="00A77398">
        <w:tc>
          <w:tcPr>
            <w:tcW w:w="4530" w:type="dxa"/>
          </w:tcPr>
          <w:p w14:paraId="6DA1C80E" w14:textId="0B3E31D6" w:rsidR="004A3741" w:rsidRPr="00A77398" w:rsidRDefault="004A3741" w:rsidP="00A77398">
            <w:pPr>
              <w:pStyle w:val="SmallerText-Black"/>
              <w:rPr>
                <w:lang w:eastAsia="en-AU"/>
              </w:rPr>
            </w:pPr>
          </w:p>
        </w:tc>
        <w:tc>
          <w:tcPr>
            <w:tcW w:w="4530" w:type="dxa"/>
          </w:tcPr>
          <w:p w14:paraId="7284B84B" w14:textId="442CF19F" w:rsidR="004A3741" w:rsidRPr="00A77398" w:rsidRDefault="004A3741" w:rsidP="00A77398">
            <w:pPr>
              <w:pStyle w:val="SmallerText-Black"/>
              <w:rPr>
                <w:lang w:eastAsia="en-AU"/>
              </w:rPr>
            </w:pPr>
          </w:p>
        </w:tc>
      </w:tr>
      <w:tr w:rsidR="00A77398" w14:paraId="6F27BC2C" w14:textId="77777777" w:rsidTr="00A77398">
        <w:tc>
          <w:tcPr>
            <w:tcW w:w="4530" w:type="dxa"/>
          </w:tcPr>
          <w:p w14:paraId="403DAC50" w14:textId="77777777" w:rsidR="00A77398" w:rsidRPr="00A77398" w:rsidRDefault="00A77398" w:rsidP="00A77398">
            <w:pPr>
              <w:pStyle w:val="SmallerText-Black"/>
              <w:rPr>
                <w:lang w:eastAsia="en-AU"/>
              </w:rPr>
            </w:pPr>
          </w:p>
        </w:tc>
        <w:tc>
          <w:tcPr>
            <w:tcW w:w="4530" w:type="dxa"/>
          </w:tcPr>
          <w:p w14:paraId="19085168" w14:textId="77777777" w:rsidR="00A77398" w:rsidRPr="00A77398" w:rsidRDefault="00A77398" w:rsidP="00A77398">
            <w:pPr>
              <w:pStyle w:val="SmallerText-Black"/>
              <w:rPr>
                <w:lang w:eastAsia="en-AU"/>
              </w:rPr>
            </w:pPr>
          </w:p>
        </w:tc>
      </w:tr>
      <w:tr w:rsidR="00A77398" w14:paraId="49720E71" w14:textId="77777777" w:rsidTr="00A77398">
        <w:tc>
          <w:tcPr>
            <w:tcW w:w="4530" w:type="dxa"/>
          </w:tcPr>
          <w:p w14:paraId="5CC8BAFA" w14:textId="77777777" w:rsidR="00A77398" w:rsidRPr="00A77398" w:rsidRDefault="00A77398" w:rsidP="00A77398">
            <w:pPr>
              <w:pStyle w:val="SmallerText-Black"/>
              <w:rPr>
                <w:lang w:eastAsia="en-AU"/>
              </w:rPr>
            </w:pPr>
          </w:p>
        </w:tc>
        <w:tc>
          <w:tcPr>
            <w:tcW w:w="4530" w:type="dxa"/>
          </w:tcPr>
          <w:p w14:paraId="1BB9FED6" w14:textId="77777777" w:rsidR="00A77398" w:rsidRPr="00A77398" w:rsidRDefault="00A77398" w:rsidP="00A77398">
            <w:pPr>
              <w:pStyle w:val="SmallerText-Black"/>
              <w:rPr>
                <w:lang w:eastAsia="en-AU"/>
              </w:rPr>
            </w:pPr>
          </w:p>
        </w:tc>
      </w:tr>
      <w:tr w:rsidR="004A3741" w14:paraId="1CE8A7EE" w14:textId="77777777" w:rsidTr="00A77398">
        <w:tc>
          <w:tcPr>
            <w:tcW w:w="4530" w:type="dxa"/>
          </w:tcPr>
          <w:p w14:paraId="39FB2F0B" w14:textId="6FABDC94" w:rsidR="004A3741" w:rsidRPr="00A77398" w:rsidRDefault="004A3741" w:rsidP="00A77398">
            <w:pPr>
              <w:pStyle w:val="SmallerText-Black"/>
              <w:rPr>
                <w:lang w:eastAsia="en-AU"/>
              </w:rPr>
            </w:pPr>
          </w:p>
        </w:tc>
        <w:tc>
          <w:tcPr>
            <w:tcW w:w="4530" w:type="dxa"/>
          </w:tcPr>
          <w:p w14:paraId="74488379" w14:textId="6C0AA6BF" w:rsidR="004A3741" w:rsidRPr="00A77398" w:rsidRDefault="004A3741" w:rsidP="00A77398">
            <w:pPr>
              <w:pStyle w:val="SmallerText-Black"/>
              <w:rPr>
                <w:lang w:eastAsia="en-AU"/>
              </w:rPr>
            </w:pPr>
          </w:p>
        </w:tc>
      </w:tr>
      <w:tr w:rsidR="004A3741" w14:paraId="37E23CA8" w14:textId="77777777" w:rsidTr="00A77398">
        <w:tc>
          <w:tcPr>
            <w:tcW w:w="4530" w:type="dxa"/>
          </w:tcPr>
          <w:p w14:paraId="247F0963" w14:textId="6073AE53" w:rsidR="004A3741" w:rsidRPr="00A77398" w:rsidRDefault="004A3741" w:rsidP="00A77398">
            <w:pPr>
              <w:pStyle w:val="SmallerText-Black"/>
              <w:rPr>
                <w:lang w:eastAsia="en-AU"/>
              </w:rPr>
            </w:pPr>
          </w:p>
        </w:tc>
        <w:tc>
          <w:tcPr>
            <w:tcW w:w="4530" w:type="dxa"/>
          </w:tcPr>
          <w:p w14:paraId="3897F016" w14:textId="2F3A08E3" w:rsidR="004A3741" w:rsidRPr="00A77398" w:rsidRDefault="004A3741" w:rsidP="00A77398">
            <w:pPr>
              <w:pStyle w:val="SmallerText-Black"/>
              <w:rPr>
                <w:lang w:eastAsia="en-AU"/>
              </w:rPr>
            </w:pPr>
          </w:p>
        </w:tc>
      </w:tr>
      <w:tr w:rsidR="004A3741" w14:paraId="270D0CB5" w14:textId="77777777" w:rsidTr="00A77398">
        <w:tc>
          <w:tcPr>
            <w:tcW w:w="4530" w:type="dxa"/>
          </w:tcPr>
          <w:p w14:paraId="7D3DC980" w14:textId="2C50791B" w:rsidR="004A3741" w:rsidRPr="00A77398" w:rsidRDefault="004A3741" w:rsidP="00A77398">
            <w:pPr>
              <w:pStyle w:val="SmallerText-Black"/>
              <w:rPr>
                <w:lang w:eastAsia="en-AU"/>
              </w:rPr>
            </w:pPr>
          </w:p>
        </w:tc>
        <w:tc>
          <w:tcPr>
            <w:tcW w:w="4530" w:type="dxa"/>
          </w:tcPr>
          <w:p w14:paraId="466836D9" w14:textId="50F39964" w:rsidR="004A3741" w:rsidRPr="00A77398" w:rsidRDefault="004A3741" w:rsidP="00A77398">
            <w:pPr>
              <w:pStyle w:val="SmallerText-Black"/>
              <w:rPr>
                <w:lang w:eastAsia="en-AU"/>
              </w:rPr>
            </w:pPr>
          </w:p>
        </w:tc>
      </w:tr>
      <w:tr w:rsidR="004A3741" w14:paraId="5263965A" w14:textId="77777777" w:rsidTr="00A77398">
        <w:tc>
          <w:tcPr>
            <w:tcW w:w="4530" w:type="dxa"/>
          </w:tcPr>
          <w:p w14:paraId="3AAD487B" w14:textId="77777777" w:rsidR="004A3741" w:rsidRPr="00A77398" w:rsidRDefault="004A3741" w:rsidP="00A77398">
            <w:pPr>
              <w:pStyle w:val="SmallerText-Black"/>
              <w:rPr>
                <w:lang w:eastAsia="en-AU"/>
              </w:rPr>
            </w:pPr>
          </w:p>
        </w:tc>
        <w:tc>
          <w:tcPr>
            <w:tcW w:w="4530" w:type="dxa"/>
          </w:tcPr>
          <w:p w14:paraId="24C27086" w14:textId="77777777" w:rsidR="004A3741" w:rsidRPr="00A77398" w:rsidRDefault="004A3741" w:rsidP="00A77398">
            <w:pPr>
              <w:pStyle w:val="SmallerText-Black"/>
              <w:rPr>
                <w:lang w:eastAsia="en-AU"/>
              </w:rPr>
            </w:pPr>
          </w:p>
        </w:tc>
      </w:tr>
      <w:tr w:rsidR="004A3741" w14:paraId="7C541E37" w14:textId="77777777" w:rsidTr="00A77398">
        <w:tc>
          <w:tcPr>
            <w:tcW w:w="9060" w:type="dxa"/>
            <w:gridSpan w:val="2"/>
          </w:tcPr>
          <w:p w14:paraId="518BD416" w14:textId="77777777" w:rsidR="004A3741" w:rsidRPr="00A77398" w:rsidRDefault="004A3741" w:rsidP="00A77398">
            <w:pPr>
              <w:pStyle w:val="SmallerText-Black"/>
              <w:rPr>
                <w:lang w:eastAsia="en-AU"/>
              </w:rPr>
            </w:pPr>
            <w:r w:rsidRPr="00A77398">
              <w:rPr>
                <w:lang w:eastAsia="en-AU"/>
              </w:rPr>
              <w:t xml:space="preserve">Client Name:                                                                Client Signature:                                                                             </w:t>
            </w:r>
          </w:p>
        </w:tc>
      </w:tr>
    </w:tbl>
    <w:p w14:paraId="42181619" w14:textId="77777777" w:rsidR="004A3741" w:rsidRDefault="004A3741" w:rsidP="004A3741">
      <w:pPr>
        <w:pStyle w:val="Heading1"/>
        <w:rPr>
          <w:sz w:val="32"/>
          <w:szCs w:val="32"/>
        </w:rPr>
        <w:sectPr w:rsidR="004A3741" w:rsidSect="00A77398">
          <w:pgSz w:w="11906" w:h="16838"/>
          <w:pgMar w:top="1418" w:right="1418" w:bottom="1418" w:left="1418" w:header="0" w:footer="454" w:gutter="0"/>
          <w:cols w:space="4253"/>
          <w:docGrid w:linePitch="360"/>
        </w:sectPr>
      </w:pPr>
    </w:p>
    <w:p w14:paraId="31148923" w14:textId="5C501B00" w:rsidR="004A3741" w:rsidRDefault="00C45371" w:rsidP="00C45371">
      <w:pPr>
        <w:pStyle w:val="Heading4"/>
      </w:pPr>
      <w:r>
        <w:lastRenderedPageBreak/>
        <w:t xml:space="preserve">Step </w:t>
      </w:r>
      <w:r w:rsidR="004A3741">
        <w:t xml:space="preserve">3 </w:t>
      </w:r>
      <w:r w:rsidR="004A3741" w:rsidRPr="000B305C">
        <w:t>Site Measurements</w:t>
      </w:r>
      <w:r w:rsidR="004A3741">
        <w:t xml:space="preserve"> </w:t>
      </w:r>
    </w:p>
    <w:tbl>
      <w:tblPr>
        <w:tblStyle w:val="TableGrid"/>
        <w:tblW w:w="14312" w:type="dxa"/>
        <w:tblInd w:w="-147" w:type="dxa"/>
        <w:tblLook w:val="04A0" w:firstRow="1" w:lastRow="0" w:firstColumn="1" w:lastColumn="0" w:noHBand="0" w:noVBand="1"/>
      </w:tblPr>
      <w:tblGrid>
        <w:gridCol w:w="14312"/>
      </w:tblGrid>
      <w:tr w:rsidR="004A3741" w14:paraId="7C2C8746" w14:textId="77777777" w:rsidTr="00A77398">
        <w:trPr>
          <w:cnfStyle w:val="100000000000" w:firstRow="1" w:lastRow="0" w:firstColumn="0" w:lastColumn="0" w:oddVBand="0" w:evenVBand="0" w:oddHBand="0" w:evenHBand="0" w:firstRowFirstColumn="0" w:firstRowLastColumn="0" w:lastRowFirstColumn="0" w:lastRowLastColumn="0"/>
        </w:trPr>
        <w:tc>
          <w:tcPr>
            <w:tcW w:w="14312" w:type="dxa"/>
            <w:shd w:val="clear" w:color="auto" w:fill="FFFFFF" w:themeFill="background1"/>
          </w:tcPr>
          <w:p w14:paraId="7BDDC533" w14:textId="13C11CAE" w:rsidR="004A3741" w:rsidRPr="007B5C61" w:rsidRDefault="004A3741" w:rsidP="00A77398">
            <w:pPr>
              <w:rPr>
                <w:color w:val="auto"/>
                <w:lang w:eastAsia="en-AU"/>
              </w:rPr>
            </w:pPr>
            <w:r w:rsidRPr="007B5C61">
              <w:rPr>
                <w:color w:val="auto"/>
                <w:lang w:eastAsia="en-AU"/>
              </w:rPr>
              <w:t>Site wall measurements</w:t>
            </w:r>
          </w:p>
          <w:p w14:paraId="05E32C4B" w14:textId="77777777" w:rsidR="004A3741" w:rsidRDefault="004A3741" w:rsidP="00A77398">
            <w:pPr>
              <w:rPr>
                <w:lang w:eastAsia="en-AU"/>
              </w:rPr>
            </w:pPr>
          </w:p>
          <w:p w14:paraId="7726E8F9" w14:textId="77777777" w:rsidR="004A3741" w:rsidRDefault="004A3741" w:rsidP="00A77398">
            <w:pPr>
              <w:rPr>
                <w:lang w:eastAsia="en-AU"/>
              </w:rPr>
            </w:pPr>
          </w:p>
          <w:p w14:paraId="2AC48D59" w14:textId="77777777" w:rsidR="004A3741" w:rsidRDefault="004A3741" w:rsidP="00A77398">
            <w:pPr>
              <w:rPr>
                <w:lang w:eastAsia="en-AU"/>
              </w:rPr>
            </w:pPr>
          </w:p>
          <w:p w14:paraId="516F5098" w14:textId="77777777" w:rsidR="004A3741" w:rsidRDefault="004A3741" w:rsidP="00A77398">
            <w:pPr>
              <w:rPr>
                <w:lang w:eastAsia="en-AU"/>
              </w:rPr>
            </w:pPr>
          </w:p>
          <w:p w14:paraId="3673B913" w14:textId="77777777" w:rsidR="004A3741" w:rsidRDefault="004A3741" w:rsidP="00A77398">
            <w:pPr>
              <w:rPr>
                <w:lang w:eastAsia="en-AU"/>
              </w:rPr>
            </w:pPr>
          </w:p>
          <w:p w14:paraId="108FF049" w14:textId="77777777" w:rsidR="004A3741" w:rsidRDefault="004A3741" w:rsidP="00A77398">
            <w:pPr>
              <w:rPr>
                <w:lang w:eastAsia="en-AU"/>
              </w:rPr>
            </w:pPr>
          </w:p>
          <w:p w14:paraId="7D01E6F3" w14:textId="77777777" w:rsidR="004A3741" w:rsidRDefault="004A3741" w:rsidP="00A77398">
            <w:pPr>
              <w:rPr>
                <w:lang w:eastAsia="en-AU"/>
              </w:rPr>
            </w:pPr>
          </w:p>
          <w:p w14:paraId="4D05EE97" w14:textId="77777777" w:rsidR="004A3741" w:rsidRDefault="004A3741" w:rsidP="00A77398">
            <w:pPr>
              <w:rPr>
                <w:lang w:eastAsia="en-AU"/>
              </w:rPr>
            </w:pPr>
          </w:p>
          <w:p w14:paraId="779EE980" w14:textId="77777777" w:rsidR="004A3741" w:rsidRDefault="004A3741" w:rsidP="00A77398">
            <w:pPr>
              <w:rPr>
                <w:lang w:eastAsia="en-AU"/>
              </w:rPr>
            </w:pPr>
          </w:p>
          <w:p w14:paraId="2670BAC1" w14:textId="77777777" w:rsidR="004A3741" w:rsidRDefault="004A3741" w:rsidP="00A77398">
            <w:pPr>
              <w:rPr>
                <w:lang w:eastAsia="en-AU"/>
              </w:rPr>
            </w:pPr>
          </w:p>
          <w:p w14:paraId="4DB93D47" w14:textId="77777777" w:rsidR="004A3741" w:rsidRDefault="004A3741" w:rsidP="00A77398">
            <w:pPr>
              <w:rPr>
                <w:lang w:eastAsia="en-AU"/>
              </w:rPr>
            </w:pPr>
          </w:p>
          <w:p w14:paraId="5670AB5A" w14:textId="77777777" w:rsidR="004A3741" w:rsidRDefault="004A3741" w:rsidP="00A77398">
            <w:pPr>
              <w:rPr>
                <w:lang w:eastAsia="en-AU"/>
              </w:rPr>
            </w:pPr>
          </w:p>
          <w:p w14:paraId="3B6A7E60" w14:textId="77777777" w:rsidR="004A3741" w:rsidRDefault="004A3741" w:rsidP="00A77398">
            <w:pPr>
              <w:rPr>
                <w:lang w:eastAsia="en-AU"/>
              </w:rPr>
            </w:pPr>
          </w:p>
          <w:p w14:paraId="7F7F0B2D" w14:textId="77777777" w:rsidR="004A3741" w:rsidRDefault="004A3741" w:rsidP="00A77398">
            <w:pPr>
              <w:rPr>
                <w:lang w:eastAsia="en-AU"/>
              </w:rPr>
            </w:pPr>
          </w:p>
          <w:p w14:paraId="47DCC98A" w14:textId="77777777" w:rsidR="004A3741" w:rsidRDefault="004A3741" w:rsidP="00A77398">
            <w:pPr>
              <w:rPr>
                <w:lang w:eastAsia="en-AU"/>
              </w:rPr>
            </w:pPr>
          </w:p>
        </w:tc>
      </w:tr>
    </w:tbl>
    <w:p w14:paraId="534E87F5" w14:textId="77777777" w:rsidR="004A3741" w:rsidRDefault="004A3741" w:rsidP="004A3741">
      <w:pPr>
        <w:rPr>
          <w:lang w:eastAsia="en-AU"/>
        </w:rPr>
        <w:sectPr w:rsidR="004A3741" w:rsidSect="00A77398">
          <w:pgSz w:w="16838" w:h="11906" w:orient="landscape"/>
          <w:pgMar w:top="993" w:right="1418" w:bottom="1418" w:left="1418" w:header="0" w:footer="227" w:gutter="0"/>
          <w:cols w:space="4253"/>
          <w:docGrid w:linePitch="360"/>
        </w:sectPr>
      </w:pPr>
    </w:p>
    <w:tbl>
      <w:tblPr>
        <w:tblStyle w:val="TableGrid"/>
        <w:tblpPr w:leftFromText="180" w:rightFromText="180" w:vertAnchor="text" w:horzAnchor="margin" w:tblpY="942"/>
        <w:tblOverlap w:val="never"/>
        <w:tblW w:w="9351" w:type="dxa"/>
        <w:tblLook w:val="04A0" w:firstRow="1" w:lastRow="0" w:firstColumn="1" w:lastColumn="0" w:noHBand="0" w:noVBand="1"/>
      </w:tblPr>
      <w:tblGrid>
        <w:gridCol w:w="2160"/>
        <w:gridCol w:w="3595"/>
        <w:gridCol w:w="3596"/>
      </w:tblGrid>
      <w:tr w:rsidR="004A3741" w14:paraId="73C774CB" w14:textId="77777777" w:rsidTr="00A77398">
        <w:trPr>
          <w:cnfStyle w:val="100000000000" w:firstRow="1" w:lastRow="0" w:firstColumn="0" w:lastColumn="0" w:oddVBand="0" w:evenVBand="0" w:oddHBand="0" w:evenHBand="0" w:firstRowFirstColumn="0" w:firstRowLastColumn="0" w:lastRowFirstColumn="0" w:lastRowLastColumn="0"/>
          <w:trHeight w:hRule="exact" w:val="581"/>
        </w:trPr>
        <w:tc>
          <w:tcPr>
            <w:tcW w:w="9351" w:type="dxa"/>
            <w:gridSpan w:val="3"/>
          </w:tcPr>
          <w:p w14:paraId="06C2A1D7" w14:textId="77777777" w:rsidR="004A3741" w:rsidRDefault="004A3741" w:rsidP="00A77398">
            <w:pPr>
              <w:rPr>
                <w:lang w:eastAsia="en-AU"/>
              </w:rPr>
            </w:pPr>
            <w:r>
              <w:rPr>
                <w:lang w:eastAsia="en-AU"/>
              </w:rPr>
              <w:lastRenderedPageBreak/>
              <w:t>Design Impacts</w:t>
            </w:r>
          </w:p>
        </w:tc>
      </w:tr>
      <w:tr w:rsidR="004A3741" w14:paraId="5D042E61" w14:textId="77777777" w:rsidTr="00A77398">
        <w:trPr>
          <w:trHeight w:hRule="exact" w:val="397"/>
        </w:trPr>
        <w:tc>
          <w:tcPr>
            <w:tcW w:w="2160" w:type="dxa"/>
            <w:shd w:val="clear" w:color="auto" w:fill="DBE5F1" w:themeFill="accent1" w:themeFillTint="33"/>
          </w:tcPr>
          <w:p w14:paraId="45D878B8" w14:textId="77777777" w:rsidR="004A3741" w:rsidRPr="00B60FF2" w:rsidRDefault="004A3741" w:rsidP="00A77398">
            <w:pPr>
              <w:rPr>
                <w:lang w:eastAsia="en-AU"/>
              </w:rPr>
            </w:pPr>
            <w:r>
              <w:rPr>
                <w:lang w:eastAsia="en-AU"/>
              </w:rPr>
              <w:t>Component</w:t>
            </w:r>
          </w:p>
        </w:tc>
        <w:tc>
          <w:tcPr>
            <w:tcW w:w="3595" w:type="dxa"/>
            <w:shd w:val="clear" w:color="auto" w:fill="DBE5F1" w:themeFill="accent1" w:themeFillTint="33"/>
          </w:tcPr>
          <w:p w14:paraId="1C9C171E" w14:textId="77777777" w:rsidR="004A3741" w:rsidRPr="00B60FF2" w:rsidRDefault="004A3741" w:rsidP="00A77398">
            <w:pPr>
              <w:rPr>
                <w:lang w:eastAsia="en-AU"/>
              </w:rPr>
            </w:pPr>
            <w:r>
              <w:rPr>
                <w:lang w:eastAsia="en-AU"/>
              </w:rPr>
              <w:t>Impact</w:t>
            </w:r>
          </w:p>
        </w:tc>
        <w:tc>
          <w:tcPr>
            <w:tcW w:w="3596" w:type="dxa"/>
            <w:shd w:val="clear" w:color="auto" w:fill="DBE5F1" w:themeFill="accent1" w:themeFillTint="33"/>
          </w:tcPr>
          <w:p w14:paraId="2B2F9F6F" w14:textId="77777777" w:rsidR="004A3741" w:rsidRPr="00B60FF2" w:rsidRDefault="004A3741" w:rsidP="00A77398">
            <w:pPr>
              <w:rPr>
                <w:lang w:eastAsia="en-AU"/>
              </w:rPr>
            </w:pPr>
            <w:r>
              <w:rPr>
                <w:lang w:eastAsia="en-AU"/>
              </w:rPr>
              <w:t>Option</w:t>
            </w:r>
          </w:p>
        </w:tc>
      </w:tr>
      <w:tr w:rsidR="004A3741" w14:paraId="63B95354" w14:textId="77777777" w:rsidTr="00A77398">
        <w:trPr>
          <w:trHeight w:val="20"/>
        </w:trPr>
        <w:tc>
          <w:tcPr>
            <w:tcW w:w="2160" w:type="dxa"/>
            <w:vAlign w:val="top"/>
          </w:tcPr>
          <w:p w14:paraId="04741CE7" w14:textId="7EED2A3C" w:rsidR="004A3741" w:rsidRPr="00A77398" w:rsidRDefault="004A3741" w:rsidP="00A77398">
            <w:pPr>
              <w:pStyle w:val="SmallerText-Black"/>
              <w:rPr>
                <w:lang w:eastAsia="en-AU"/>
              </w:rPr>
            </w:pPr>
          </w:p>
        </w:tc>
        <w:tc>
          <w:tcPr>
            <w:tcW w:w="3595" w:type="dxa"/>
          </w:tcPr>
          <w:p w14:paraId="75857F57" w14:textId="6021775E" w:rsidR="004A3741" w:rsidRPr="00A77398" w:rsidRDefault="004A3741" w:rsidP="00A77398">
            <w:pPr>
              <w:pStyle w:val="SmallerText-Black"/>
              <w:rPr>
                <w:lang w:eastAsia="en-AU"/>
              </w:rPr>
            </w:pPr>
          </w:p>
        </w:tc>
        <w:tc>
          <w:tcPr>
            <w:tcW w:w="3596" w:type="dxa"/>
            <w:vAlign w:val="top"/>
          </w:tcPr>
          <w:p w14:paraId="1D731A01" w14:textId="3A97799E" w:rsidR="004A3741" w:rsidRPr="00A77398" w:rsidRDefault="004A3741" w:rsidP="00A77398">
            <w:pPr>
              <w:pStyle w:val="SmallerText-Black"/>
              <w:rPr>
                <w:lang w:eastAsia="en-AU"/>
              </w:rPr>
            </w:pPr>
          </w:p>
        </w:tc>
      </w:tr>
      <w:tr w:rsidR="00A77398" w14:paraId="31501BDB" w14:textId="77777777" w:rsidTr="00A77398">
        <w:trPr>
          <w:trHeight w:val="20"/>
        </w:trPr>
        <w:tc>
          <w:tcPr>
            <w:tcW w:w="2160" w:type="dxa"/>
            <w:vAlign w:val="top"/>
          </w:tcPr>
          <w:p w14:paraId="4611697C" w14:textId="77777777" w:rsidR="00A77398" w:rsidRPr="00A77398" w:rsidRDefault="00A77398" w:rsidP="00A77398">
            <w:pPr>
              <w:pStyle w:val="SmallerText-Black"/>
              <w:rPr>
                <w:lang w:eastAsia="en-AU"/>
              </w:rPr>
            </w:pPr>
          </w:p>
        </w:tc>
        <w:tc>
          <w:tcPr>
            <w:tcW w:w="3595" w:type="dxa"/>
          </w:tcPr>
          <w:p w14:paraId="2508977C" w14:textId="77777777" w:rsidR="00A77398" w:rsidRPr="00A77398" w:rsidRDefault="00A77398" w:rsidP="00A77398">
            <w:pPr>
              <w:pStyle w:val="SmallerText-Black"/>
              <w:rPr>
                <w:lang w:eastAsia="en-AU"/>
              </w:rPr>
            </w:pPr>
          </w:p>
        </w:tc>
        <w:tc>
          <w:tcPr>
            <w:tcW w:w="3596" w:type="dxa"/>
            <w:vAlign w:val="top"/>
          </w:tcPr>
          <w:p w14:paraId="55A836EE" w14:textId="77777777" w:rsidR="00A77398" w:rsidRPr="00A77398" w:rsidRDefault="00A77398" w:rsidP="00A77398">
            <w:pPr>
              <w:pStyle w:val="SmallerText-Black"/>
              <w:rPr>
                <w:lang w:eastAsia="en-AU"/>
              </w:rPr>
            </w:pPr>
          </w:p>
        </w:tc>
      </w:tr>
      <w:tr w:rsidR="00A77398" w14:paraId="6214F4A1" w14:textId="77777777" w:rsidTr="00A77398">
        <w:trPr>
          <w:trHeight w:val="20"/>
        </w:trPr>
        <w:tc>
          <w:tcPr>
            <w:tcW w:w="2160" w:type="dxa"/>
            <w:vAlign w:val="top"/>
          </w:tcPr>
          <w:p w14:paraId="12372090" w14:textId="77777777" w:rsidR="00A77398" w:rsidRPr="00A77398" w:rsidRDefault="00A77398" w:rsidP="00A77398">
            <w:pPr>
              <w:pStyle w:val="SmallerText-Black"/>
              <w:rPr>
                <w:lang w:eastAsia="en-AU"/>
              </w:rPr>
            </w:pPr>
          </w:p>
        </w:tc>
        <w:tc>
          <w:tcPr>
            <w:tcW w:w="3595" w:type="dxa"/>
          </w:tcPr>
          <w:p w14:paraId="67E8E4F0" w14:textId="77777777" w:rsidR="00A77398" w:rsidRPr="00A77398" w:rsidRDefault="00A77398" w:rsidP="00A77398">
            <w:pPr>
              <w:pStyle w:val="SmallerText-Black"/>
              <w:rPr>
                <w:lang w:eastAsia="en-AU"/>
              </w:rPr>
            </w:pPr>
          </w:p>
        </w:tc>
        <w:tc>
          <w:tcPr>
            <w:tcW w:w="3596" w:type="dxa"/>
            <w:vAlign w:val="top"/>
          </w:tcPr>
          <w:p w14:paraId="6CA3C6F7" w14:textId="77777777" w:rsidR="00A77398" w:rsidRPr="00A77398" w:rsidRDefault="00A77398" w:rsidP="00A77398">
            <w:pPr>
              <w:pStyle w:val="SmallerText-Black"/>
              <w:rPr>
                <w:lang w:eastAsia="en-AU"/>
              </w:rPr>
            </w:pPr>
          </w:p>
        </w:tc>
      </w:tr>
      <w:tr w:rsidR="00A77398" w14:paraId="77AC9EDF" w14:textId="77777777" w:rsidTr="00A77398">
        <w:trPr>
          <w:trHeight w:val="20"/>
        </w:trPr>
        <w:tc>
          <w:tcPr>
            <w:tcW w:w="2160" w:type="dxa"/>
            <w:vAlign w:val="top"/>
          </w:tcPr>
          <w:p w14:paraId="77F9FBAB" w14:textId="77777777" w:rsidR="00A77398" w:rsidRPr="00A77398" w:rsidRDefault="00A77398" w:rsidP="00A77398">
            <w:pPr>
              <w:pStyle w:val="SmallerText-Black"/>
              <w:rPr>
                <w:lang w:eastAsia="en-AU"/>
              </w:rPr>
            </w:pPr>
          </w:p>
        </w:tc>
        <w:tc>
          <w:tcPr>
            <w:tcW w:w="3595" w:type="dxa"/>
          </w:tcPr>
          <w:p w14:paraId="4C38BF97" w14:textId="77777777" w:rsidR="00A77398" w:rsidRPr="00A77398" w:rsidRDefault="00A77398" w:rsidP="00A77398">
            <w:pPr>
              <w:pStyle w:val="SmallerText-Black"/>
              <w:rPr>
                <w:lang w:eastAsia="en-AU"/>
              </w:rPr>
            </w:pPr>
          </w:p>
        </w:tc>
        <w:tc>
          <w:tcPr>
            <w:tcW w:w="3596" w:type="dxa"/>
            <w:vAlign w:val="top"/>
          </w:tcPr>
          <w:p w14:paraId="381AD00F" w14:textId="77777777" w:rsidR="00A77398" w:rsidRPr="00A77398" w:rsidRDefault="00A77398" w:rsidP="00A77398">
            <w:pPr>
              <w:pStyle w:val="SmallerText-Black"/>
              <w:rPr>
                <w:lang w:eastAsia="en-AU"/>
              </w:rPr>
            </w:pPr>
          </w:p>
        </w:tc>
      </w:tr>
      <w:tr w:rsidR="004A3741" w14:paraId="3D52DB20" w14:textId="77777777" w:rsidTr="00A77398">
        <w:trPr>
          <w:trHeight w:val="20"/>
        </w:trPr>
        <w:tc>
          <w:tcPr>
            <w:tcW w:w="2160" w:type="dxa"/>
            <w:vAlign w:val="top"/>
          </w:tcPr>
          <w:p w14:paraId="57BEBBD8" w14:textId="43F09897" w:rsidR="004A3741" w:rsidRPr="00A77398" w:rsidRDefault="004A3741" w:rsidP="00A77398">
            <w:pPr>
              <w:pStyle w:val="SmallerText-Black"/>
              <w:rPr>
                <w:lang w:eastAsia="en-AU"/>
              </w:rPr>
            </w:pPr>
          </w:p>
        </w:tc>
        <w:tc>
          <w:tcPr>
            <w:tcW w:w="3595" w:type="dxa"/>
          </w:tcPr>
          <w:p w14:paraId="4B3930C0" w14:textId="4BCAF39D" w:rsidR="004A3741" w:rsidRPr="00A77398" w:rsidRDefault="004A3741" w:rsidP="00A77398">
            <w:pPr>
              <w:pStyle w:val="SmallerText-Black"/>
              <w:rPr>
                <w:lang w:eastAsia="en-AU"/>
              </w:rPr>
            </w:pPr>
          </w:p>
        </w:tc>
        <w:tc>
          <w:tcPr>
            <w:tcW w:w="3596" w:type="dxa"/>
            <w:vAlign w:val="top"/>
          </w:tcPr>
          <w:p w14:paraId="6C100313" w14:textId="6B7A3EDF" w:rsidR="004A3741" w:rsidRPr="00A77398" w:rsidRDefault="004A3741" w:rsidP="00A77398">
            <w:pPr>
              <w:pStyle w:val="SmallerText-Black"/>
              <w:rPr>
                <w:lang w:eastAsia="en-AU"/>
              </w:rPr>
            </w:pPr>
          </w:p>
        </w:tc>
      </w:tr>
      <w:tr w:rsidR="004A3741" w14:paraId="6BE5F29F" w14:textId="77777777" w:rsidTr="00A77398">
        <w:trPr>
          <w:trHeight w:val="20"/>
        </w:trPr>
        <w:tc>
          <w:tcPr>
            <w:tcW w:w="2160" w:type="dxa"/>
            <w:vAlign w:val="top"/>
          </w:tcPr>
          <w:p w14:paraId="2EAD31C5" w14:textId="69D7999C" w:rsidR="004A3741" w:rsidRPr="00A77398" w:rsidRDefault="004A3741" w:rsidP="00A77398">
            <w:pPr>
              <w:pStyle w:val="SmallerText-Black"/>
              <w:rPr>
                <w:lang w:eastAsia="en-AU"/>
              </w:rPr>
            </w:pPr>
          </w:p>
        </w:tc>
        <w:tc>
          <w:tcPr>
            <w:tcW w:w="3595" w:type="dxa"/>
          </w:tcPr>
          <w:p w14:paraId="455B0F8F" w14:textId="19BC5A0E" w:rsidR="004A3741" w:rsidRPr="00A77398" w:rsidRDefault="004A3741" w:rsidP="00A77398">
            <w:pPr>
              <w:pStyle w:val="SmallerText-Black"/>
              <w:rPr>
                <w:lang w:eastAsia="en-AU"/>
              </w:rPr>
            </w:pPr>
          </w:p>
        </w:tc>
        <w:tc>
          <w:tcPr>
            <w:tcW w:w="3596" w:type="dxa"/>
            <w:vAlign w:val="top"/>
          </w:tcPr>
          <w:p w14:paraId="5170B53E" w14:textId="001AA86F" w:rsidR="004A3741" w:rsidRPr="00A77398" w:rsidRDefault="004A3741" w:rsidP="00A77398">
            <w:pPr>
              <w:pStyle w:val="SmallerText-Black"/>
              <w:rPr>
                <w:lang w:eastAsia="en-AU"/>
              </w:rPr>
            </w:pPr>
          </w:p>
        </w:tc>
      </w:tr>
      <w:tr w:rsidR="004A3741" w14:paraId="4BEB2CC6" w14:textId="77777777" w:rsidTr="00A77398">
        <w:trPr>
          <w:trHeight w:val="20"/>
        </w:trPr>
        <w:tc>
          <w:tcPr>
            <w:tcW w:w="2160" w:type="dxa"/>
            <w:vAlign w:val="top"/>
          </w:tcPr>
          <w:p w14:paraId="6F99BB90" w14:textId="12CED61E" w:rsidR="004A3741" w:rsidRPr="00A77398" w:rsidRDefault="004A3741" w:rsidP="00A77398">
            <w:pPr>
              <w:pStyle w:val="SmallerText-Black"/>
              <w:rPr>
                <w:lang w:eastAsia="en-AU"/>
              </w:rPr>
            </w:pPr>
          </w:p>
        </w:tc>
        <w:tc>
          <w:tcPr>
            <w:tcW w:w="3595" w:type="dxa"/>
          </w:tcPr>
          <w:p w14:paraId="77BD829D" w14:textId="4959BDB0" w:rsidR="004A3741" w:rsidRPr="00A77398" w:rsidRDefault="004A3741" w:rsidP="00A77398">
            <w:pPr>
              <w:pStyle w:val="SmallerText-Black"/>
              <w:rPr>
                <w:lang w:eastAsia="en-AU"/>
              </w:rPr>
            </w:pPr>
          </w:p>
        </w:tc>
        <w:tc>
          <w:tcPr>
            <w:tcW w:w="3596" w:type="dxa"/>
            <w:vAlign w:val="top"/>
          </w:tcPr>
          <w:p w14:paraId="3C48B241" w14:textId="0F2CEBAB" w:rsidR="004A3741" w:rsidRPr="00A77398" w:rsidRDefault="004A3741" w:rsidP="00A77398">
            <w:pPr>
              <w:pStyle w:val="SmallerText-Black"/>
              <w:rPr>
                <w:lang w:eastAsia="en-AU"/>
              </w:rPr>
            </w:pPr>
          </w:p>
        </w:tc>
      </w:tr>
      <w:tr w:rsidR="004A3741" w14:paraId="65D2388E" w14:textId="77777777" w:rsidTr="00A77398">
        <w:trPr>
          <w:trHeight w:val="20"/>
        </w:trPr>
        <w:tc>
          <w:tcPr>
            <w:tcW w:w="2160" w:type="dxa"/>
            <w:vAlign w:val="top"/>
          </w:tcPr>
          <w:p w14:paraId="18217482" w14:textId="66072F38" w:rsidR="004A3741" w:rsidRPr="00A77398" w:rsidRDefault="004A3741" w:rsidP="00A77398">
            <w:pPr>
              <w:pStyle w:val="SmallerText-Black"/>
              <w:rPr>
                <w:lang w:eastAsia="en-AU"/>
              </w:rPr>
            </w:pPr>
          </w:p>
        </w:tc>
        <w:tc>
          <w:tcPr>
            <w:tcW w:w="3595" w:type="dxa"/>
          </w:tcPr>
          <w:p w14:paraId="567F6B21" w14:textId="20AE9E9A" w:rsidR="004A3741" w:rsidRPr="00A77398" w:rsidRDefault="004A3741" w:rsidP="00A77398">
            <w:pPr>
              <w:pStyle w:val="SmallerText-Black"/>
              <w:rPr>
                <w:lang w:eastAsia="en-AU"/>
              </w:rPr>
            </w:pPr>
          </w:p>
        </w:tc>
        <w:tc>
          <w:tcPr>
            <w:tcW w:w="3596" w:type="dxa"/>
            <w:vAlign w:val="top"/>
          </w:tcPr>
          <w:p w14:paraId="713DAAE6" w14:textId="23F8F3D3" w:rsidR="004A3741" w:rsidRPr="00A77398" w:rsidRDefault="004A3741" w:rsidP="00A77398">
            <w:pPr>
              <w:pStyle w:val="SmallerText-Black"/>
              <w:rPr>
                <w:lang w:eastAsia="en-AU"/>
              </w:rPr>
            </w:pPr>
          </w:p>
        </w:tc>
      </w:tr>
      <w:tr w:rsidR="004A3741" w14:paraId="38B15E75" w14:textId="77777777" w:rsidTr="00A77398">
        <w:trPr>
          <w:trHeight w:val="20"/>
        </w:trPr>
        <w:tc>
          <w:tcPr>
            <w:tcW w:w="2160" w:type="dxa"/>
            <w:vAlign w:val="top"/>
          </w:tcPr>
          <w:p w14:paraId="4CD09B4B" w14:textId="3EF90394" w:rsidR="004A3741" w:rsidRPr="00A77398" w:rsidRDefault="004A3741" w:rsidP="00A77398">
            <w:pPr>
              <w:pStyle w:val="SmallerText-Black"/>
              <w:rPr>
                <w:lang w:eastAsia="en-AU"/>
              </w:rPr>
            </w:pPr>
          </w:p>
        </w:tc>
        <w:tc>
          <w:tcPr>
            <w:tcW w:w="3595" w:type="dxa"/>
          </w:tcPr>
          <w:p w14:paraId="79E261D0" w14:textId="142DE00D" w:rsidR="004A3741" w:rsidRPr="00A77398" w:rsidRDefault="004A3741" w:rsidP="00A77398">
            <w:pPr>
              <w:pStyle w:val="SmallerText-Black"/>
              <w:rPr>
                <w:lang w:eastAsia="en-AU"/>
              </w:rPr>
            </w:pPr>
          </w:p>
        </w:tc>
        <w:tc>
          <w:tcPr>
            <w:tcW w:w="3596" w:type="dxa"/>
            <w:vAlign w:val="top"/>
          </w:tcPr>
          <w:p w14:paraId="7CCF5308" w14:textId="3CAB56CE" w:rsidR="004A3741" w:rsidRPr="00A77398" w:rsidRDefault="004A3741" w:rsidP="00A77398">
            <w:pPr>
              <w:pStyle w:val="SmallerText-Black"/>
              <w:rPr>
                <w:lang w:eastAsia="en-AU"/>
              </w:rPr>
            </w:pPr>
          </w:p>
        </w:tc>
      </w:tr>
      <w:tr w:rsidR="00A77398" w14:paraId="0A9C9558" w14:textId="77777777" w:rsidTr="00A77398">
        <w:trPr>
          <w:trHeight w:val="20"/>
        </w:trPr>
        <w:tc>
          <w:tcPr>
            <w:tcW w:w="2160" w:type="dxa"/>
            <w:vAlign w:val="top"/>
          </w:tcPr>
          <w:p w14:paraId="6A410AB7" w14:textId="77777777" w:rsidR="00A77398" w:rsidRPr="00A77398" w:rsidRDefault="00A77398" w:rsidP="00A77398">
            <w:pPr>
              <w:pStyle w:val="SmallerText-Black"/>
              <w:rPr>
                <w:lang w:eastAsia="en-AU"/>
              </w:rPr>
            </w:pPr>
          </w:p>
        </w:tc>
        <w:tc>
          <w:tcPr>
            <w:tcW w:w="3595" w:type="dxa"/>
          </w:tcPr>
          <w:p w14:paraId="5C44F07C" w14:textId="77777777" w:rsidR="00A77398" w:rsidRPr="00A77398" w:rsidRDefault="00A77398" w:rsidP="00A77398">
            <w:pPr>
              <w:pStyle w:val="SmallerText-Black"/>
              <w:rPr>
                <w:lang w:eastAsia="en-AU"/>
              </w:rPr>
            </w:pPr>
          </w:p>
        </w:tc>
        <w:tc>
          <w:tcPr>
            <w:tcW w:w="3596" w:type="dxa"/>
            <w:vAlign w:val="top"/>
          </w:tcPr>
          <w:p w14:paraId="5BCAB55D" w14:textId="77777777" w:rsidR="00A77398" w:rsidRPr="00A77398" w:rsidRDefault="00A77398" w:rsidP="00A77398">
            <w:pPr>
              <w:pStyle w:val="SmallerText-Black"/>
              <w:rPr>
                <w:lang w:eastAsia="en-AU"/>
              </w:rPr>
            </w:pPr>
          </w:p>
        </w:tc>
      </w:tr>
      <w:tr w:rsidR="00A77398" w14:paraId="211B560D" w14:textId="77777777" w:rsidTr="00A77398">
        <w:trPr>
          <w:trHeight w:val="20"/>
        </w:trPr>
        <w:tc>
          <w:tcPr>
            <w:tcW w:w="2160" w:type="dxa"/>
            <w:vAlign w:val="top"/>
          </w:tcPr>
          <w:p w14:paraId="74C99B31" w14:textId="77777777" w:rsidR="00A77398" w:rsidRPr="00A77398" w:rsidRDefault="00A77398" w:rsidP="00A77398">
            <w:pPr>
              <w:pStyle w:val="SmallerText-Black"/>
              <w:rPr>
                <w:lang w:eastAsia="en-AU"/>
              </w:rPr>
            </w:pPr>
          </w:p>
        </w:tc>
        <w:tc>
          <w:tcPr>
            <w:tcW w:w="3595" w:type="dxa"/>
          </w:tcPr>
          <w:p w14:paraId="75538A01" w14:textId="77777777" w:rsidR="00A77398" w:rsidRPr="00A77398" w:rsidRDefault="00A77398" w:rsidP="00A77398">
            <w:pPr>
              <w:pStyle w:val="SmallerText-Black"/>
              <w:rPr>
                <w:lang w:eastAsia="en-AU"/>
              </w:rPr>
            </w:pPr>
          </w:p>
        </w:tc>
        <w:tc>
          <w:tcPr>
            <w:tcW w:w="3596" w:type="dxa"/>
            <w:vAlign w:val="top"/>
          </w:tcPr>
          <w:p w14:paraId="20E23516" w14:textId="77777777" w:rsidR="00A77398" w:rsidRPr="00A77398" w:rsidRDefault="00A77398" w:rsidP="00A77398">
            <w:pPr>
              <w:pStyle w:val="SmallerText-Black"/>
              <w:rPr>
                <w:lang w:eastAsia="en-AU"/>
              </w:rPr>
            </w:pPr>
          </w:p>
        </w:tc>
      </w:tr>
      <w:tr w:rsidR="00A77398" w14:paraId="1049CE8B" w14:textId="77777777" w:rsidTr="00A77398">
        <w:trPr>
          <w:trHeight w:val="20"/>
        </w:trPr>
        <w:tc>
          <w:tcPr>
            <w:tcW w:w="2160" w:type="dxa"/>
            <w:vAlign w:val="top"/>
          </w:tcPr>
          <w:p w14:paraId="40348100" w14:textId="77777777" w:rsidR="00A77398" w:rsidRPr="00A77398" w:rsidRDefault="00A77398" w:rsidP="00A77398">
            <w:pPr>
              <w:pStyle w:val="SmallerText-Black"/>
              <w:rPr>
                <w:lang w:eastAsia="en-AU"/>
              </w:rPr>
            </w:pPr>
          </w:p>
        </w:tc>
        <w:tc>
          <w:tcPr>
            <w:tcW w:w="3595" w:type="dxa"/>
          </w:tcPr>
          <w:p w14:paraId="3945B591" w14:textId="77777777" w:rsidR="00A77398" w:rsidRPr="00A77398" w:rsidRDefault="00A77398" w:rsidP="00A77398">
            <w:pPr>
              <w:pStyle w:val="SmallerText-Black"/>
              <w:rPr>
                <w:lang w:eastAsia="en-AU"/>
              </w:rPr>
            </w:pPr>
          </w:p>
        </w:tc>
        <w:tc>
          <w:tcPr>
            <w:tcW w:w="3596" w:type="dxa"/>
            <w:vAlign w:val="top"/>
          </w:tcPr>
          <w:p w14:paraId="425349FA" w14:textId="77777777" w:rsidR="00A77398" w:rsidRPr="00A77398" w:rsidRDefault="00A77398" w:rsidP="00A77398">
            <w:pPr>
              <w:pStyle w:val="SmallerText-Black"/>
              <w:rPr>
                <w:lang w:eastAsia="en-AU"/>
              </w:rPr>
            </w:pPr>
          </w:p>
        </w:tc>
      </w:tr>
      <w:tr w:rsidR="00A77398" w14:paraId="429F47BB" w14:textId="77777777" w:rsidTr="00A77398">
        <w:trPr>
          <w:trHeight w:val="20"/>
        </w:trPr>
        <w:tc>
          <w:tcPr>
            <w:tcW w:w="2160" w:type="dxa"/>
            <w:vAlign w:val="top"/>
          </w:tcPr>
          <w:p w14:paraId="54C9DFB6" w14:textId="77777777" w:rsidR="00A77398" w:rsidRPr="00A77398" w:rsidRDefault="00A77398" w:rsidP="00A77398">
            <w:pPr>
              <w:pStyle w:val="SmallerText-Black"/>
              <w:rPr>
                <w:lang w:eastAsia="en-AU"/>
              </w:rPr>
            </w:pPr>
          </w:p>
        </w:tc>
        <w:tc>
          <w:tcPr>
            <w:tcW w:w="3595" w:type="dxa"/>
          </w:tcPr>
          <w:p w14:paraId="5F9837DC" w14:textId="77777777" w:rsidR="00A77398" w:rsidRPr="00A77398" w:rsidRDefault="00A77398" w:rsidP="00A77398">
            <w:pPr>
              <w:pStyle w:val="SmallerText-Black"/>
              <w:rPr>
                <w:lang w:eastAsia="en-AU"/>
              </w:rPr>
            </w:pPr>
          </w:p>
        </w:tc>
        <w:tc>
          <w:tcPr>
            <w:tcW w:w="3596" w:type="dxa"/>
            <w:vAlign w:val="top"/>
          </w:tcPr>
          <w:p w14:paraId="6DA3DE97" w14:textId="77777777" w:rsidR="00A77398" w:rsidRPr="00A77398" w:rsidRDefault="00A77398" w:rsidP="00A77398">
            <w:pPr>
              <w:pStyle w:val="SmallerText-Black"/>
              <w:rPr>
                <w:lang w:eastAsia="en-AU"/>
              </w:rPr>
            </w:pPr>
          </w:p>
        </w:tc>
      </w:tr>
      <w:tr w:rsidR="004A3741" w14:paraId="399D3F2A" w14:textId="77777777" w:rsidTr="00A77398">
        <w:trPr>
          <w:trHeight w:val="20"/>
        </w:trPr>
        <w:tc>
          <w:tcPr>
            <w:tcW w:w="2160" w:type="dxa"/>
            <w:vAlign w:val="top"/>
          </w:tcPr>
          <w:p w14:paraId="07816E6C" w14:textId="2A7C3BA7" w:rsidR="004A3741" w:rsidRPr="00A77398" w:rsidRDefault="004A3741" w:rsidP="00A77398">
            <w:pPr>
              <w:pStyle w:val="SmallerText-Black"/>
              <w:rPr>
                <w:lang w:eastAsia="en-AU"/>
              </w:rPr>
            </w:pPr>
          </w:p>
        </w:tc>
        <w:tc>
          <w:tcPr>
            <w:tcW w:w="3595" w:type="dxa"/>
          </w:tcPr>
          <w:p w14:paraId="0B75D664" w14:textId="2C5A97BF" w:rsidR="004A3741" w:rsidRPr="00A77398" w:rsidRDefault="004A3741" w:rsidP="00A77398">
            <w:pPr>
              <w:pStyle w:val="SmallerText-Black"/>
              <w:rPr>
                <w:lang w:eastAsia="en-AU"/>
              </w:rPr>
            </w:pPr>
          </w:p>
        </w:tc>
        <w:tc>
          <w:tcPr>
            <w:tcW w:w="3596" w:type="dxa"/>
            <w:vAlign w:val="top"/>
          </w:tcPr>
          <w:p w14:paraId="42AE73CC" w14:textId="720B08B9" w:rsidR="004A3741" w:rsidRPr="00A77398" w:rsidRDefault="004A3741" w:rsidP="00A77398">
            <w:pPr>
              <w:pStyle w:val="SmallerText-Black"/>
              <w:rPr>
                <w:lang w:eastAsia="en-AU"/>
              </w:rPr>
            </w:pPr>
          </w:p>
        </w:tc>
      </w:tr>
      <w:tr w:rsidR="00A77398" w14:paraId="24C36511" w14:textId="77777777" w:rsidTr="00A77398">
        <w:trPr>
          <w:trHeight w:val="20"/>
        </w:trPr>
        <w:tc>
          <w:tcPr>
            <w:tcW w:w="2160" w:type="dxa"/>
            <w:vAlign w:val="top"/>
          </w:tcPr>
          <w:p w14:paraId="0A89D370" w14:textId="77777777" w:rsidR="00A77398" w:rsidRPr="00A77398" w:rsidRDefault="00A77398" w:rsidP="00A77398">
            <w:pPr>
              <w:pStyle w:val="SmallerText-Black"/>
              <w:rPr>
                <w:lang w:eastAsia="en-AU"/>
              </w:rPr>
            </w:pPr>
          </w:p>
        </w:tc>
        <w:tc>
          <w:tcPr>
            <w:tcW w:w="3595" w:type="dxa"/>
          </w:tcPr>
          <w:p w14:paraId="6481196C" w14:textId="77777777" w:rsidR="00A77398" w:rsidRPr="00A77398" w:rsidRDefault="00A77398" w:rsidP="00A77398">
            <w:pPr>
              <w:pStyle w:val="SmallerText-Black"/>
              <w:rPr>
                <w:lang w:eastAsia="en-AU"/>
              </w:rPr>
            </w:pPr>
          </w:p>
        </w:tc>
        <w:tc>
          <w:tcPr>
            <w:tcW w:w="3596" w:type="dxa"/>
            <w:vAlign w:val="top"/>
          </w:tcPr>
          <w:p w14:paraId="47B924BE" w14:textId="77777777" w:rsidR="00A77398" w:rsidRPr="00A77398" w:rsidRDefault="00A77398" w:rsidP="00A77398">
            <w:pPr>
              <w:pStyle w:val="SmallerText-Black"/>
              <w:rPr>
                <w:lang w:eastAsia="en-AU"/>
              </w:rPr>
            </w:pPr>
          </w:p>
        </w:tc>
      </w:tr>
      <w:tr w:rsidR="004A3741" w14:paraId="4173CD3B" w14:textId="77777777" w:rsidTr="00A77398">
        <w:trPr>
          <w:trHeight w:val="20"/>
        </w:trPr>
        <w:tc>
          <w:tcPr>
            <w:tcW w:w="2160" w:type="dxa"/>
            <w:vAlign w:val="top"/>
          </w:tcPr>
          <w:p w14:paraId="608CF0DE" w14:textId="77777777" w:rsidR="004A3741" w:rsidRPr="00A77398" w:rsidRDefault="004A3741" w:rsidP="00A77398">
            <w:pPr>
              <w:pStyle w:val="SmallerText-Black"/>
              <w:rPr>
                <w:lang w:eastAsia="en-AU"/>
              </w:rPr>
            </w:pPr>
          </w:p>
        </w:tc>
        <w:tc>
          <w:tcPr>
            <w:tcW w:w="3595" w:type="dxa"/>
          </w:tcPr>
          <w:p w14:paraId="1A0160D9" w14:textId="77777777" w:rsidR="004A3741" w:rsidRPr="00A77398" w:rsidRDefault="004A3741" w:rsidP="00A77398">
            <w:pPr>
              <w:pStyle w:val="SmallerText-Black"/>
              <w:rPr>
                <w:lang w:eastAsia="en-AU"/>
              </w:rPr>
            </w:pPr>
          </w:p>
        </w:tc>
        <w:tc>
          <w:tcPr>
            <w:tcW w:w="3596" w:type="dxa"/>
            <w:vAlign w:val="top"/>
          </w:tcPr>
          <w:p w14:paraId="41ED2366" w14:textId="77777777" w:rsidR="004A3741" w:rsidRPr="00A77398" w:rsidRDefault="004A3741" w:rsidP="00A77398">
            <w:pPr>
              <w:pStyle w:val="SmallerText-Black"/>
              <w:rPr>
                <w:lang w:eastAsia="en-AU"/>
              </w:rPr>
            </w:pPr>
          </w:p>
        </w:tc>
      </w:tr>
      <w:tr w:rsidR="004A3741" w14:paraId="7386284B" w14:textId="77777777" w:rsidTr="00A77398">
        <w:trPr>
          <w:trHeight w:val="20"/>
        </w:trPr>
        <w:tc>
          <w:tcPr>
            <w:tcW w:w="2160" w:type="dxa"/>
            <w:vAlign w:val="top"/>
          </w:tcPr>
          <w:p w14:paraId="12952DB9" w14:textId="77777777" w:rsidR="004A3741" w:rsidRPr="00A77398" w:rsidRDefault="004A3741" w:rsidP="00A77398">
            <w:pPr>
              <w:pStyle w:val="SmallerText-Black"/>
              <w:rPr>
                <w:lang w:eastAsia="en-AU"/>
              </w:rPr>
            </w:pPr>
          </w:p>
        </w:tc>
        <w:tc>
          <w:tcPr>
            <w:tcW w:w="3595" w:type="dxa"/>
          </w:tcPr>
          <w:p w14:paraId="0007CB28" w14:textId="77777777" w:rsidR="004A3741" w:rsidRPr="00A77398" w:rsidRDefault="004A3741" w:rsidP="00A77398">
            <w:pPr>
              <w:pStyle w:val="SmallerText-Black"/>
              <w:rPr>
                <w:lang w:eastAsia="en-AU"/>
              </w:rPr>
            </w:pPr>
          </w:p>
        </w:tc>
        <w:tc>
          <w:tcPr>
            <w:tcW w:w="3596" w:type="dxa"/>
            <w:vAlign w:val="top"/>
          </w:tcPr>
          <w:p w14:paraId="460972CE" w14:textId="77777777" w:rsidR="004A3741" w:rsidRPr="00A77398" w:rsidRDefault="004A3741" w:rsidP="00A77398">
            <w:pPr>
              <w:pStyle w:val="SmallerText-Black"/>
              <w:rPr>
                <w:lang w:eastAsia="en-AU"/>
              </w:rPr>
            </w:pPr>
          </w:p>
        </w:tc>
      </w:tr>
    </w:tbl>
    <w:p w14:paraId="7CC4BC74" w14:textId="529DC395" w:rsidR="004A3741" w:rsidRDefault="003D617A" w:rsidP="006966D9">
      <w:pPr>
        <w:pStyle w:val="Heading4"/>
      </w:pPr>
      <w:r>
        <w:t xml:space="preserve">Step 4 </w:t>
      </w:r>
      <w:r w:rsidR="00BE10C0">
        <w:t>Design Impact Table</w:t>
      </w:r>
    </w:p>
    <w:p w14:paraId="59C02D86" w14:textId="3E113957" w:rsidR="00054742" w:rsidRPr="00054742" w:rsidRDefault="00054742" w:rsidP="00054742">
      <w:pPr>
        <w:pStyle w:val="Caption"/>
        <w:spacing w:before="0" w:after="0"/>
      </w:pPr>
      <w:r w:rsidRPr="00054742">
        <w:t xml:space="preserve">Table </w:t>
      </w:r>
      <w:fldSimple w:instr=" SEQ Table \* ARABIC ">
        <w:r>
          <w:rPr>
            <w:noProof/>
          </w:rPr>
          <w:t>4</w:t>
        </w:r>
      </w:fldSimple>
      <w:r w:rsidRPr="00054742">
        <w:t xml:space="preserve"> </w:t>
      </w:r>
      <w:r>
        <w:t>Design impacts</w:t>
      </w:r>
    </w:p>
    <w:p w14:paraId="34DBD129" w14:textId="77777777" w:rsidR="00A77398" w:rsidRPr="00A77398" w:rsidRDefault="00A77398" w:rsidP="00A77398">
      <w:pPr>
        <w:rPr>
          <w:lang w:eastAsia="en-AU"/>
        </w:rPr>
      </w:pPr>
    </w:p>
    <w:p w14:paraId="1494090D" w14:textId="79F7B459" w:rsidR="002E44CD" w:rsidRPr="006C4549" w:rsidRDefault="004A3741" w:rsidP="004A3741">
      <w:pPr>
        <w:rPr>
          <w:lang w:eastAsia="en-AU"/>
        </w:rPr>
      </w:pPr>
      <w:r w:rsidRPr="006C4549">
        <w:rPr>
          <w:lang w:eastAsia="en-AU"/>
        </w:rPr>
        <w:t xml:space="preserve">   </w:t>
      </w:r>
    </w:p>
    <w:p w14:paraId="156A51A0" w14:textId="77777777" w:rsidR="00363466" w:rsidRPr="00E1509B" w:rsidRDefault="00363466" w:rsidP="004A3741">
      <w:pPr>
        <w:rPr>
          <w:color w:val="FF0000"/>
          <w:lang w:eastAsia="en-AU"/>
        </w:rPr>
        <w:sectPr w:rsidR="00363466" w:rsidRPr="00E1509B" w:rsidSect="00A77398">
          <w:pgSz w:w="11906" w:h="16838"/>
          <w:pgMar w:top="851" w:right="1418" w:bottom="1418" w:left="1418" w:header="0" w:footer="454" w:gutter="0"/>
          <w:cols w:space="4253"/>
          <w:docGrid w:linePitch="360"/>
        </w:sectPr>
      </w:pPr>
    </w:p>
    <w:p w14:paraId="70E7B83B" w14:textId="1B7F26C8" w:rsidR="004A3741" w:rsidRDefault="00C45371" w:rsidP="00C45371">
      <w:pPr>
        <w:pStyle w:val="Heading4"/>
      </w:pPr>
      <w:r>
        <w:lastRenderedPageBreak/>
        <w:t xml:space="preserve">Step </w:t>
      </w:r>
      <w:r w:rsidR="004A3741">
        <w:t xml:space="preserve">5 Cad Drawing </w:t>
      </w:r>
    </w:p>
    <w:tbl>
      <w:tblPr>
        <w:tblStyle w:val="TableGrid"/>
        <w:tblW w:w="0" w:type="auto"/>
        <w:tblLook w:val="04A0" w:firstRow="1" w:lastRow="0" w:firstColumn="1" w:lastColumn="0" w:noHBand="0" w:noVBand="1"/>
      </w:tblPr>
      <w:tblGrid>
        <w:gridCol w:w="9060"/>
      </w:tblGrid>
      <w:tr w:rsidR="004A3741" w14:paraId="56A38CC1" w14:textId="77777777" w:rsidTr="00A77398">
        <w:trPr>
          <w:cnfStyle w:val="100000000000" w:firstRow="1" w:lastRow="0" w:firstColumn="0" w:lastColumn="0" w:oddVBand="0" w:evenVBand="0" w:oddHBand="0" w:evenHBand="0" w:firstRowFirstColumn="0" w:firstRowLastColumn="0" w:lastRowFirstColumn="0" w:lastRowLastColumn="0"/>
        </w:trPr>
        <w:tc>
          <w:tcPr>
            <w:tcW w:w="13992" w:type="dxa"/>
            <w:shd w:val="clear" w:color="auto" w:fill="FFFFFF" w:themeFill="background1"/>
          </w:tcPr>
          <w:p w14:paraId="2E788C8D" w14:textId="77777777" w:rsidR="004A3741" w:rsidRPr="00BC3463" w:rsidRDefault="004A3741" w:rsidP="00A77398">
            <w:pPr>
              <w:rPr>
                <w:color w:val="auto"/>
                <w:lang w:eastAsia="en-AU"/>
              </w:rPr>
            </w:pPr>
            <w:r w:rsidRPr="00BC3463">
              <w:rPr>
                <w:color w:val="auto"/>
                <w:lang w:eastAsia="en-AU"/>
              </w:rPr>
              <w:t>Plan View</w:t>
            </w:r>
          </w:p>
          <w:p w14:paraId="61B4BF02" w14:textId="7D228C74" w:rsidR="004A3741" w:rsidRDefault="004A3741" w:rsidP="00A77398">
            <w:pPr>
              <w:jc w:val="center"/>
              <w:rPr>
                <w:lang w:eastAsia="en-AU"/>
              </w:rPr>
            </w:pPr>
          </w:p>
          <w:p w14:paraId="6E109BFF" w14:textId="77777777" w:rsidR="004A3741" w:rsidRDefault="004A3741" w:rsidP="00A77398">
            <w:pPr>
              <w:rPr>
                <w:lang w:eastAsia="en-AU"/>
              </w:rPr>
            </w:pPr>
          </w:p>
          <w:p w14:paraId="0E3D7189" w14:textId="0544AB5D" w:rsidR="004A3741" w:rsidRDefault="004A3741" w:rsidP="00A77398">
            <w:pPr>
              <w:rPr>
                <w:lang w:eastAsia="en-AU"/>
              </w:rPr>
            </w:pPr>
          </w:p>
          <w:p w14:paraId="66395DD3" w14:textId="77777777" w:rsidR="004A3741" w:rsidRDefault="004A3741" w:rsidP="00A77398">
            <w:pPr>
              <w:rPr>
                <w:lang w:eastAsia="en-AU"/>
              </w:rPr>
            </w:pPr>
          </w:p>
          <w:p w14:paraId="41D14550" w14:textId="77777777" w:rsidR="004A3741" w:rsidRDefault="004A3741" w:rsidP="00A77398">
            <w:pPr>
              <w:rPr>
                <w:lang w:eastAsia="en-AU"/>
              </w:rPr>
            </w:pPr>
          </w:p>
          <w:p w14:paraId="608E35D0" w14:textId="21E02C55" w:rsidR="00A77398" w:rsidRDefault="00A77398" w:rsidP="00A77398">
            <w:pPr>
              <w:rPr>
                <w:lang w:eastAsia="en-AU"/>
              </w:rPr>
            </w:pPr>
          </w:p>
          <w:p w14:paraId="4D4235C1" w14:textId="77777777" w:rsidR="00A77398" w:rsidRDefault="00A77398" w:rsidP="00A77398">
            <w:pPr>
              <w:rPr>
                <w:lang w:eastAsia="en-AU"/>
              </w:rPr>
            </w:pPr>
          </w:p>
          <w:p w14:paraId="3EBECEFD" w14:textId="4431004C" w:rsidR="004A3741" w:rsidRDefault="004A3741" w:rsidP="00A77398">
            <w:pPr>
              <w:rPr>
                <w:color w:val="auto"/>
                <w:lang w:eastAsia="en-AU"/>
              </w:rPr>
            </w:pPr>
            <w:r w:rsidRPr="00BC3463">
              <w:rPr>
                <w:color w:val="auto"/>
                <w:lang w:eastAsia="en-AU"/>
              </w:rPr>
              <w:t>Elevation View</w:t>
            </w:r>
          </w:p>
          <w:p w14:paraId="26E533DC" w14:textId="5BABF45C" w:rsidR="00154BD7" w:rsidRDefault="00154BD7" w:rsidP="00A77398">
            <w:pPr>
              <w:rPr>
                <w:color w:val="auto"/>
                <w:lang w:eastAsia="en-AU"/>
              </w:rPr>
            </w:pPr>
          </w:p>
          <w:p w14:paraId="6ECA659B" w14:textId="5CA09112" w:rsidR="00154BD7" w:rsidRDefault="00154BD7" w:rsidP="00A77398">
            <w:pPr>
              <w:rPr>
                <w:color w:val="auto"/>
                <w:lang w:eastAsia="en-AU"/>
              </w:rPr>
            </w:pPr>
          </w:p>
          <w:p w14:paraId="16EA521B" w14:textId="4F85CA26" w:rsidR="00154BD7" w:rsidRDefault="00154BD7" w:rsidP="00A77398">
            <w:pPr>
              <w:rPr>
                <w:color w:val="auto"/>
                <w:lang w:eastAsia="en-AU"/>
              </w:rPr>
            </w:pPr>
          </w:p>
          <w:p w14:paraId="5AA8E3C0" w14:textId="22F2FC9B" w:rsidR="00154BD7" w:rsidRDefault="00154BD7" w:rsidP="00A77398">
            <w:pPr>
              <w:rPr>
                <w:color w:val="auto"/>
                <w:lang w:eastAsia="en-AU"/>
              </w:rPr>
            </w:pPr>
          </w:p>
          <w:p w14:paraId="5ED18360" w14:textId="0D2C7F99" w:rsidR="00154BD7" w:rsidRDefault="00154BD7" w:rsidP="00A77398">
            <w:pPr>
              <w:rPr>
                <w:color w:val="auto"/>
                <w:lang w:eastAsia="en-AU"/>
              </w:rPr>
            </w:pPr>
          </w:p>
          <w:p w14:paraId="7F27D4D7" w14:textId="2147F036" w:rsidR="00154BD7" w:rsidRDefault="00154BD7" w:rsidP="00A77398">
            <w:pPr>
              <w:rPr>
                <w:color w:val="auto"/>
                <w:lang w:eastAsia="en-AU"/>
              </w:rPr>
            </w:pPr>
          </w:p>
          <w:p w14:paraId="5FD71AC9" w14:textId="146FC32E" w:rsidR="00154BD7" w:rsidRDefault="00154BD7" w:rsidP="00A77398">
            <w:pPr>
              <w:rPr>
                <w:color w:val="auto"/>
                <w:lang w:eastAsia="en-AU"/>
              </w:rPr>
            </w:pPr>
          </w:p>
          <w:p w14:paraId="1E9F7CFA" w14:textId="1368C93A" w:rsidR="00154BD7" w:rsidRDefault="00154BD7" w:rsidP="00A77398">
            <w:pPr>
              <w:rPr>
                <w:color w:val="auto"/>
                <w:lang w:eastAsia="en-AU"/>
              </w:rPr>
            </w:pPr>
          </w:p>
          <w:p w14:paraId="35FC7F6D" w14:textId="36DA61D7" w:rsidR="00154BD7" w:rsidRDefault="00154BD7" w:rsidP="00A77398">
            <w:pPr>
              <w:rPr>
                <w:color w:val="auto"/>
                <w:lang w:eastAsia="en-AU"/>
              </w:rPr>
            </w:pPr>
          </w:p>
          <w:p w14:paraId="72E83F22" w14:textId="41900569" w:rsidR="00154BD7" w:rsidRDefault="00154BD7" w:rsidP="00A77398">
            <w:pPr>
              <w:rPr>
                <w:color w:val="auto"/>
                <w:lang w:eastAsia="en-AU"/>
              </w:rPr>
            </w:pPr>
          </w:p>
          <w:p w14:paraId="4D2C6183" w14:textId="365A10FE" w:rsidR="00154BD7" w:rsidRDefault="00154BD7" w:rsidP="00A77398">
            <w:pPr>
              <w:rPr>
                <w:color w:val="auto"/>
                <w:lang w:eastAsia="en-AU"/>
              </w:rPr>
            </w:pPr>
          </w:p>
          <w:p w14:paraId="384ABDEF" w14:textId="4156555E" w:rsidR="00154BD7" w:rsidRDefault="00154BD7" w:rsidP="00A77398">
            <w:pPr>
              <w:rPr>
                <w:color w:val="auto"/>
                <w:lang w:eastAsia="en-AU"/>
              </w:rPr>
            </w:pPr>
          </w:p>
          <w:p w14:paraId="2815E093" w14:textId="572C5D47" w:rsidR="00154BD7" w:rsidRDefault="00154BD7" w:rsidP="00A77398">
            <w:pPr>
              <w:rPr>
                <w:color w:val="auto"/>
                <w:lang w:eastAsia="en-AU"/>
              </w:rPr>
            </w:pPr>
          </w:p>
          <w:p w14:paraId="5C0354CB" w14:textId="3DF63985" w:rsidR="00154BD7" w:rsidRDefault="00154BD7" w:rsidP="00A77398">
            <w:pPr>
              <w:rPr>
                <w:color w:val="auto"/>
                <w:lang w:eastAsia="en-AU"/>
              </w:rPr>
            </w:pPr>
          </w:p>
          <w:p w14:paraId="2A096ABA" w14:textId="04BD6272" w:rsidR="00154BD7" w:rsidRDefault="00154BD7" w:rsidP="00A77398">
            <w:pPr>
              <w:rPr>
                <w:color w:val="auto"/>
                <w:lang w:eastAsia="en-AU"/>
              </w:rPr>
            </w:pPr>
          </w:p>
          <w:p w14:paraId="70765074" w14:textId="63E0B2E4" w:rsidR="00154BD7" w:rsidRDefault="00154BD7" w:rsidP="00A77398">
            <w:pPr>
              <w:rPr>
                <w:color w:val="auto"/>
                <w:lang w:eastAsia="en-AU"/>
              </w:rPr>
            </w:pPr>
          </w:p>
          <w:p w14:paraId="3E3BB81C" w14:textId="77777777" w:rsidR="00154BD7" w:rsidRPr="00BC3463" w:rsidRDefault="00154BD7" w:rsidP="00A77398">
            <w:pPr>
              <w:rPr>
                <w:color w:val="auto"/>
                <w:lang w:eastAsia="en-AU"/>
              </w:rPr>
            </w:pPr>
          </w:p>
          <w:p w14:paraId="39178705" w14:textId="77777777" w:rsidR="004A3741" w:rsidRDefault="004A3741" w:rsidP="00A77398">
            <w:pPr>
              <w:rPr>
                <w:lang w:eastAsia="en-AU"/>
              </w:rPr>
            </w:pPr>
          </w:p>
        </w:tc>
      </w:tr>
    </w:tbl>
    <w:p w14:paraId="5B5B9BF5" w14:textId="77777777" w:rsidR="004A3741" w:rsidRDefault="004A3741" w:rsidP="004A3741">
      <w:pPr>
        <w:rPr>
          <w:lang w:eastAsia="en-AU"/>
        </w:rPr>
        <w:sectPr w:rsidR="004A3741" w:rsidSect="00A77398">
          <w:pgSz w:w="11906" w:h="16838"/>
          <w:pgMar w:top="1418" w:right="1418" w:bottom="1418" w:left="1418" w:header="567" w:footer="454" w:gutter="0"/>
          <w:cols w:space="4253"/>
          <w:docGrid w:linePitch="360"/>
        </w:sectPr>
      </w:pPr>
    </w:p>
    <w:p w14:paraId="5A62C233" w14:textId="1512B3B9" w:rsidR="004A3741" w:rsidRDefault="00C45371" w:rsidP="00C45371">
      <w:pPr>
        <w:pStyle w:val="Heading4"/>
      </w:pPr>
      <w:r>
        <w:lastRenderedPageBreak/>
        <w:t xml:space="preserve">Step </w:t>
      </w:r>
      <w:r w:rsidR="004A3741">
        <w:t>6</w:t>
      </w:r>
      <w:r>
        <w:t xml:space="preserve">a </w:t>
      </w:r>
      <w:r w:rsidR="002E44CD">
        <w:t xml:space="preserve">Identify Constraints </w:t>
      </w:r>
      <w:r w:rsidR="004A3741" w:rsidRPr="00B26352">
        <w:t>to Construction Team</w:t>
      </w:r>
    </w:p>
    <w:p w14:paraId="53244138" w14:textId="486330F3" w:rsidR="00D17B57" w:rsidRPr="00054742"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5</w:t>
      </w:r>
      <w:r w:rsidRPr="00054742">
        <w:fldChar w:fldCharType="end"/>
      </w:r>
      <w:r w:rsidRPr="00054742">
        <w:t xml:space="preserve"> </w:t>
      </w:r>
      <w:r w:rsidRPr="00D17B57">
        <w:t>Constraints to Construction Team</w:t>
      </w:r>
    </w:p>
    <w:tbl>
      <w:tblPr>
        <w:tblStyle w:val="TableGrid"/>
        <w:tblW w:w="0" w:type="auto"/>
        <w:tblLook w:val="04A0" w:firstRow="1" w:lastRow="0" w:firstColumn="1" w:lastColumn="0" w:noHBand="0" w:noVBand="1"/>
      </w:tblPr>
      <w:tblGrid>
        <w:gridCol w:w="1980"/>
        <w:gridCol w:w="7080"/>
      </w:tblGrid>
      <w:tr w:rsidR="004A3741" w14:paraId="24032B62" w14:textId="77777777" w:rsidTr="00A77398">
        <w:trPr>
          <w:cnfStyle w:val="100000000000" w:firstRow="1" w:lastRow="0" w:firstColumn="0" w:lastColumn="0" w:oddVBand="0" w:evenVBand="0" w:oddHBand="0" w:evenHBand="0" w:firstRowFirstColumn="0" w:firstRowLastColumn="0" w:lastRowFirstColumn="0" w:lastRowLastColumn="0"/>
        </w:trPr>
        <w:tc>
          <w:tcPr>
            <w:tcW w:w="1980" w:type="dxa"/>
          </w:tcPr>
          <w:p w14:paraId="19C0F526" w14:textId="77777777" w:rsidR="004A3741" w:rsidRDefault="004A3741" w:rsidP="00A77398">
            <w:pPr>
              <w:pStyle w:val="SmallerText-Black"/>
              <w:rPr>
                <w:lang w:eastAsia="en-AU"/>
              </w:rPr>
            </w:pPr>
            <w:r>
              <w:rPr>
                <w:lang w:eastAsia="en-AU"/>
              </w:rPr>
              <w:t>Item/Process</w:t>
            </w:r>
          </w:p>
        </w:tc>
        <w:tc>
          <w:tcPr>
            <w:tcW w:w="7080" w:type="dxa"/>
          </w:tcPr>
          <w:p w14:paraId="1A896562" w14:textId="77777777" w:rsidR="004A3741" w:rsidRDefault="004A3741" w:rsidP="00A77398">
            <w:pPr>
              <w:pStyle w:val="SmallerText-Black"/>
              <w:rPr>
                <w:lang w:eastAsia="en-AU"/>
              </w:rPr>
            </w:pPr>
            <w:r>
              <w:rPr>
                <w:lang w:eastAsia="en-AU"/>
              </w:rPr>
              <w:t>Instructions</w:t>
            </w:r>
          </w:p>
        </w:tc>
      </w:tr>
      <w:tr w:rsidR="004A3741" w14:paraId="701DAF0C" w14:textId="77777777" w:rsidTr="00A77398">
        <w:tc>
          <w:tcPr>
            <w:tcW w:w="1980" w:type="dxa"/>
          </w:tcPr>
          <w:p w14:paraId="28A40CB8" w14:textId="30889AD9" w:rsidR="004A3741" w:rsidRPr="00A77398" w:rsidRDefault="004A3741" w:rsidP="00A77398">
            <w:pPr>
              <w:pStyle w:val="SmallerText-Black"/>
              <w:rPr>
                <w:lang w:eastAsia="en-AU"/>
              </w:rPr>
            </w:pPr>
          </w:p>
        </w:tc>
        <w:tc>
          <w:tcPr>
            <w:tcW w:w="7080" w:type="dxa"/>
          </w:tcPr>
          <w:p w14:paraId="3888B893" w14:textId="2F88DCBA" w:rsidR="004A3741" w:rsidRPr="00A77398" w:rsidRDefault="004A3741" w:rsidP="00A77398">
            <w:pPr>
              <w:pStyle w:val="SmallerText-Black"/>
              <w:rPr>
                <w:lang w:eastAsia="en-AU"/>
              </w:rPr>
            </w:pPr>
          </w:p>
        </w:tc>
      </w:tr>
      <w:tr w:rsidR="004A3741" w14:paraId="150F6DFB" w14:textId="77777777" w:rsidTr="00A77398">
        <w:tc>
          <w:tcPr>
            <w:tcW w:w="1980" w:type="dxa"/>
          </w:tcPr>
          <w:p w14:paraId="3DD162C9" w14:textId="0CCB9EBC" w:rsidR="004A3741" w:rsidRPr="00A77398" w:rsidRDefault="004A3741" w:rsidP="00A77398">
            <w:pPr>
              <w:pStyle w:val="SmallerText-Black"/>
              <w:rPr>
                <w:lang w:eastAsia="en-AU"/>
              </w:rPr>
            </w:pPr>
          </w:p>
        </w:tc>
        <w:tc>
          <w:tcPr>
            <w:tcW w:w="7080" w:type="dxa"/>
          </w:tcPr>
          <w:p w14:paraId="24C78393" w14:textId="03A9310E" w:rsidR="004A3741" w:rsidRPr="00A77398" w:rsidRDefault="004A3741" w:rsidP="00A77398">
            <w:pPr>
              <w:pStyle w:val="SmallerText-Black"/>
              <w:rPr>
                <w:lang w:eastAsia="en-AU"/>
              </w:rPr>
            </w:pPr>
          </w:p>
        </w:tc>
      </w:tr>
      <w:tr w:rsidR="00A77398" w14:paraId="05E2BE26" w14:textId="77777777" w:rsidTr="00A77398">
        <w:tc>
          <w:tcPr>
            <w:tcW w:w="1980" w:type="dxa"/>
          </w:tcPr>
          <w:p w14:paraId="0EBF4A78" w14:textId="77777777" w:rsidR="00A77398" w:rsidRPr="00A77398" w:rsidRDefault="00A77398" w:rsidP="00A77398">
            <w:pPr>
              <w:pStyle w:val="SmallerText-Black"/>
              <w:rPr>
                <w:lang w:eastAsia="en-AU"/>
              </w:rPr>
            </w:pPr>
          </w:p>
        </w:tc>
        <w:tc>
          <w:tcPr>
            <w:tcW w:w="7080" w:type="dxa"/>
          </w:tcPr>
          <w:p w14:paraId="5B988993" w14:textId="77777777" w:rsidR="00A77398" w:rsidRPr="00A77398" w:rsidRDefault="00A77398" w:rsidP="00A77398">
            <w:pPr>
              <w:pStyle w:val="SmallerText-Black"/>
              <w:rPr>
                <w:lang w:eastAsia="en-AU"/>
              </w:rPr>
            </w:pPr>
          </w:p>
        </w:tc>
      </w:tr>
      <w:tr w:rsidR="00A77398" w14:paraId="5AFAF45F" w14:textId="77777777" w:rsidTr="00A77398">
        <w:tc>
          <w:tcPr>
            <w:tcW w:w="1980" w:type="dxa"/>
          </w:tcPr>
          <w:p w14:paraId="642DF496" w14:textId="77777777" w:rsidR="00A77398" w:rsidRPr="00A77398" w:rsidRDefault="00A77398" w:rsidP="00A77398">
            <w:pPr>
              <w:pStyle w:val="SmallerText-Black"/>
              <w:rPr>
                <w:lang w:eastAsia="en-AU"/>
              </w:rPr>
            </w:pPr>
          </w:p>
        </w:tc>
        <w:tc>
          <w:tcPr>
            <w:tcW w:w="7080" w:type="dxa"/>
          </w:tcPr>
          <w:p w14:paraId="520D1567" w14:textId="77777777" w:rsidR="00A77398" w:rsidRPr="00A77398" w:rsidRDefault="00A77398" w:rsidP="00A77398">
            <w:pPr>
              <w:pStyle w:val="SmallerText-Black"/>
              <w:rPr>
                <w:lang w:eastAsia="en-AU"/>
              </w:rPr>
            </w:pPr>
          </w:p>
        </w:tc>
      </w:tr>
      <w:tr w:rsidR="004A3741" w14:paraId="14AE1909" w14:textId="77777777" w:rsidTr="00A77398">
        <w:tc>
          <w:tcPr>
            <w:tcW w:w="1980" w:type="dxa"/>
          </w:tcPr>
          <w:p w14:paraId="0BFAE5EB" w14:textId="4D79F964" w:rsidR="004A3741" w:rsidRPr="00A77398" w:rsidRDefault="004A3741" w:rsidP="00A77398">
            <w:pPr>
              <w:pStyle w:val="SmallerText-Black"/>
              <w:rPr>
                <w:lang w:eastAsia="en-AU"/>
              </w:rPr>
            </w:pPr>
          </w:p>
        </w:tc>
        <w:tc>
          <w:tcPr>
            <w:tcW w:w="7080" w:type="dxa"/>
          </w:tcPr>
          <w:p w14:paraId="33531089" w14:textId="7A95520F" w:rsidR="004A3741" w:rsidRPr="00A77398" w:rsidRDefault="004A3741" w:rsidP="00A77398">
            <w:pPr>
              <w:pStyle w:val="SmallerText-Black"/>
              <w:rPr>
                <w:lang w:eastAsia="en-AU"/>
              </w:rPr>
            </w:pPr>
          </w:p>
        </w:tc>
      </w:tr>
      <w:tr w:rsidR="004A3741" w14:paraId="4E235137" w14:textId="77777777" w:rsidTr="00A77398">
        <w:tc>
          <w:tcPr>
            <w:tcW w:w="1980" w:type="dxa"/>
          </w:tcPr>
          <w:p w14:paraId="760329C2" w14:textId="40B56976" w:rsidR="004A3741" w:rsidRPr="00A77398" w:rsidRDefault="004A3741" w:rsidP="00A77398">
            <w:pPr>
              <w:pStyle w:val="SmallerText-Black"/>
              <w:rPr>
                <w:lang w:eastAsia="en-AU"/>
              </w:rPr>
            </w:pPr>
          </w:p>
        </w:tc>
        <w:tc>
          <w:tcPr>
            <w:tcW w:w="7080" w:type="dxa"/>
          </w:tcPr>
          <w:p w14:paraId="72660038" w14:textId="5B61598D" w:rsidR="004A3741" w:rsidRPr="00A77398" w:rsidRDefault="004A3741" w:rsidP="00A77398">
            <w:pPr>
              <w:pStyle w:val="SmallerText-Black"/>
              <w:rPr>
                <w:lang w:eastAsia="en-AU"/>
              </w:rPr>
            </w:pPr>
          </w:p>
        </w:tc>
      </w:tr>
      <w:tr w:rsidR="004A3741" w14:paraId="0E2D27EA" w14:textId="77777777" w:rsidTr="00A77398">
        <w:tc>
          <w:tcPr>
            <w:tcW w:w="1980" w:type="dxa"/>
          </w:tcPr>
          <w:p w14:paraId="3BEF81F9" w14:textId="137A7260" w:rsidR="004A3741" w:rsidRPr="00A77398" w:rsidRDefault="004A3741" w:rsidP="00A77398">
            <w:pPr>
              <w:pStyle w:val="SmallerText-Black"/>
              <w:rPr>
                <w:lang w:eastAsia="en-AU"/>
              </w:rPr>
            </w:pPr>
          </w:p>
        </w:tc>
        <w:tc>
          <w:tcPr>
            <w:tcW w:w="7080" w:type="dxa"/>
          </w:tcPr>
          <w:p w14:paraId="6E5A02DF" w14:textId="0A9BBBA5" w:rsidR="004A3741" w:rsidRPr="00A77398" w:rsidRDefault="004A3741" w:rsidP="00A77398">
            <w:pPr>
              <w:pStyle w:val="SmallerText-Black"/>
              <w:rPr>
                <w:lang w:eastAsia="en-AU"/>
              </w:rPr>
            </w:pPr>
          </w:p>
        </w:tc>
      </w:tr>
      <w:tr w:rsidR="004A3741" w14:paraId="07789F05" w14:textId="77777777" w:rsidTr="00A77398">
        <w:tc>
          <w:tcPr>
            <w:tcW w:w="1980" w:type="dxa"/>
          </w:tcPr>
          <w:p w14:paraId="7560FC12" w14:textId="388E4DDA" w:rsidR="004A3741" w:rsidRPr="00A77398" w:rsidRDefault="004A3741" w:rsidP="00A77398">
            <w:pPr>
              <w:pStyle w:val="SmallerText-Black"/>
              <w:rPr>
                <w:lang w:eastAsia="en-AU"/>
              </w:rPr>
            </w:pPr>
          </w:p>
        </w:tc>
        <w:tc>
          <w:tcPr>
            <w:tcW w:w="7080" w:type="dxa"/>
          </w:tcPr>
          <w:p w14:paraId="24B323FE" w14:textId="5B8280A6" w:rsidR="004A3741" w:rsidRPr="00A77398" w:rsidRDefault="004A3741" w:rsidP="00A77398">
            <w:pPr>
              <w:pStyle w:val="SmallerText-Black"/>
              <w:rPr>
                <w:lang w:eastAsia="en-AU"/>
              </w:rPr>
            </w:pPr>
          </w:p>
        </w:tc>
      </w:tr>
    </w:tbl>
    <w:p w14:paraId="39792AD4" w14:textId="77777777" w:rsidR="004A3741" w:rsidRDefault="004A3741" w:rsidP="004A3741">
      <w:pPr>
        <w:rPr>
          <w:lang w:eastAsia="en-AU"/>
        </w:rPr>
      </w:pPr>
    </w:p>
    <w:p w14:paraId="786CE0B4" w14:textId="77777777" w:rsidR="004A3741" w:rsidRDefault="004A3741" w:rsidP="004A3741">
      <w:pPr>
        <w:rPr>
          <w:lang w:eastAsia="en-AU"/>
        </w:rPr>
      </w:pPr>
    </w:p>
    <w:p w14:paraId="03F5437E" w14:textId="77777777" w:rsidR="004A3741" w:rsidRDefault="004A3741" w:rsidP="004A3741">
      <w:pPr>
        <w:rPr>
          <w:lang w:eastAsia="en-AU"/>
        </w:rPr>
      </w:pPr>
    </w:p>
    <w:p w14:paraId="732AF40A" w14:textId="77777777" w:rsidR="004A3741" w:rsidRDefault="004A3741" w:rsidP="004A3741">
      <w:pPr>
        <w:rPr>
          <w:lang w:eastAsia="en-AU"/>
        </w:rPr>
      </w:pPr>
    </w:p>
    <w:p w14:paraId="51E11779" w14:textId="3E65FE31" w:rsidR="004A3741" w:rsidRDefault="00C45371" w:rsidP="00C45371">
      <w:pPr>
        <w:pStyle w:val="Heading4"/>
      </w:pPr>
      <w:r>
        <w:t xml:space="preserve">Step 6b </w:t>
      </w:r>
      <w:r w:rsidR="002E44CD">
        <w:t>Identify Constraints</w:t>
      </w:r>
      <w:r w:rsidR="004A3741" w:rsidRPr="00B26352">
        <w:t xml:space="preserve"> to </w:t>
      </w:r>
      <w:r w:rsidR="004A3741">
        <w:t>Installation</w:t>
      </w:r>
      <w:r w:rsidR="004A3741" w:rsidRPr="00B26352">
        <w:t xml:space="preserve"> Team</w:t>
      </w:r>
    </w:p>
    <w:p w14:paraId="0132E7A4" w14:textId="73FD1BE8" w:rsidR="00D17B57" w:rsidRPr="00054742"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6</w:t>
      </w:r>
      <w:r w:rsidRPr="00054742">
        <w:fldChar w:fldCharType="end"/>
      </w:r>
      <w:r w:rsidRPr="00054742">
        <w:t xml:space="preserve"> </w:t>
      </w:r>
      <w:r w:rsidRPr="00D17B57">
        <w:t xml:space="preserve">Constraints to </w:t>
      </w:r>
      <w:r>
        <w:t>Installation</w:t>
      </w:r>
      <w:r w:rsidRPr="00D17B57">
        <w:t xml:space="preserve"> Team</w:t>
      </w:r>
    </w:p>
    <w:tbl>
      <w:tblPr>
        <w:tblStyle w:val="TableGrid"/>
        <w:tblW w:w="0" w:type="auto"/>
        <w:tblLook w:val="04A0" w:firstRow="1" w:lastRow="0" w:firstColumn="1" w:lastColumn="0" w:noHBand="0" w:noVBand="1"/>
      </w:tblPr>
      <w:tblGrid>
        <w:gridCol w:w="1980"/>
        <w:gridCol w:w="7080"/>
      </w:tblGrid>
      <w:tr w:rsidR="004A3741" w14:paraId="2151411B" w14:textId="77777777" w:rsidTr="00A77398">
        <w:trPr>
          <w:cnfStyle w:val="100000000000" w:firstRow="1" w:lastRow="0" w:firstColumn="0" w:lastColumn="0" w:oddVBand="0" w:evenVBand="0" w:oddHBand="0" w:evenHBand="0" w:firstRowFirstColumn="0" w:firstRowLastColumn="0" w:lastRowFirstColumn="0" w:lastRowLastColumn="0"/>
        </w:trPr>
        <w:tc>
          <w:tcPr>
            <w:tcW w:w="1980" w:type="dxa"/>
          </w:tcPr>
          <w:p w14:paraId="434E4FE7" w14:textId="77777777" w:rsidR="004A3741" w:rsidRDefault="004A3741" w:rsidP="00A77398">
            <w:pPr>
              <w:pStyle w:val="SmallerText-Black"/>
              <w:rPr>
                <w:lang w:eastAsia="en-AU"/>
              </w:rPr>
            </w:pPr>
            <w:r>
              <w:rPr>
                <w:lang w:eastAsia="en-AU"/>
              </w:rPr>
              <w:t>Item/Process</w:t>
            </w:r>
          </w:p>
        </w:tc>
        <w:tc>
          <w:tcPr>
            <w:tcW w:w="7080" w:type="dxa"/>
          </w:tcPr>
          <w:p w14:paraId="2E5C2DAE" w14:textId="77777777" w:rsidR="004A3741" w:rsidRDefault="004A3741" w:rsidP="00A77398">
            <w:pPr>
              <w:pStyle w:val="SmallerText-Black"/>
              <w:rPr>
                <w:lang w:eastAsia="en-AU"/>
              </w:rPr>
            </w:pPr>
            <w:r>
              <w:rPr>
                <w:lang w:eastAsia="en-AU"/>
              </w:rPr>
              <w:t>Instructions</w:t>
            </w:r>
          </w:p>
        </w:tc>
      </w:tr>
      <w:tr w:rsidR="004A3741" w14:paraId="7A881478" w14:textId="77777777" w:rsidTr="00A77398">
        <w:tc>
          <w:tcPr>
            <w:tcW w:w="1980" w:type="dxa"/>
          </w:tcPr>
          <w:p w14:paraId="453B7AEE" w14:textId="6A96E5B1" w:rsidR="004A3741" w:rsidRPr="00A77398" w:rsidRDefault="004A3741" w:rsidP="00A77398">
            <w:pPr>
              <w:pStyle w:val="SmallerText-Black"/>
              <w:rPr>
                <w:lang w:eastAsia="en-AU"/>
              </w:rPr>
            </w:pPr>
          </w:p>
        </w:tc>
        <w:tc>
          <w:tcPr>
            <w:tcW w:w="7080" w:type="dxa"/>
          </w:tcPr>
          <w:p w14:paraId="15E7D94D" w14:textId="013BB4E2" w:rsidR="004A3741" w:rsidRPr="00A77398" w:rsidRDefault="004A3741" w:rsidP="00A77398">
            <w:pPr>
              <w:pStyle w:val="SmallerText-Black"/>
              <w:rPr>
                <w:lang w:eastAsia="en-AU"/>
              </w:rPr>
            </w:pPr>
          </w:p>
        </w:tc>
      </w:tr>
      <w:tr w:rsidR="004A3741" w14:paraId="7B17C530" w14:textId="77777777" w:rsidTr="00A77398">
        <w:tc>
          <w:tcPr>
            <w:tcW w:w="1980" w:type="dxa"/>
          </w:tcPr>
          <w:p w14:paraId="518633F5" w14:textId="44C5FCB8" w:rsidR="004A3741" w:rsidRPr="00A77398" w:rsidRDefault="004A3741" w:rsidP="00A77398">
            <w:pPr>
              <w:pStyle w:val="SmallerText-Black"/>
              <w:rPr>
                <w:lang w:eastAsia="en-AU"/>
              </w:rPr>
            </w:pPr>
          </w:p>
        </w:tc>
        <w:tc>
          <w:tcPr>
            <w:tcW w:w="7080" w:type="dxa"/>
          </w:tcPr>
          <w:p w14:paraId="24841B4B" w14:textId="39F69BDB" w:rsidR="004A3741" w:rsidRPr="00A77398" w:rsidRDefault="004A3741" w:rsidP="00A77398">
            <w:pPr>
              <w:pStyle w:val="SmallerText-Black"/>
              <w:rPr>
                <w:lang w:eastAsia="en-AU"/>
              </w:rPr>
            </w:pPr>
          </w:p>
        </w:tc>
      </w:tr>
      <w:tr w:rsidR="00A77398" w14:paraId="1B1BF3D2" w14:textId="77777777" w:rsidTr="00A77398">
        <w:tc>
          <w:tcPr>
            <w:tcW w:w="1980" w:type="dxa"/>
          </w:tcPr>
          <w:p w14:paraId="66ACC147" w14:textId="77777777" w:rsidR="00A77398" w:rsidRPr="00A77398" w:rsidRDefault="00A77398" w:rsidP="00A77398">
            <w:pPr>
              <w:pStyle w:val="SmallerText-Black"/>
              <w:rPr>
                <w:lang w:eastAsia="en-AU"/>
              </w:rPr>
            </w:pPr>
          </w:p>
        </w:tc>
        <w:tc>
          <w:tcPr>
            <w:tcW w:w="7080" w:type="dxa"/>
          </w:tcPr>
          <w:p w14:paraId="0C7FBA55" w14:textId="77777777" w:rsidR="00A77398" w:rsidRPr="00A77398" w:rsidRDefault="00A77398" w:rsidP="00A77398">
            <w:pPr>
              <w:pStyle w:val="SmallerText-Black"/>
              <w:rPr>
                <w:lang w:eastAsia="en-AU"/>
              </w:rPr>
            </w:pPr>
          </w:p>
        </w:tc>
      </w:tr>
      <w:tr w:rsidR="00A77398" w14:paraId="4FFC1118" w14:textId="77777777" w:rsidTr="00A77398">
        <w:tc>
          <w:tcPr>
            <w:tcW w:w="1980" w:type="dxa"/>
          </w:tcPr>
          <w:p w14:paraId="39A44C20" w14:textId="77777777" w:rsidR="00A77398" w:rsidRPr="00A77398" w:rsidRDefault="00A77398" w:rsidP="00A77398">
            <w:pPr>
              <w:pStyle w:val="SmallerText-Black"/>
              <w:rPr>
                <w:lang w:eastAsia="en-AU"/>
              </w:rPr>
            </w:pPr>
          </w:p>
        </w:tc>
        <w:tc>
          <w:tcPr>
            <w:tcW w:w="7080" w:type="dxa"/>
          </w:tcPr>
          <w:p w14:paraId="6F0939D2" w14:textId="77777777" w:rsidR="00A77398" w:rsidRPr="00A77398" w:rsidRDefault="00A77398" w:rsidP="00A77398">
            <w:pPr>
              <w:pStyle w:val="SmallerText-Black"/>
              <w:rPr>
                <w:lang w:eastAsia="en-AU"/>
              </w:rPr>
            </w:pPr>
          </w:p>
        </w:tc>
      </w:tr>
      <w:tr w:rsidR="00A77398" w14:paraId="18E1C14E" w14:textId="77777777" w:rsidTr="00A77398">
        <w:tc>
          <w:tcPr>
            <w:tcW w:w="1980" w:type="dxa"/>
          </w:tcPr>
          <w:p w14:paraId="436A75C6" w14:textId="77777777" w:rsidR="00A77398" w:rsidRPr="00A77398" w:rsidRDefault="00A77398" w:rsidP="00A77398">
            <w:pPr>
              <w:pStyle w:val="SmallerText-Black"/>
              <w:rPr>
                <w:lang w:eastAsia="en-AU"/>
              </w:rPr>
            </w:pPr>
          </w:p>
        </w:tc>
        <w:tc>
          <w:tcPr>
            <w:tcW w:w="7080" w:type="dxa"/>
          </w:tcPr>
          <w:p w14:paraId="6634F682" w14:textId="77777777" w:rsidR="00A77398" w:rsidRPr="00A77398" w:rsidRDefault="00A77398" w:rsidP="00A77398">
            <w:pPr>
              <w:pStyle w:val="SmallerText-Black"/>
              <w:rPr>
                <w:lang w:eastAsia="en-AU"/>
              </w:rPr>
            </w:pPr>
          </w:p>
        </w:tc>
      </w:tr>
      <w:tr w:rsidR="004A3741" w14:paraId="6DAD40E2" w14:textId="77777777" w:rsidTr="00A77398">
        <w:tc>
          <w:tcPr>
            <w:tcW w:w="1980" w:type="dxa"/>
          </w:tcPr>
          <w:p w14:paraId="59F4C470" w14:textId="29C44792" w:rsidR="004A3741" w:rsidRPr="00A77398" w:rsidRDefault="004A3741" w:rsidP="00A77398">
            <w:pPr>
              <w:pStyle w:val="SmallerText-Black"/>
              <w:rPr>
                <w:lang w:eastAsia="en-AU"/>
              </w:rPr>
            </w:pPr>
          </w:p>
        </w:tc>
        <w:tc>
          <w:tcPr>
            <w:tcW w:w="7080" w:type="dxa"/>
          </w:tcPr>
          <w:p w14:paraId="1E20DC39" w14:textId="7A7D08B7" w:rsidR="004A3741" w:rsidRPr="00A77398" w:rsidRDefault="004A3741" w:rsidP="00A77398">
            <w:pPr>
              <w:pStyle w:val="SmallerText-Black"/>
              <w:rPr>
                <w:lang w:eastAsia="en-AU"/>
              </w:rPr>
            </w:pPr>
          </w:p>
        </w:tc>
      </w:tr>
      <w:tr w:rsidR="004A3741" w14:paraId="239693D4" w14:textId="77777777" w:rsidTr="00A77398">
        <w:tc>
          <w:tcPr>
            <w:tcW w:w="1980" w:type="dxa"/>
          </w:tcPr>
          <w:p w14:paraId="2A9F1790" w14:textId="4AEEDA69" w:rsidR="004A3741" w:rsidRPr="00A77398" w:rsidRDefault="004A3741" w:rsidP="00A77398">
            <w:pPr>
              <w:pStyle w:val="SmallerText-Black"/>
              <w:rPr>
                <w:lang w:eastAsia="en-AU"/>
              </w:rPr>
            </w:pPr>
          </w:p>
        </w:tc>
        <w:tc>
          <w:tcPr>
            <w:tcW w:w="7080" w:type="dxa"/>
          </w:tcPr>
          <w:p w14:paraId="3457B3B9" w14:textId="69FA85E0" w:rsidR="004A3741" w:rsidRPr="00A77398" w:rsidRDefault="004A3741" w:rsidP="00A77398">
            <w:pPr>
              <w:pStyle w:val="SmallerText-Black"/>
              <w:rPr>
                <w:lang w:eastAsia="en-AU"/>
              </w:rPr>
            </w:pPr>
          </w:p>
        </w:tc>
      </w:tr>
      <w:tr w:rsidR="004A3741" w14:paraId="269D9D02" w14:textId="77777777" w:rsidTr="00A77398">
        <w:tc>
          <w:tcPr>
            <w:tcW w:w="1980" w:type="dxa"/>
          </w:tcPr>
          <w:p w14:paraId="62B1FAC3" w14:textId="051CA100" w:rsidR="004A3741" w:rsidRPr="00A77398" w:rsidRDefault="004A3741" w:rsidP="00A77398">
            <w:pPr>
              <w:pStyle w:val="SmallerText-Black"/>
              <w:rPr>
                <w:lang w:eastAsia="en-AU"/>
              </w:rPr>
            </w:pPr>
          </w:p>
        </w:tc>
        <w:tc>
          <w:tcPr>
            <w:tcW w:w="7080" w:type="dxa"/>
          </w:tcPr>
          <w:p w14:paraId="60EE075E" w14:textId="483DC789" w:rsidR="004A3741" w:rsidRPr="00A77398" w:rsidRDefault="004A3741" w:rsidP="00A77398">
            <w:pPr>
              <w:pStyle w:val="SmallerText-Black"/>
              <w:rPr>
                <w:lang w:eastAsia="en-AU"/>
              </w:rPr>
            </w:pPr>
          </w:p>
        </w:tc>
      </w:tr>
      <w:tr w:rsidR="004A3741" w14:paraId="33338699" w14:textId="77777777" w:rsidTr="00A77398">
        <w:tc>
          <w:tcPr>
            <w:tcW w:w="1980" w:type="dxa"/>
          </w:tcPr>
          <w:p w14:paraId="079D12DF" w14:textId="77777777" w:rsidR="004A3741" w:rsidRPr="00A77398" w:rsidRDefault="004A3741" w:rsidP="00A77398">
            <w:pPr>
              <w:pStyle w:val="SmallerText-Black"/>
              <w:rPr>
                <w:lang w:eastAsia="en-AU"/>
              </w:rPr>
            </w:pPr>
          </w:p>
        </w:tc>
        <w:tc>
          <w:tcPr>
            <w:tcW w:w="7080" w:type="dxa"/>
          </w:tcPr>
          <w:p w14:paraId="2FE9B0E1" w14:textId="77777777" w:rsidR="004A3741" w:rsidRPr="00A77398" w:rsidRDefault="004A3741" w:rsidP="00A77398">
            <w:pPr>
              <w:pStyle w:val="SmallerText-Black"/>
              <w:rPr>
                <w:lang w:eastAsia="en-AU"/>
              </w:rPr>
            </w:pPr>
          </w:p>
        </w:tc>
      </w:tr>
    </w:tbl>
    <w:p w14:paraId="3F1C0253" w14:textId="0A6CD064" w:rsidR="004A3741" w:rsidRDefault="00F868A4" w:rsidP="00C45371">
      <w:pPr>
        <w:pStyle w:val="Heading4"/>
        <w:rPr>
          <w:color w:val="FF0000"/>
          <w:sz w:val="24"/>
          <w:szCs w:val="24"/>
        </w:rPr>
      </w:pPr>
      <w:r>
        <w:br w:type="page"/>
      </w:r>
      <w:r w:rsidR="00C45371">
        <w:lastRenderedPageBreak/>
        <w:t xml:space="preserve">Step </w:t>
      </w:r>
      <w:r w:rsidR="004A3741">
        <w:t>7</w:t>
      </w:r>
      <w:r w:rsidR="00C45371">
        <w:t>a</w:t>
      </w:r>
      <w:r w:rsidR="004A3741">
        <w:t xml:space="preserve"> </w:t>
      </w:r>
      <w:r w:rsidR="004A3741" w:rsidRPr="005F5AD9">
        <w:t xml:space="preserve">Entertainment </w:t>
      </w:r>
      <w:r w:rsidR="004A3741">
        <w:t xml:space="preserve">Unit </w:t>
      </w:r>
      <w:r w:rsidR="004A3741" w:rsidRPr="005F5AD9">
        <w:t>Costing</w:t>
      </w:r>
      <w:r w:rsidR="004A3741">
        <w:t xml:space="preserve"> </w:t>
      </w:r>
    </w:p>
    <w:p w14:paraId="0B834EA5" w14:textId="2C9EAFC9"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7</w:t>
      </w:r>
      <w:r w:rsidRPr="00054742">
        <w:fldChar w:fldCharType="end"/>
      </w:r>
      <w:r w:rsidRPr="00054742">
        <w:t xml:space="preserve"> </w:t>
      </w:r>
      <w:r w:rsidRPr="00D17B57">
        <w:t>Entertainment Unit Costing</w:t>
      </w:r>
    </w:p>
    <w:tbl>
      <w:tblPr>
        <w:tblStyle w:val="TableGrid"/>
        <w:tblW w:w="9200" w:type="dxa"/>
        <w:tblLook w:val="04A0" w:firstRow="1" w:lastRow="0" w:firstColumn="1" w:lastColumn="0" w:noHBand="0" w:noVBand="1"/>
      </w:tblPr>
      <w:tblGrid>
        <w:gridCol w:w="2110"/>
        <w:gridCol w:w="672"/>
        <w:gridCol w:w="1916"/>
        <w:gridCol w:w="1497"/>
        <w:gridCol w:w="1789"/>
        <w:gridCol w:w="1216"/>
      </w:tblGrid>
      <w:tr w:rsidR="004A3741" w14:paraId="2A6BBEAA" w14:textId="77777777" w:rsidTr="00A77398">
        <w:trPr>
          <w:cnfStyle w:val="100000000000" w:firstRow="1" w:lastRow="0" w:firstColumn="0" w:lastColumn="0" w:oddVBand="0" w:evenVBand="0" w:oddHBand="0" w:evenHBand="0" w:firstRowFirstColumn="0" w:firstRowLastColumn="0" w:lastRowFirstColumn="0" w:lastRowLastColumn="0"/>
        </w:trPr>
        <w:tc>
          <w:tcPr>
            <w:tcW w:w="2110" w:type="dxa"/>
          </w:tcPr>
          <w:p w14:paraId="3091FDA0" w14:textId="77777777" w:rsidR="004A3741" w:rsidRDefault="004A3741" w:rsidP="00A77398">
            <w:pPr>
              <w:rPr>
                <w:lang w:eastAsia="en-AU"/>
              </w:rPr>
            </w:pPr>
            <w:r>
              <w:rPr>
                <w:lang w:eastAsia="en-AU"/>
              </w:rPr>
              <w:t>Material</w:t>
            </w:r>
          </w:p>
        </w:tc>
        <w:tc>
          <w:tcPr>
            <w:tcW w:w="672" w:type="dxa"/>
          </w:tcPr>
          <w:p w14:paraId="6BBBA3F0" w14:textId="77777777" w:rsidR="004A3741" w:rsidRDefault="004A3741" w:rsidP="00A77398">
            <w:pPr>
              <w:rPr>
                <w:lang w:eastAsia="en-AU"/>
              </w:rPr>
            </w:pPr>
            <w:r>
              <w:rPr>
                <w:lang w:eastAsia="en-AU"/>
              </w:rPr>
              <w:t>QTY</w:t>
            </w:r>
          </w:p>
        </w:tc>
        <w:tc>
          <w:tcPr>
            <w:tcW w:w="1916" w:type="dxa"/>
          </w:tcPr>
          <w:p w14:paraId="188D0C9A" w14:textId="77777777" w:rsidR="004A3741" w:rsidRDefault="004A3741" w:rsidP="00A77398">
            <w:pPr>
              <w:rPr>
                <w:lang w:eastAsia="en-AU"/>
              </w:rPr>
            </w:pPr>
            <w:r>
              <w:rPr>
                <w:lang w:eastAsia="en-AU"/>
              </w:rPr>
              <w:t>Size</w:t>
            </w:r>
          </w:p>
        </w:tc>
        <w:tc>
          <w:tcPr>
            <w:tcW w:w="1497" w:type="dxa"/>
          </w:tcPr>
          <w:p w14:paraId="76291E53" w14:textId="77777777" w:rsidR="004A3741" w:rsidRDefault="004A3741" w:rsidP="00A77398">
            <w:pPr>
              <w:rPr>
                <w:lang w:eastAsia="en-AU"/>
              </w:rPr>
            </w:pPr>
            <w:r>
              <w:rPr>
                <w:lang w:eastAsia="en-AU"/>
              </w:rPr>
              <w:t>M² or lineal</w:t>
            </w:r>
          </w:p>
        </w:tc>
        <w:tc>
          <w:tcPr>
            <w:tcW w:w="1789" w:type="dxa"/>
          </w:tcPr>
          <w:p w14:paraId="227D40B4" w14:textId="77777777" w:rsidR="004A3741" w:rsidRDefault="004A3741" w:rsidP="00A77398">
            <w:pPr>
              <w:rPr>
                <w:lang w:eastAsia="en-AU"/>
              </w:rPr>
            </w:pPr>
            <w:r>
              <w:rPr>
                <w:lang w:eastAsia="en-AU"/>
              </w:rPr>
              <w:t xml:space="preserve"> Rate</w:t>
            </w:r>
          </w:p>
        </w:tc>
        <w:tc>
          <w:tcPr>
            <w:tcW w:w="1216" w:type="dxa"/>
          </w:tcPr>
          <w:p w14:paraId="3A27F842" w14:textId="77777777" w:rsidR="004A3741" w:rsidRDefault="004A3741" w:rsidP="00A77398">
            <w:pPr>
              <w:rPr>
                <w:lang w:eastAsia="en-AU"/>
              </w:rPr>
            </w:pPr>
            <w:r>
              <w:rPr>
                <w:lang w:eastAsia="en-AU"/>
              </w:rPr>
              <w:t>Total</w:t>
            </w:r>
          </w:p>
        </w:tc>
      </w:tr>
      <w:tr w:rsidR="004A3741" w14:paraId="46231574" w14:textId="77777777" w:rsidTr="00A77398">
        <w:tc>
          <w:tcPr>
            <w:tcW w:w="2110" w:type="dxa"/>
          </w:tcPr>
          <w:p w14:paraId="027E4C90" w14:textId="03A6F4B8" w:rsidR="004A3741" w:rsidRPr="00A77398" w:rsidRDefault="004A3741" w:rsidP="00A77398">
            <w:pPr>
              <w:pStyle w:val="SmallerText-Black"/>
              <w:rPr>
                <w:lang w:eastAsia="en-AU"/>
              </w:rPr>
            </w:pPr>
          </w:p>
        </w:tc>
        <w:tc>
          <w:tcPr>
            <w:tcW w:w="672" w:type="dxa"/>
          </w:tcPr>
          <w:p w14:paraId="424BEAC2" w14:textId="77777777" w:rsidR="004A3741" w:rsidRPr="00A77398" w:rsidRDefault="004A3741" w:rsidP="00A77398">
            <w:pPr>
              <w:pStyle w:val="SmallerText-Black"/>
              <w:rPr>
                <w:lang w:eastAsia="en-AU"/>
              </w:rPr>
            </w:pPr>
          </w:p>
        </w:tc>
        <w:tc>
          <w:tcPr>
            <w:tcW w:w="1916" w:type="dxa"/>
          </w:tcPr>
          <w:p w14:paraId="7579E207" w14:textId="5DC5ADBC" w:rsidR="004A3741" w:rsidRPr="00A77398" w:rsidRDefault="004A3741" w:rsidP="00A77398">
            <w:pPr>
              <w:pStyle w:val="SmallerText-Black"/>
              <w:rPr>
                <w:lang w:eastAsia="en-AU"/>
              </w:rPr>
            </w:pPr>
          </w:p>
        </w:tc>
        <w:tc>
          <w:tcPr>
            <w:tcW w:w="1497" w:type="dxa"/>
          </w:tcPr>
          <w:p w14:paraId="5FE1174F" w14:textId="6D1F1DC3" w:rsidR="004A3741" w:rsidRPr="00A77398" w:rsidRDefault="004A3741" w:rsidP="00A77398">
            <w:pPr>
              <w:pStyle w:val="SmallerText-Black"/>
              <w:rPr>
                <w:lang w:eastAsia="en-AU"/>
              </w:rPr>
            </w:pPr>
          </w:p>
        </w:tc>
        <w:tc>
          <w:tcPr>
            <w:tcW w:w="1789" w:type="dxa"/>
          </w:tcPr>
          <w:p w14:paraId="594819C6" w14:textId="19E12397" w:rsidR="004A3741" w:rsidRPr="00A77398" w:rsidRDefault="004A3741" w:rsidP="00A77398">
            <w:pPr>
              <w:pStyle w:val="SmallerText-Black"/>
              <w:rPr>
                <w:lang w:eastAsia="en-AU"/>
              </w:rPr>
            </w:pPr>
          </w:p>
        </w:tc>
        <w:tc>
          <w:tcPr>
            <w:tcW w:w="1216" w:type="dxa"/>
          </w:tcPr>
          <w:p w14:paraId="3E11A63C" w14:textId="25DC9231" w:rsidR="004A3741" w:rsidRPr="00A77398" w:rsidRDefault="004A3741" w:rsidP="00A77398">
            <w:pPr>
              <w:pStyle w:val="SmallerText-Black"/>
              <w:rPr>
                <w:lang w:eastAsia="en-AU"/>
              </w:rPr>
            </w:pPr>
          </w:p>
        </w:tc>
      </w:tr>
      <w:tr w:rsidR="004A3741" w14:paraId="0AB5A977" w14:textId="77777777" w:rsidTr="00A77398">
        <w:tc>
          <w:tcPr>
            <w:tcW w:w="2110" w:type="dxa"/>
          </w:tcPr>
          <w:p w14:paraId="4AFACBD2" w14:textId="64F26F4C" w:rsidR="004A3741" w:rsidRPr="00A77398" w:rsidRDefault="004A3741" w:rsidP="00A77398">
            <w:pPr>
              <w:pStyle w:val="SmallerText-Black"/>
              <w:rPr>
                <w:lang w:eastAsia="en-AU"/>
              </w:rPr>
            </w:pPr>
          </w:p>
        </w:tc>
        <w:tc>
          <w:tcPr>
            <w:tcW w:w="672" w:type="dxa"/>
          </w:tcPr>
          <w:p w14:paraId="126A1879" w14:textId="4A8B8176" w:rsidR="004A3741" w:rsidRPr="00A77398" w:rsidRDefault="004A3741" w:rsidP="00A77398">
            <w:pPr>
              <w:pStyle w:val="SmallerText-Black"/>
              <w:rPr>
                <w:lang w:eastAsia="en-AU"/>
              </w:rPr>
            </w:pPr>
          </w:p>
        </w:tc>
        <w:tc>
          <w:tcPr>
            <w:tcW w:w="1916" w:type="dxa"/>
          </w:tcPr>
          <w:p w14:paraId="0B39A3FD" w14:textId="7229D98A" w:rsidR="004A3741" w:rsidRPr="00A77398" w:rsidRDefault="004A3741" w:rsidP="00A77398">
            <w:pPr>
              <w:pStyle w:val="SmallerText-Black"/>
              <w:rPr>
                <w:lang w:eastAsia="en-AU"/>
              </w:rPr>
            </w:pPr>
          </w:p>
        </w:tc>
        <w:tc>
          <w:tcPr>
            <w:tcW w:w="1497" w:type="dxa"/>
          </w:tcPr>
          <w:p w14:paraId="3D54E612" w14:textId="0A7629AF" w:rsidR="004A3741" w:rsidRPr="00A77398" w:rsidRDefault="004A3741" w:rsidP="00A77398">
            <w:pPr>
              <w:pStyle w:val="SmallerText-Black"/>
              <w:rPr>
                <w:lang w:eastAsia="en-AU"/>
              </w:rPr>
            </w:pPr>
          </w:p>
        </w:tc>
        <w:tc>
          <w:tcPr>
            <w:tcW w:w="1789" w:type="dxa"/>
          </w:tcPr>
          <w:p w14:paraId="7D0B0D1D" w14:textId="1FEAB6DE" w:rsidR="004A3741" w:rsidRPr="00A77398" w:rsidRDefault="004A3741" w:rsidP="00A77398">
            <w:pPr>
              <w:pStyle w:val="SmallerText-Black"/>
              <w:rPr>
                <w:lang w:eastAsia="en-AU"/>
              </w:rPr>
            </w:pPr>
          </w:p>
        </w:tc>
        <w:tc>
          <w:tcPr>
            <w:tcW w:w="1216" w:type="dxa"/>
          </w:tcPr>
          <w:p w14:paraId="2C0303CD" w14:textId="3706EE24" w:rsidR="004A3741" w:rsidRPr="00A77398" w:rsidRDefault="004A3741" w:rsidP="00A77398">
            <w:pPr>
              <w:pStyle w:val="SmallerText-Black"/>
              <w:rPr>
                <w:lang w:eastAsia="en-AU"/>
              </w:rPr>
            </w:pPr>
          </w:p>
        </w:tc>
      </w:tr>
      <w:tr w:rsidR="004A3741" w14:paraId="5ED6F22F" w14:textId="77777777" w:rsidTr="00A77398">
        <w:tc>
          <w:tcPr>
            <w:tcW w:w="2110" w:type="dxa"/>
          </w:tcPr>
          <w:p w14:paraId="7632F379" w14:textId="178B1AB2" w:rsidR="004A3741" w:rsidRPr="00A77398" w:rsidRDefault="004A3741" w:rsidP="00A77398">
            <w:pPr>
              <w:pStyle w:val="SmallerText-Black"/>
              <w:rPr>
                <w:lang w:eastAsia="en-AU"/>
              </w:rPr>
            </w:pPr>
          </w:p>
        </w:tc>
        <w:tc>
          <w:tcPr>
            <w:tcW w:w="672" w:type="dxa"/>
          </w:tcPr>
          <w:p w14:paraId="1BB36078" w14:textId="1D9C7D99" w:rsidR="004A3741" w:rsidRPr="00A77398" w:rsidRDefault="004A3741" w:rsidP="00A77398">
            <w:pPr>
              <w:pStyle w:val="SmallerText-Black"/>
              <w:rPr>
                <w:lang w:eastAsia="en-AU"/>
              </w:rPr>
            </w:pPr>
          </w:p>
        </w:tc>
        <w:tc>
          <w:tcPr>
            <w:tcW w:w="1916" w:type="dxa"/>
          </w:tcPr>
          <w:p w14:paraId="4B88AAA5" w14:textId="6AB0D9B2" w:rsidR="004A3741" w:rsidRPr="00A77398" w:rsidRDefault="004A3741" w:rsidP="00A77398">
            <w:pPr>
              <w:pStyle w:val="SmallerText-Black"/>
              <w:rPr>
                <w:lang w:eastAsia="en-AU"/>
              </w:rPr>
            </w:pPr>
          </w:p>
        </w:tc>
        <w:tc>
          <w:tcPr>
            <w:tcW w:w="1497" w:type="dxa"/>
          </w:tcPr>
          <w:p w14:paraId="5507479E" w14:textId="24B5BA17" w:rsidR="004A3741" w:rsidRPr="00A77398" w:rsidRDefault="004A3741" w:rsidP="00A77398">
            <w:pPr>
              <w:pStyle w:val="SmallerText-Black"/>
              <w:rPr>
                <w:lang w:eastAsia="en-AU"/>
              </w:rPr>
            </w:pPr>
          </w:p>
        </w:tc>
        <w:tc>
          <w:tcPr>
            <w:tcW w:w="1789" w:type="dxa"/>
          </w:tcPr>
          <w:p w14:paraId="135363C6" w14:textId="1B7CFAFF" w:rsidR="004A3741" w:rsidRPr="00A77398" w:rsidRDefault="004A3741" w:rsidP="00A77398">
            <w:pPr>
              <w:pStyle w:val="SmallerText-Black"/>
              <w:rPr>
                <w:lang w:eastAsia="en-AU"/>
              </w:rPr>
            </w:pPr>
          </w:p>
        </w:tc>
        <w:tc>
          <w:tcPr>
            <w:tcW w:w="1216" w:type="dxa"/>
          </w:tcPr>
          <w:p w14:paraId="01276193" w14:textId="43A491DF" w:rsidR="004A3741" w:rsidRPr="00A77398" w:rsidRDefault="004A3741" w:rsidP="00A77398">
            <w:pPr>
              <w:pStyle w:val="SmallerText-Black"/>
              <w:rPr>
                <w:lang w:eastAsia="en-AU"/>
              </w:rPr>
            </w:pPr>
          </w:p>
        </w:tc>
      </w:tr>
      <w:tr w:rsidR="004A3741" w14:paraId="7B4952AB" w14:textId="77777777" w:rsidTr="00A77398">
        <w:tc>
          <w:tcPr>
            <w:tcW w:w="2110" w:type="dxa"/>
          </w:tcPr>
          <w:p w14:paraId="7715CE3D" w14:textId="5A5CD600" w:rsidR="004A3741" w:rsidRPr="00A77398" w:rsidRDefault="004A3741" w:rsidP="00A77398">
            <w:pPr>
              <w:pStyle w:val="SmallerText-Black"/>
              <w:rPr>
                <w:lang w:eastAsia="en-AU"/>
              </w:rPr>
            </w:pPr>
          </w:p>
        </w:tc>
        <w:tc>
          <w:tcPr>
            <w:tcW w:w="672" w:type="dxa"/>
          </w:tcPr>
          <w:p w14:paraId="1A95E54F" w14:textId="32574E1F" w:rsidR="004A3741" w:rsidRPr="00A77398" w:rsidRDefault="004A3741" w:rsidP="00A77398">
            <w:pPr>
              <w:pStyle w:val="SmallerText-Black"/>
              <w:rPr>
                <w:lang w:eastAsia="en-AU"/>
              </w:rPr>
            </w:pPr>
          </w:p>
        </w:tc>
        <w:tc>
          <w:tcPr>
            <w:tcW w:w="1916" w:type="dxa"/>
          </w:tcPr>
          <w:p w14:paraId="038AD7F4" w14:textId="3ABE51DD" w:rsidR="004A3741" w:rsidRPr="00A77398" w:rsidRDefault="004A3741" w:rsidP="00A77398">
            <w:pPr>
              <w:pStyle w:val="SmallerText-Black"/>
              <w:rPr>
                <w:lang w:eastAsia="en-AU"/>
              </w:rPr>
            </w:pPr>
          </w:p>
        </w:tc>
        <w:tc>
          <w:tcPr>
            <w:tcW w:w="1497" w:type="dxa"/>
          </w:tcPr>
          <w:p w14:paraId="008B4D5D" w14:textId="464AB2E8" w:rsidR="004A3741" w:rsidRPr="00A77398" w:rsidRDefault="004A3741" w:rsidP="00A77398">
            <w:pPr>
              <w:pStyle w:val="SmallerText-Black"/>
              <w:rPr>
                <w:lang w:eastAsia="en-AU"/>
              </w:rPr>
            </w:pPr>
          </w:p>
        </w:tc>
        <w:tc>
          <w:tcPr>
            <w:tcW w:w="1789" w:type="dxa"/>
          </w:tcPr>
          <w:p w14:paraId="7B239238" w14:textId="65AD5960" w:rsidR="004A3741" w:rsidRPr="00A77398" w:rsidRDefault="004A3741" w:rsidP="00A77398">
            <w:pPr>
              <w:pStyle w:val="SmallerText-Black"/>
              <w:rPr>
                <w:lang w:eastAsia="en-AU"/>
              </w:rPr>
            </w:pPr>
          </w:p>
        </w:tc>
        <w:tc>
          <w:tcPr>
            <w:tcW w:w="1216" w:type="dxa"/>
          </w:tcPr>
          <w:p w14:paraId="1EAD5958" w14:textId="4E8BD669" w:rsidR="004A3741" w:rsidRPr="00A77398" w:rsidRDefault="004A3741" w:rsidP="00A77398">
            <w:pPr>
              <w:pStyle w:val="SmallerText-Black"/>
              <w:rPr>
                <w:lang w:eastAsia="en-AU"/>
              </w:rPr>
            </w:pPr>
          </w:p>
        </w:tc>
      </w:tr>
      <w:tr w:rsidR="004A3741" w14:paraId="29CB67D8" w14:textId="77777777" w:rsidTr="00A77398">
        <w:tc>
          <w:tcPr>
            <w:tcW w:w="2110" w:type="dxa"/>
          </w:tcPr>
          <w:p w14:paraId="46F551D2" w14:textId="1F83F9A4" w:rsidR="004A3741" w:rsidRPr="00A77398" w:rsidRDefault="004A3741" w:rsidP="00A77398">
            <w:pPr>
              <w:pStyle w:val="SmallerText-Black"/>
              <w:rPr>
                <w:lang w:eastAsia="en-AU"/>
              </w:rPr>
            </w:pPr>
          </w:p>
        </w:tc>
        <w:tc>
          <w:tcPr>
            <w:tcW w:w="672" w:type="dxa"/>
          </w:tcPr>
          <w:p w14:paraId="4C50CE1D" w14:textId="084378F5" w:rsidR="004A3741" w:rsidRPr="00A77398" w:rsidRDefault="004A3741" w:rsidP="00A77398">
            <w:pPr>
              <w:pStyle w:val="SmallerText-Black"/>
              <w:rPr>
                <w:lang w:eastAsia="en-AU"/>
              </w:rPr>
            </w:pPr>
          </w:p>
        </w:tc>
        <w:tc>
          <w:tcPr>
            <w:tcW w:w="1916" w:type="dxa"/>
          </w:tcPr>
          <w:p w14:paraId="53000CCB" w14:textId="2FA5D75B" w:rsidR="004A3741" w:rsidRPr="00A77398" w:rsidRDefault="004A3741" w:rsidP="00A77398">
            <w:pPr>
              <w:pStyle w:val="SmallerText-Black"/>
              <w:rPr>
                <w:lang w:eastAsia="en-AU"/>
              </w:rPr>
            </w:pPr>
          </w:p>
        </w:tc>
        <w:tc>
          <w:tcPr>
            <w:tcW w:w="1497" w:type="dxa"/>
          </w:tcPr>
          <w:p w14:paraId="43F7B4EB" w14:textId="247B778B" w:rsidR="004A3741" w:rsidRPr="00A77398" w:rsidRDefault="004A3741" w:rsidP="00A77398">
            <w:pPr>
              <w:pStyle w:val="SmallerText-Black"/>
              <w:rPr>
                <w:lang w:eastAsia="en-AU"/>
              </w:rPr>
            </w:pPr>
          </w:p>
        </w:tc>
        <w:tc>
          <w:tcPr>
            <w:tcW w:w="1789" w:type="dxa"/>
          </w:tcPr>
          <w:p w14:paraId="10E467CD" w14:textId="7DBF06F9" w:rsidR="004A3741" w:rsidRPr="00A77398" w:rsidRDefault="004A3741" w:rsidP="00A77398">
            <w:pPr>
              <w:pStyle w:val="SmallerText-Black"/>
              <w:rPr>
                <w:lang w:eastAsia="en-AU"/>
              </w:rPr>
            </w:pPr>
          </w:p>
        </w:tc>
        <w:tc>
          <w:tcPr>
            <w:tcW w:w="1216" w:type="dxa"/>
          </w:tcPr>
          <w:p w14:paraId="256EE171" w14:textId="368A9691" w:rsidR="004A3741" w:rsidRPr="00A77398" w:rsidRDefault="004A3741" w:rsidP="00A77398">
            <w:pPr>
              <w:pStyle w:val="SmallerText-Black"/>
              <w:rPr>
                <w:lang w:eastAsia="en-AU"/>
              </w:rPr>
            </w:pPr>
          </w:p>
        </w:tc>
      </w:tr>
      <w:tr w:rsidR="004A3741" w14:paraId="7865A6F2" w14:textId="77777777" w:rsidTr="00A77398">
        <w:tc>
          <w:tcPr>
            <w:tcW w:w="2110" w:type="dxa"/>
          </w:tcPr>
          <w:p w14:paraId="7B5BA15B" w14:textId="709E77F6" w:rsidR="004A3741" w:rsidRPr="00A77398" w:rsidRDefault="004A3741" w:rsidP="00A77398">
            <w:pPr>
              <w:pStyle w:val="SmallerText-Black"/>
              <w:rPr>
                <w:lang w:eastAsia="en-AU"/>
              </w:rPr>
            </w:pPr>
          </w:p>
        </w:tc>
        <w:tc>
          <w:tcPr>
            <w:tcW w:w="672" w:type="dxa"/>
          </w:tcPr>
          <w:p w14:paraId="054A22BD" w14:textId="07E17DA9" w:rsidR="004A3741" w:rsidRPr="00A77398" w:rsidRDefault="004A3741" w:rsidP="00A77398">
            <w:pPr>
              <w:pStyle w:val="SmallerText-Black"/>
              <w:rPr>
                <w:lang w:eastAsia="en-AU"/>
              </w:rPr>
            </w:pPr>
          </w:p>
        </w:tc>
        <w:tc>
          <w:tcPr>
            <w:tcW w:w="1916" w:type="dxa"/>
          </w:tcPr>
          <w:p w14:paraId="082357BF" w14:textId="7ED68CB8" w:rsidR="004A3741" w:rsidRPr="00A77398" w:rsidRDefault="004A3741" w:rsidP="00A77398">
            <w:pPr>
              <w:pStyle w:val="SmallerText-Black"/>
              <w:rPr>
                <w:lang w:eastAsia="en-AU"/>
              </w:rPr>
            </w:pPr>
          </w:p>
        </w:tc>
        <w:tc>
          <w:tcPr>
            <w:tcW w:w="1497" w:type="dxa"/>
          </w:tcPr>
          <w:p w14:paraId="4EE9FEDF" w14:textId="5FE56813" w:rsidR="004A3741" w:rsidRPr="00A77398" w:rsidRDefault="004A3741" w:rsidP="00A77398">
            <w:pPr>
              <w:pStyle w:val="SmallerText-Black"/>
              <w:rPr>
                <w:lang w:eastAsia="en-AU"/>
              </w:rPr>
            </w:pPr>
          </w:p>
        </w:tc>
        <w:tc>
          <w:tcPr>
            <w:tcW w:w="1789" w:type="dxa"/>
          </w:tcPr>
          <w:p w14:paraId="01E38B9B" w14:textId="769F7F59" w:rsidR="004A3741" w:rsidRPr="00A77398" w:rsidRDefault="004A3741" w:rsidP="00A77398">
            <w:pPr>
              <w:pStyle w:val="SmallerText-Black"/>
              <w:rPr>
                <w:lang w:eastAsia="en-AU"/>
              </w:rPr>
            </w:pPr>
          </w:p>
        </w:tc>
        <w:tc>
          <w:tcPr>
            <w:tcW w:w="1216" w:type="dxa"/>
          </w:tcPr>
          <w:p w14:paraId="116F5D94" w14:textId="250CC99E" w:rsidR="004A3741" w:rsidRPr="00A77398" w:rsidRDefault="004A3741" w:rsidP="00A77398">
            <w:pPr>
              <w:pStyle w:val="SmallerText-Black"/>
              <w:rPr>
                <w:lang w:eastAsia="en-AU"/>
              </w:rPr>
            </w:pPr>
          </w:p>
        </w:tc>
      </w:tr>
      <w:tr w:rsidR="004A3741" w14:paraId="29081792" w14:textId="77777777" w:rsidTr="00A77398">
        <w:tc>
          <w:tcPr>
            <w:tcW w:w="2110" w:type="dxa"/>
          </w:tcPr>
          <w:p w14:paraId="6EC27AE3" w14:textId="330EE472" w:rsidR="004A3741" w:rsidRPr="00A77398" w:rsidRDefault="004A3741" w:rsidP="00A77398">
            <w:pPr>
              <w:pStyle w:val="SmallerText-Black"/>
              <w:rPr>
                <w:lang w:eastAsia="en-AU"/>
              </w:rPr>
            </w:pPr>
          </w:p>
        </w:tc>
        <w:tc>
          <w:tcPr>
            <w:tcW w:w="672" w:type="dxa"/>
          </w:tcPr>
          <w:p w14:paraId="35F142BD" w14:textId="348024C2" w:rsidR="004A3741" w:rsidRPr="00A77398" w:rsidRDefault="004A3741" w:rsidP="00A77398">
            <w:pPr>
              <w:pStyle w:val="SmallerText-Black"/>
              <w:rPr>
                <w:lang w:eastAsia="en-AU"/>
              </w:rPr>
            </w:pPr>
          </w:p>
        </w:tc>
        <w:tc>
          <w:tcPr>
            <w:tcW w:w="1916" w:type="dxa"/>
          </w:tcPr>
          <w:p w14:paraId="039A1246" w14:textId="4C780C64" w:rsidR="004A3741" w:rsidRPr="00A77398" w:rsidRDefault="004A3741" w:rsidP="00A77398">
            <w:pPr>
              <w:pStyle w:val="SmallerText-Black"/>
              <w:rPr>
                <w:lang w:eastAsia="en-AU"/>
              </w:rPr>
            </w:pPr>
          </w:p>
        </w:tc>
        <w:tc>
          <w:tcPr>
            <w:tcW w:w="1497" w:type="dxa"/>
          </w:tcPr>
          <w:p w14:paraId="48BBB117" w14:textId="5DB03898" w:rsidR="004A3741" w:rsidRPr="00A77398" w:rsidRDefault="004A3741" w:rsidP="00A77398">
            <w:pPr>
              <w:pStyle w:val="SmallerText-Black"/>
              <w:rPr>
                <w:lang w:eastAsia="en-AU"/>
              </w:rPr>
            </w:pPr>
          </w:p>
        </w:tc>
        <w:tc>
          <w:tcPr>
            <w:tcW w:w="1789" w:type="dxa"/>
          </w:tcPr>
          <w:p w14:paraId="638598E5" w14:textId="12E7B24F" w:rsidR="004A3741" w:rsidRPr="00A77398" w:rsidRDefault="004A3741" w:rsidP="00A77398">
            <w:pPr>
              <w:pStyle w:val="SmallerText-Black"/>
              <w:rPr>
                <w:lang w:eastAsia="en-AU"/>
              </w:rPr>
            </w:pPr>
          </w:p>
        </w:tc>
        <w:tc>
          <w:tcPr>
            <w:tcW w:w="1216" w:type="dxa"/>
          </w:tcPr>
          <w:p w14:paraId="1747655B" w14:textId="0A6D01B8" w:rsidR="004A3741" w:rsidRPr="00A77398" w:rsidRDefault="004A3741" w:rsidP="00A77398">
            <w:pPr>
              <w:pStyle w:val="SmallerText-Black"/>
              <w:rPr>
                <w:lang w:eastAsia="en-AU"/>
              </w:rPr>
            </w:pPr>
          </w:p>
        </w:tc>
      </w:tr>
      <w:tr w:rsidR="004A3741" w14:paraId="2D250056" w14:textId="77777777" w:rsidTr="00A77398">
        <w:tc>
          <w:tcPr>
            <w:tcW w:w="2110" w:type="dxa"/>
          </w:tcPr>
          <w:p w14:paraId="367D08C4" w14:textId="3479A6B3" w:rsidR="004A3741" w:rsidRPr="00A77398" w:rsidRDefault="004A3741" w:rsidP="00A77398">
            <w:pPr>
              <w:pStyle w:val="SmallerText-Black"/>
              <w:rPr>
                <w:lang w:eastAsia="en-AU"/>
              </w:rPr>
            </w:pPr>
          </w:p>
        </w:tc>
        <w:tc>
          <w:tcPr>
            <w:tcW w:w="672" w:type="dxa"/>
          </w:tcPr>
          <w:p w14:paraId="75C6210A" w14:textId="39EF82CC" w:rsidR="004A3741" w:rsidRPr="00A77398" w:rsidRDefault="004A3741" w:rsidP="00A77398">
            <w:pPr>
              <w:pStyle w:val="SmallerText-Black"/>
              <w:rPr>
                <w:lang w:eastAsia="en-AU"/>
              </w:rPr>
            </w:pPr>
          </w:p>
        </w:tc>
        <w:tc>
          <w:tcPr>
            <w:tcW w:w="1916" w:type="dxa"/>
          </w:tcPr>
          <w:p w14:paraId="4CEE74AB" w14:textId="019B3291" w:rsidR="004A3741" w:rsidRPr="00A77398" w:rsidRDefault="004A3741" w:rsidP="00A77398">
            <w:pPr>
              <w:pStyle w:val="SmallerText-Black"/>
              <w:rPr>
                <w:lang w:eastAsia="en-AU"/>
              </w:rPr>
            </w:pPr>
          </w:p>
        </w:tc>
        <w:tc>
          <w:tcPr>
            <w:tcW w:w="1497" w:type="dxa"/>
          </w:tcPr>
          <w:p w14:paraId="72FE9DA8" w14:textId="5195F9C1" w:rsidR="004A3741" w:rsidRPr="00A77398" w:rsidRDefault="004A3741" w:rsidP="00A77398">
            <w:pPr>
              <w:pStyle w:val="SmallerText-Black"/>
              <w:rPr>
                <w:lang w:eastAsia="en-AU"/>
              </w:rPr>
            </w:pPr>
          </w:p>
        </w:tc>
        <w:tc>
          <w:tcPr>
            <w:tcW w:w="1789" w:type="dxa"/>
          </w:tcPr>
          <w:p w14:paraId="2CF3388F" w14:textId="12F4BA26" w:rsidR="004A3741" w:rsidRPr="00A77398" w:rsidRDefault="004A3741" w:rsidP="00A77398">
            <w:pPr>
              <w:pStyle w:val="SmallerText-Black"/>
              <w:rPr>
                <w:lang w:eastAsia="en-AU"/>
              </w:rPr>
            </w:pPr>
          </w:p>
        </w:tc>
        <w:tc>
          <w:tcPr>
            <w:tcW w:w="1216" w:type="dxa"/>
          </w:tcPr>
          <w:p w14:paraId="09CD899D" w14:textId="5D5EA535" w:rsidR="004A3741" w:rsidRPr="00A77398" w:rsidRDefault="004A3741" w:rsidP="00A77398">
            <w:pPr>
              <w:pStyle w:val="SmallerText-Black"/>
              <w:rPr>
                <w:lang w:eastAsia="en-AU"/>
              </w:rPr>
            </w:pPr>
          </w:p>
        </w:tc>
      </w:tr>
      <w:tr w:rsidR="004A3741" w14:paraId="70B83A6A" w14:textId="77777777" w:rsidTr="00A77398">
        <w:tc>
          <w:tcPr>
            <w:tcW w:w="2110" w:type="dxa"/>
          </w:tcPr>
          <w:p w14:paraId="7F8AB4D6" w14:textId="11B62B36" w:rsidR="004A3741" w:rsidRPr="00A77398" w:rsidRDefault="004A3741" w:rsidP="00A77398">
            <w:pPr>
              <w:pStyle w:val="SmallerText-Black"/>
              <w:rPr>
                <w:lang w:eastAsia="en-AU"/>
              </w:rPr>
            </w:pPr>
          </w:p>
        </w:tc>
        <w:tc>
          <w:tcPr>
            <w:tcW w:w="672" w:type="dxa"/>
          </w:tcPr>
          <w:p w14:paraId="07486E88" w14:textId="10225F7E" w:rsidR="004A3741" w:rsidRPr="00A77398" w:rsidRDefault="004A3741" w:rsidP="00A77398">
            <w:pPr>
              <w:pStyle w:val="SmallerText-Black"/>
              <w:rPr>
                <w:lang w:eastAsia="en-AU"/>
              </w:rPr>
            </w:pPr>
          </w:p>
        </w:tc>
        <w:tc>
          <w:tcPr>
            <w:tcW w:w="1916" w:type="dxa"/>
          </w:tcPr>
          <w:p w14:paraId="00C50365" w14:textId="242DE7CD" w:rsidR="004A3741" w:rsidRPr="00A77398" w:rsidRDefault="004A3741" w:rsidP="00A77398">
            <w:pPr>
              <w:pStyle w:val="SmallerText-Black"/>
              <w:rPr>
                <w:lang w:eastAsia="en-AU"/>
              </w:rPr>
            </w:pPr>
          </w:p>
        </w:tc>
        <w:tc>
          <w:tcPr>
            <w:tcW w:w="1497" w:type="dxa"/>
          </w:tcPr>
          <w:p w14:paraId="211FDEB5" w14:textId="1A8CBCA6" w:rsidR="004A3741" w:rsidRPr="00A77398" w:rsidRDefault="004A3741" w:rsidP="00A77398">
            <w:pPr>
              <w:pStyle w:val="SmallerText-Black"/>
              <w:rPr>
                <w:lang w:eastAsia="en-AU"/>
              </w:rPr>
            </w:pPr>
          </w:p>
        </w:tc>
        <w:tc>
          <w:tcPr>
            <w:tcW w:w="1789" w:type="dxa"/>
          </w:tcPr>
          <w:p w14:paraId="5EAF9541" w14:textId="38A12ECA" w:rsidR="004A3741" w:rsidRPr="00A77398" w:rsidRDefault="004A3741" w:rsidP="00A77398">
            <w:pPr>
              <w:pStyle w:val="SmallerText-Black"/>
              <w:rPr>
                <w:lang w:eastAsia="en-AU"/>
              </w:rPr>
            </w:pPr>
          </w:p>
        </w:tc>
        <w:tc>
          <w:tcPr>
            <w:tcW w:w="1216" w:type="dxa"/>
          </w:tcPr>
          <w:p w14:paraId="10FDB93E" w14:textId="39FCF71F" w:rsidR="004A3741" w:rsidRPr="00A77398" w:rsidRDefault="004A3741" w:rsidP="00A77398">
            <w:pPr>
              <w:pStyle w:val="SmallerText-Black"/>
              <w:rPr>
                <w:lang w:eastAsia="en-AU"/>
              </w:rPr>
            </w:pPr>
          </w:p>
        </w:tc>
      </w:tr>
      <w:tr w:rsidR="004A3741" w14:paraId="403F7EB3" w14:textId="77777777" w:rsidTr="00A77398">
        <w:tc>
          <w:tcPr>
            <w:tcW w:w="2110" w:type="dxa"/>
          </w:tcPr>
          <w:p w14:paraId="66A5EBDE" w14:textId="18CA89B9" w:rsidR="004A3741" w:rsidRPr="00A77398" w:rsidRDefault="004A3741" w:rsidP="00A77398">
            <w:pPr>
              <w:pStyle w:val="SmallerText-Black"/>
              <w:rPr>
                <w:lang w:eastAsia="en-AU"/>
              </w:rPr>
            </w:pPr>
          </w:p>
        </w:tc>
        <w:tc>
          <w:tcPr>
            <w:tcW w:w="672" w:type="dxa"/>
          </w:tcPr>
          <w:p w14:paraId="06568B21" w14:textId="454F9316" w:rsidR="004A3741" w:rsidRPr="00A77398" w:rsidRDefault="004A3741" w:rsidP="00A77398">
            <w:pPr>
              <w:pStyle w:val="SmallerText-Black"/>
              <w:rPr>
                <w:lang w:eastAsia="en-AU"/>
              </w:rPr>
            </w:pPr>
          </w:p>
        </w:tc>
        <w:tc>
          <w:tcPr>
            <w:tcW w:w="1916" w:type="dxa"/>
          </w:tcPr>
          <w:p w14:paraId="41241E8C" w14:textId="0EB4B34F" w:rsidR="004A3741" w:rsidRPr="00A77398" w:rsidRDefault="004A3741" w:rsidP="00A77398">
            <w:pPr>
              <w:pStyle w:val="SmallerText-Black"/>
              <w:rPr>
                <w:lang w:eastAsia="en-AU"/>
              </w:rPr>
            </w:pPr>
          </w:p>
        </w:tc>
        <w:tc>
          <w:tcPr>
            <w:tcW w:w="1497" w:type="dxa"/>
          </w:tcPr>
          <w:p w14:paraId="21B4A51F" w14:textId="30D8F827" w:rsidR="004A3741" w:rsidRPr="00A77398" w:rsidRDefault="004A3741" w:rsidP="00A77398">
            <w:pPr>
              <w:pStyle w:val="SmallerText-Black"/>
              <w:rPr>
                <w:lang w:eastAsia="en-AU"/>
              </w:rPr>
            </w:pPr>
          </w:p>
        </w:tc>
        <w:tc>
          <w:tcPr>
            <w:tcW w:w="1789" w:type="dxa"/>
          </w:tcPr>
          <w:p w14:paraId="2A2F5BF2" w14:textId="010B7D77" w:rsidR="004A3741" w:rsidRPr="00A77398" w:rsidRDefault="004A3741" w:rsidP="00A77398">
            <w:pPr>
              <w:pStyle w:val="SmallerText-Black"/>
              <w:rPr>
                <w:lang w:eastAsia="en-AU"/>
              </w:rPr>
            </w:pPr>
          </w:p>
        </w:tc>
        <w:tc>
          <w:tcPr>
            <w:tcW w:w="1216" w:type="dxa"/>
          </w:tcPr>
          <w:p w14:paraId="75E729E7" w14:textId="14A46035" w:rsidR="004A3741" w:rsidRPr="00A77398" w:rsidRDefault="004A3741" w:rsidP="00A77398">
            <w:pPr>
              <w:pStyle w:val="SmallerText-Black"/>
              <w:rPr>
                <w:lang w:eastAsia="en-AU"/>
              </w:rPr>
            </w:pPr>
          </w:p>
        </w:tc>
      </w:tr>
      <w:tr w:rsidR="004A3741" w14:paraId="7282855B" w14:textId="77777777" w:rsidTr="00A77398">
        <w:tc>
          <w:tcPr>
            <w:tcW w:w="2110" w:type="dxa"/>
          </w:tcPr>
          <w:p w14:paraId="5EEC7590" w14:textId="78A0912E" w:rsidR="004A3741" w:rsidRPr="00A77398" w:rsidRDefault="004A3741" w:rsidP="00A77398">
            <w:pPr>
              <w:pStyle w:val="SmallerText-Black"/>
              <w:rPr>
                <w:lang w:eastAsia="en-AU"/>
              </w:rPr>
            </w:pPr>
          </w:p>
        </w:tc>
        <w:tc>
          <w:tcPr>
            <w:tcW w:w="672" w:type="dxa"/>
          </w:tcPr>
          <w:p w14:paraId="3066FBAA" w14:textId="1E2E7DE6" w:rsidR="004A3741" w:rsidRPr="00A77398" w:rsidRDefault="004A3741" w:rsidP="00A77398">
            <w:pPr>
              <w:pStyle w:val="SmallerText-Black"/>
              <w:rPr>
                <w:lang w:eastAsia="en-AU"/>
              </w:rPr>
            </w:pPr>
          </w:p>
        </w:tc>
        <w:tc>
          <w:tcPr>
            <w:tcW w:w="1916" w:type="dxa"/>
          </w:tcPr>
          <w:p w14:paraId="79D1873D" w14:textId="04C1E9AE" w:rsidR="004A3741" w:rsidRPr="00A77398" w:rsidRDefault="004A3741" w:rsidP="00A77398">
            <w:pPr>
              <w:pStyle w:val="SmallerText-Black"/>
              <w:rPr>
                <w:lang w:eastAsia="en-AU"/>
              </w:rPr>
            </w:pPr>
          </w:p>
        </w:tc>
        <w:tc>
          <w:tcPr>
            <w:tcW w:w="1497" w:type="dxa"/>
          </w:tcPr>
          <w:p w14:paraId="763E313C" w14:textId="1FB52E67" w:rsidR="004A3741" w:rsidRPr="00A77398" w:rsidRDefault="004A3741" w:rsidP="00A77398">
            <w:pPr>
              <w:pStyle w:val="SmallerText-Black"/>
              <w:rPr>
                <w:lang w:eastAsia="en-AU"/>
              </w:rPr>
            </w:pPr>
          </w:p>
        </w:tc>
        <w:tc>
          <w:tcPr>
            <w:tcW w:w="1789" w:type="dxa"/>
          </w:tcPr>
          <w:p w14:paraId="4AF3B139" w14:textId="3255C6B7" w:rsidR="004A3741" w:rsidRPr="00A77398" w:rsidRDefault="004A3741" w:rsidP="00A77398">
            <w:pPr>
              <w:pStyle w:val="SmallerText-Black"/>
              <w:rPr>
                <w:lang w:eastAsia="en-AU"/>
              </w:rPr>
            </w:pPr>
          </w:p>
        </w:tc>
        <w:tc>
          <w:tcPr>
            <w:tcW w:w="1216" w:type="dxa"/>
          </w:tcPr>
          <w:p w14:paraId="01E2BD3D" w14:textId="2D124E62" w:rsidR="004A3741" w:rsidRPr="00A77398" w:rsidRDefault="004A3741" w:rsidP="00A77398">
            <w:pPr>
              <w:pStyle w:val="SmallerText-Black"/>
              <w:rPr>
                <w:lang w:eastAsia="en-AU"/>
              </w:rPr>
            </w:pPr>
          </w:p>
        </w:tc>
      </w:tr>
      <w:tr w:rsidR="004A3741" w14:paraId="3C54D236" w14:textId="77777777" w:rsidTr="00A77398">
        <w:tc>
          <w:tcPr>
            <w:tcW w:w="2110" w:type="dxa"/>
          </w:tcPr>
          <w:p w14:paraId="1442D6BF" w14:textId="001C6936" w:rsidR="004A3741" w:rsidRPr="00A77398" w:rsidRDefault="004A3741" w:rsidP="00A77398">
            <w:pPr>
              <w:pStyle w:val="SmallerText-Black"/>
              <w:rPr>
                <w:lang w:eastAsia="en-AU"/>
              </w:rPr>
            </w:pPr>
          </w:p>
        </w:tc>
        <w:tc>
          <w:tcPr>
            <w:tcW w:w="672" w:type="dxa"/>
          </w:tcPr>
          <w:p w14:paraId="633509F8" w14:textId="0A3A780E" w:rsidR="004A3741" w:rsidRPr="00A77398" w:rsidRDefault="004A3741" w:rsidP="00A77398">
            <w:pPr>
              <w:pStyle w:val="SmallerText-Black"/>
              <w:rPr>
                <w:lang w:eastAsia="en-AU"/>
              </w:rPr>
            </w:pPr>
          </w:p>
        </w:tc>
        <w:tc>
          <w:tcPr>
            <w:tcW w:w="1916" w:type="dxa"/>
          </w:tcPr>
          <w:p w14:paraId="04CC4BDC" w14:textId="77777777" w:rsidR="004A3741" w:rsidRPr="00A77398" w:rsidRDefault="004A3741" w:rsidP="00A77398">
            <w:pPr>
              <w:pStyle w:val="SmallerText-Black"/>
              <w:rPr>
                <w:lang w:eastAsia="en-AU"/>
              </w:rPr>
            </w:pPr>
          </w:p>
        </w:tc>
        <w:tc>
          <w:tcPr>
            <w:tcW w:w="1497" w:type="dxa"/>
          </w:tcPr>
          <w:p w14:paraId="2C86E574" w14:textId="77777777" w:rsidR="004A3741" w:rsidRPr="00A77398" w:rsidRDefault="004A3741" w:rsidP="00A77398">
            <w:pPr>
              <w:pStyle w:val="SmallerText-Black"/>
              <w:rPr>
                <w:lang w:eastAsia="en-AU"/>
              </w:rPr>
            </w:pPr>
          </w:p>
        </w:tc>
        <w:tc>
          <w:tcPr>
            <w:tcW w:w="1789" w:type="dxa"/>
          </w:tcPr>
          <w:p w14:paraId="4E1D6543" w14:textId="54B6F74F" w:rsidR="004A3741" w:rsidRPr="00A77398" w:rsidRDefault="004A3741" w:rsidP="00A77398">
            <w:pPr>
              <w:pStyle w:val="SmallerText-Black"/>
              <w:rPr>
                <w:lang w:eastAsia="en-AU"/>
              </w:rPr>
            </w:pPr>
          </w:p>
        </w:tc>
        <w:tc>
          <w:tcPr>
            <w:tcW w:w="1216" w:type="dxa"/>
          </w:tcPr>
          <w:p w14:paraId="58C2982D" w14:textId="42EE8D7E" w:rsidR="004A3741" w:rsidRPr="00A77398" w:rsidRDefault="004A3741" w:rsidP="00A77398">
            <w:pPr>
              <w:pStyle w:val="SmallerText-Black"/>
              <w:rPr>
                <w:lang w:eastAsia="en-AU"/>
              </w:rPr>
            </w:pPr>
          </w:p>
        </w:tc>
      </w:tr>
      <w:tr w:rsidR="004A3741" w14:paraId="0858220D" w14:textId="77777777" w:rsidTr="00A77398">
        <w:tc>
          <w:tcPr>
            <w:tcW w:w="2110" w:type="dxa"/>
          </w:tcPr>
          <w:p w14:paraId="1D112F9F" w14:textId="1B146876" w:rsidR="004A3741" w:rsidRPr="00A77398" w:rsidRDefault="004A3741" w:rsidP="00A77398">
            <w:pPr>
              <w:pStyle w:val="SmallerText-Black"/>
              <w:rPr>
                <w:lang w:eastAsia="en-AU"/>
              </w:rPr>
            </w:pPr>
          </w:p>
        </w:tc>
        <w:tc>
          <w:tcPr>
            <w:tcW w:w="672" w:type="dxa"/>
          </w:tcPr>
          <w:p w14:paraId="375C9D9C" w14:textId="74772D5E" w:rsidR="004A3741" w:rsidRPr="00A77398" w:rsidRDefault="004A3741" w:rsidP="00A77398">
            <w:pPr>
              <w:pStyle w:val="SmallerText-Black"/>
              <w:rPr>
                <w:lang w:eastAsia="en-AU"/>
              </w:rPr>
            </w:pPr>
          </w:p>
        </w:tc>
        <w:tc>
          <w:tcPr>
            <w:tcW w:w="1916" w:type="dxa"/>
          </w:tcPr>
          <w:p w14:paraId="77174202" w14:textId="77777777" w:rsidR="004A3741" w:rsidRPr="00A77398" w:rsidRDefault="004A3741" w:rsidP="00A77398">
            <w:pPr>
              <w:pStyle w:val="SmallerText-Black"/>
              <w:rPr>
                <w:lang w:eastAsia="en-AU"/>
              </w:rPr>
            </w:pPr>
          </w:p>
        </w:tc>
        <w:tc>
          <w:tcPr>
            <w:tcW w:w="1497" w:type="dxa"/>
          </w:tcPr>
          <w:p w14:paraId="524C4CD9" w14:textId="77777777" w:rsidR="004A3741" w:rsidRPr="00A77398" w:rsidRDefault="004A3741" w:rsidP="00A77398">
            <w:pPr>
              <w:pStyle w:val="SmallerText-Black"/>
              <w:rPr>
                <w:lang w:eastAsia="en-AU"/>
              </w:rPr>
            </w:pPr>
          </w:p>
        </w:tc>
        <w:tc>
          <w:tcPr>
            <w:tcW w:w="1789" w:type="dxa"/>
          </w:tcPr>
          <w:p w14:paraId="542D0011" w14:textId="6EDB7728" w:rsidR="004A3741" w:rsidRPr="00A77398" w:rsidRDefault="004A3741" w:rsidP="00A77398">
            <w:pPr>
              <w:pStyle w:val="SmallerText-Black"/>
              <w:rPr>
                <w:lang w:eastAsia="en-AU"/>
              </w:rPr>
            </w:pPr>
          </w:p>
        </w:tc>
        <w:tc>
          <w:tcPr>
            <w:tcW w:w="1216" w:type="dxa"/>
          </w:tcPr>
          <w:p w14:paraId="5D6860D8" w14:textId="5CFCF1F7" w:rsidR="004A3741" w:rsidRPr="00A77398" w:rsidRDefault="004A3741" w:rsidP="00A77398">
            <w:pPr>
              <w:pStyle w:val="SmallerText-Black"/>
              <w:rPr>
                <w:lang w:eastAsia="en-AU"/>
              </w:rPr>
            </w:pPr>
          </w:p>
        </w:tc>
      </w:tr>
      <w:tr w:rsidR="004A3741" w14:paraId="25205CE4" w14:textId="77777777" w:rsidTr="00A77398">
        <w:tc>
          <w:tcPr>
            <w:tcW w:w="2110" w:type="dxa"/>
          </w:tcPr>
          <w:p w14:paraId="381F0F8F" w14:textId="1E95172C" w:rsidR="004A3741" w:rsidRPr="00A77398" w:rsidRDefault="004A3741" w:rsidP="00A77398">
            <w:pPr>
              <w:pStyle w:val="SmallerText-Black"/>
              <w:rPr>
                <w:lang w:eastAsia="en-AU"/>
              </w:rPr>
            </w:pPr>
          </w:p>
        </w:tc>
        <w:tc>
          <w:tcPr>
            <w:tcW w:w="672" w:type="dxa"/>
          </w:tcPr>
          <w:p w14:paraId="1AA4BBB1" w14:textId="12994FBF" w:rsidR="004A3741" w:rsidRPr="00A77398" w:rsidRDefault="004A3741" w:rsidP="00A77398">
            <w:pPr>
              <w:pStyle w:val="SmallerText-Black"/>
              <w:rPr>
                <w:lang w:eastAsia="en-AU"/>
              </w:rPr>
            </w:pPr>
          </w:p>
        </w:tc>
        <w:tc>
          <w:tcPr>
            <w:tcW w:w="1916" w:type="dxa"/>
          </w:tcPr>
          <w:p w14:paraId="3CC12781" w14:textId="77777777" w:rsidR="004A3741" w:rsidRPr="00A77398" w:rsidRDefault="004A3741" w:rsidP="00A77398">
            <w:pPr>
              <w:pStyle w:val="SmallerText-Black"/>
              <w:rPr>
                <w:lang w:eastAsia="en-AU"/>
              </w:rPr>
            </w:pPr>
          </w:p>
        </w:tc>
        <w:tc>
          <w:tcPr>
            <w:tcW w:w="1497" w:type="dxa"/>
          </w:tcPr>
          <w:p w14:paraId="59154E2A" w14:textId="77777777" w:rsidR="004A3741" w:rsidRPr="00A77398" w:rsidRDefault="004A3741" w:rsidP="00A77398">
            <w:pPr>
              <w:pStyle w:val="SmallerText-Black"/>
              <w:rPr>
                <w:lang w:eastAsia="en-AU"/>
              </w:rPr>
            </w:pPr>
          </w:p>
        </w:tc>
        <w:tc>
          <w:tcPr>
            <w:tcW w:w="1789" w:type="dxa"/>
          </w:tcPr>
          <w:p w14:paraId="216473FB" w14:textId="63F03E77" w:rsidR="004A3741" w:rsidRPr="00A77398" w:rsidRDefault="004A3741" w:rsidP="00A77398">
            <w:pPr>
              <w:pStyle w:val="SmallerText-Black"/>
              <w:rPr>
                <w:lang w:eastAsia="en-AU"/>
              </w:rPr>
            </w:pPr>
          </w:p>
        </w:tc>
        <w:tc>
          <w:tcPr>
            <w:tcW w:w="1216" w:type="dxa"/>
          </w:tcPr>
          <w:p w14:paraId="25C22C0B" w14:textId="78F82D56" w:rsidR="004A3741" w:rsidRPr="00A77398" w:rsidRDefault="004A3741" w:rsidP="00A77398">
            <w:pPr>
              <w:pStyle w:val="SmallerText-Black"/>
              <w:rPr>
                <w:lang w:eastAsia="en-AU"/>
              </w:rPr>
            </w:pPr>
          </w:p>
        </w:tc>
      </w:tr>
      <w:tr w:rsidR="004A3741" w14:paraId="048766B9" w14:textId="77777777" w:rsidTr="00A77398">
        <w:tc>
          <w:tcPr>
            <w:tcW w:w="2110" w:type="dxa"/>
          </w:tcPr>
          <w:p w14:paraId="659867D3" w14:textId="6A9C595C" w:rsidR="004A3741" w:rsidRPr="00A77398" w:rsidRDefault="004A3741" w:rsidP="00A77398">
            <w:pPr>
              <w:pStyle w:val="SmallerText-Black"/>
              <w:rPr>
                <w:lang w:eastAsia="en-AU"/>
              </w:rPr>
            </w:pPr>
          </w:p>
        </w:tc>
        <w:tc>
          <w:tcPr>
            <w:tcW w:w="672" w:type="dxa"/>
          </w:tcPr>
          <w:p w14:paraId="22D3F10E" w14:textId="06AE5FC2" w:rsidR="004A3741" w:rsidRPr="00A77398" w:rsidRDefault="004A3741" w:rsidP="00A77398">
            <w:pPr>
              <w:pStyle w:val="SmallerText-Black"/>
              <w:rPr>
                <w:lang w:eastAsia="en-AU"/>
              </w:rPr>
            </w:pPr>
          </w:p>
        </w:tc>
        <w:tc>
          <w:tcPr>
            <w:tcW w:w="1916" w:type="dxa"/>
          </w:tcPr>
          <w:p w14:paraId="37D3730A" w14:textId="77777777" w:rsidR="004A3741" w:rsidRPr="00A77398" w:rsidRDefault="004A3741" w:rsidP="00A77398">
            <w:pPr>
              <w:pStyle w:val="SmallerText-Black"/>
              <w:rPr>
                <w:lang w:eastAsia="en-AU"/>
              </w:rPr>
            </w:pPr>
          </w:p>
        </w:tc>
        <w:tc>
          <w:tcPr>
            <w:tcW w:w="1497" w:type="dxa"/>
          </w:tcPr>
          <w:p w14:paraId="45F10F03" w14:textId="77777777" w:rsidR="004A3741" w:rsidRPr="00A77398" w:rsidRDefault="004A3741" w:rsidP="00A77398">
            <w:pPr>
              <w:pStyle w:val="SmallerText-Black"/>
              <w:rPr>
                <w:lang w:eastAsia="en-AU"/>
              </w:rPr>
            </w:pPr>
          </w:p>
        </w:tc>
        <w:tc>
          <w:tcPr>
            <w:tcW w:w="1789" w:type="dxa"/>
          </w:tcPr>
          <w:p w14:paraId="4BD9D1C3" w14:textId="1096DD24" w:rsidR="004A3741" w:rsidRPr="00A77398" w:rsidRDefault="004A3741" w:rsidP="00A77398">
            <w:pPr>
              <w:pStyle w:val="SmallerText-Black"/>
              <w:rPr>
                <w:lang w:eastAsia="en-AU"/>
              </w:rPr>
            </w:pPr>
          </w:p>
        </w:tc>
        <w:tc>
          <w:tcPr>
            <w:tcW w:w="1216" w:type="dxa"/>
          </w:tcPr>
          <w:p w14:paraId="7E51005A" w14:textId="58A6C315" w:rsidR="004A3741" w:rsidRPr="00A77398" w:rsidRDefault="004A3741" w:rsidP="00A77398">
            <w:pPr>
              <w:pStyle w:val="SmallerText-Black"/>
              <w:rPr>
                <w:lang w:eastAsia="en-AU"/>
              </w:rPr>
            </w:pPr>
          </w:p>
        </w:tc>
      </w:tr>
      <w:tr w:rsidR="004A3741" w14:paraId="028D3531" w14:textId="77777777" w:rsidTr="00A77398">
        <w:tc>
          <w:tcPr>
            <w:tcW w:w="2110" w:type="dxa"/>
          </w:tcPr>
          <w:p w14:paraId="597C7B95" w14:textId="2F5E47CA" w:rsidR="004A3741" w:rsidRPr="00A77398" w:rsidRDefault="004A3741" w:rsidP="00A77398">
            <w:pPr>
              <w:pStyle w:val="SmallerText-Black"/>
              <w:rPr>
                <w:lang w:eastAsia="en-AU"/>
              </w:rPr>
            </w:pPr>
          </w:p>
        </w:tc>
        <w:tc>
          <w:tcPr>
            <w:tcW w:w="672" w:type="dxa"/>
          </w:tcPr>
          <w:p w14:paraId="179DDBB2" w14:textId="679DE4C5" w:rsidR="004A3741" w:rsidRPr="00A77398" w:rsidRDefault="004A3741" w:rsidP="00A77398">
            <w:pPr>
              <w:pStyle w:val="SmallerText-Black"/>
              <w:rPr>
                <w:lang w:eastAsia="en-AU"/>
              </w:rPr>
            </w:pPr>
          </w:p>
        </w:tc>
        <w:tc>
          <w:tcPr>
            <w:tcW w:w="1916" w:type="dxa"/>
          </w:tcPr>
          <w:p w14:paraId="1E0209F7" w14:textId="77777777" w:rsidR="004A3741" w:rsidRPr="00A77398" w:rsidRDefault="004A3741" w:rsidP="00A77398">
            <w:pPr>
              <w:pStyle w:val="SmallerText-Black"/>
              <w:rPr>
                <w:lang w:eastAsia="en-AU"/>
              </w:rPr>
            </w:pPr>
          </w:p>
        </w:tc>
        <w:tc>
          <w:tcPr>
            <w:tcW w:w="1497" w:type="dxa"/>
          </w:tcPr>
          <w:p w14:paraId="4F451B73" w14:textId="77777777" w:rsidR="004A3741" w:rsidRPr="00A77398" w:rsidRDefault="004A3741" w:rsidP="00A77398">
            <w:pPr>
              <w:pStyle w:val="SmallerText-Black"/>
              <w:rPr>
                <w:lang w:eastAsia="en-AU"/>
              </w:rPr>
            </w:pPr>
          </w:p>
        </w:tc>
        <w:tc>
          <w:tcPr>
            <w:tcW w:w="1789" w:type="dxa"/>
          </w:tcPr>
          <w:p w14:paraId="293AF900" w14:textId="74AE8E81" w:rsidR="004A3741" w:rsidRPr="00A77398" w:rsidRDefault="004A3741" w:rsidP="00A77398">
            <w:pPr>
              <w:pStyle w:val="SmallerText-Black"/>
              <w:rPr>
                <w:lang w:eastAsia="en-AU"/>
              </w:rPr>
            </w:pPr>
          </w:p>
        </w:tc>
        <w:tc>
          <w:tcPr>
            <w:tcW w:w="1216" w:type="dxa"/>
          </w:tcPr>
          <w:p w14:paraId="566F2FE5" w14:textId="0B1D0DFE" w:rsidR="004A3741" w:rsidRPr="00A77398" w:rsidRDefault="004A3741" w:rsidP="00A77398">
            <w:pPr>
              <w:pStyle w:val="SmallerText-Black"/>
              <w:rPr>
                <w:lang w:eastAsia="en-AU"/>
              </w:rPr>
            </w:pPr>
          </w:p>
        </w:tc>
      </w:tr>
      <w:tr w:rsidR="004A3741" w14:paraId="4B534D6B" w14:textId="77777777" w:rsidTr="00A77398">
        <w:tc>
          <w:tcPr>
            <w:tcW w:w="2110" w:type="dxa"/>
          </w:tcPr>
          <w:p w14:paraId="7E3E59D6" w14:textId="1ECFF2F9" w:rsidR="004A3741" w:rsidRPr="00A77398" w:rsidRDefault="004A3741" w:rsidP="00A77398">
            <w:pPr>
              <w:pStyle w:val="SmallerText-Black"/>
              <w:rPr>
                <w:lang w:eastAsia="en-AU"/>
              </w:rPr>
            </w:pPr>
          </w:p>
        </w:tc>
        <w:tc>
          <w:tcPr>
            <w:tcW w:w="672" w:type="dxa"/>
          </w:tcPr>
          <w:p w14:paraId="39095A0F" w14:textId="1AFAB3C9" w:rsidR="004A3741" w:rsidRPr="00A77398" w:rsidRDefault="004A3741" w:rsidP="00A77398">
            <w:pPr>
              <w:pStyle w:val="SmallerText-Black"/>
              <w:rPr>
                <w:lang w:eastAsia="en-AU"/>
              </w:rPr>
            </w:pPr>
          </w:p>
        </w:tc>
        <w:tc>
          <w:tcPr>
            <w:tcW w:w="1916" w:type="dxa"/>
          </w:tcPr>
          <w:p w14:paraId="36D0D0D5" w14:textId="77777777" w:rsidR="004A3741" w:rsidRPr="00A77398" w:rsidRDefault="004A3741" w:rsidP="00A77398">
            <w:pPr>
              <w:pStyle w:val="SmallerText-Black"/>
              <w:rPr>
                <w:lang w:eastAsia="en-AU"/>
              </w:rPr>
            </w:pPr>
          </w:p>
        </w:tc>
        <w:tc>
          <w:tcPr>
            <w:tcW w:w="1497" w:type="dxa"/>
          </w:tcPr>
          <w:p w14:paraId="03E85DFD" w14:textId="77777777" w:rsidR="004A3741" w:rsidRPr="00A77398" w:rsidRDefault="004A3741" w:rsidP="00A77398">
            <w:pPr>
              <w:pStyle w:val="SmallerText-Black"/>
              <w:rPr>
                <w:lang w:eastAsia="en-AU"/>
              </w:rPr>
            </w:pPr>
          </w:p>
        </w:tc>
        <w:tc>
          <w:tcPr>
            <w:tcW w:w="1789" w:type="dxa"/>
          </w:tcPr>
          <w:p w14:paraId="046A67E3" w14:textId="202733CB" w:rsidR="004A3741" w:rsidRPr="00A77398" w:rsidRDefault="004A3741" w:rsidP="00A77398">
            <w:pPr>
              <w:pStyle w:val="SmallerText-Black"/>
              <w:rPr>
                <w:lang w:eastAsia="en-AU"/>
              </w:rPr>
            </w:pPr>
          </w:p>
        </w:tc>
        <w:tc>
          <w:tcPr>
            <w:tcW w:w="1216" w:type="dxa"/>
          </w:tcPr>
          <w:p w14:paraId="0120330E" w14:textId="4EF4CB47" w:rsidR="004A3741" w:rsidRPr="00A77398" w:rsidRDefault="004A3741" w:rsidP="00A77398">
            <w:pPr>
              <w:pStyle w:val="SmallerText-Black"/>
              <w:rPr>
                <w:lang w:eastAsia="en-AU"/>
              </w:rPr>
            </w:pPr>
          </w:p>
        </w:tc>
      </w:tr>
      <w:tr w:rsidR="004A3741" w14:paraId="2D34E524" w14:textId="77777777" w:rsidTr="00A77398">
        <w:tc>
          <w:tcPr>
            <w:tcW w:w="2110" w:type="dxa"/>
          </w:tcPr>
          <w:p w14:paraId="55CDD797" w14:textId="0D8501D8" w:rsidR="004A3741" w:rsidRPr="00A77398" w:rsidRDefault="004A3741" w:rsidP="00A77398">
            <w:pPr>
              <w:pStyle w:val="SmallerText-Black"/>
              <w:rPr>
                <w:lang w:eastAsia="en-AU"/>
              </w:rPr>
            </w:pPr>
          </w:p>
        </w:tc>
        <w:tc>
          <w:tcPr>
            <w:tcW w:w="672" w:type="dxa"/>
          </w:tcPr>
          <w:p w14:paraId="54D4995D" w14:textId="6B2F3805" w:rsidR="004A3741" w:rsidRPr="00A77398" w:rsidRDefault="004A3741" w:rsidP="00A77398">
            <w:pPr>
              <w:pStyle w:val="SmallerText-Black"/>
              <w:rPr>
                <w:lang w:eastAsia="en-AU"/>
              </w:rPr>
            </w:pPr>
          </w:p>
        </w:tc>
        <w:tc>
          <w:tcPr>
            <w:tcW w:w="1916" w:type="dxa"/>
          </w:tcPr>
          <w:p w14:paraId="7B0C78FF" w14:textId="77777777" w:rsidR="004A3741" w:rsidRPr="00A77398" w:rsidRDefault="004A3741" w:rsidP="00A77398">
            <w:pPr>
              <w:pStyle w:val="SmallerText-Black"/>
              <w:rPr>
                <w:lang w:eastAsia="en-AU"/>
              </w:rPr>
            </w:pPr>
          </w:p>
        </w:tc>
        <w:tc>
          <w:tcPr>
            <w:tcW w:w="1497" w:type="dxa"/>
          </w:tcPr>
          <w:p w14:paraId="288AC447" w14:textId="77777777" w:rsidR="004A3741" w:rsidRPr="00A77398" w:rsidRDefault="004A3741" w:rsidP="00A77398">
            <w:pPr>
              <w:pStyle w:val="SmallerText-Black"/>
              <w:rPr>
                <w:lang w:eastAsia="en-AU"/>
              </w:rPr>
            </w:pPr>
          </w:p>
        </w:tc>
        <w:tc>
          <w:tcPr>
            <w:tcW w:w="1789" w:type="dxa"/>
          </w:tcPr>
          <w:p w14:paraId="6E989229" w14:textId="30DEB76A" w:rsidR="004A3741" w:rsidRPr="00A77398" w:rsidRDefault="004A3741" w:rsidP="00A77398">
            <w:pPr>
              <w:pStyle w:val="SmallerText-Black"/>
              <w:rPr>
                <w:lang w:eastAsia="en-AU"/>
              </w:rPr>
            </w:pPr>
          </w:p>
        </w:tc>
        <w:tc>
          <w:tcPr>
            <w:tcW w:w="1216" w:type="dxa"/>
          </w:tcPr>
          <w:p w14:paraId="6E2C1BD6" w14:textId="2AA902D7" w:rsidR="004A3741" w:rsidRPr="00A77398" w:rsidRDefault="004A3741" w:rsidP="00A77398">
            <w:pPr>
              <w:pStyle w:val="SmallerText-Black"/>
              <w:rPr>
                <w:lang w:eastAsia="en-AU"/>
              </w:rPr>
            </w:pPr>
          </w:p>
        </w:tc>
      </w:tr>
      <w:tr w:rsidR="004A3741" w14:paraId="6E60A592" w14:textId="77777777" w:rsidTr="00A77398">
        <w:tc>
          <w:tcPr>
            <w:tcW w:w="7984" w:type="dxa"/>
            <w:gridSpan w:val="5"/>
          </w:tcPr>
          <w:p w14:paraId="61476E6B" w14:textId="77777777" w:rsidR="004A3741" w:rsidRPr="00A77398" w:rsidRDefault="004A3741" w:rsidP="00A77398">
            <w:pPr>
              <w:pStyle w:val="SmallerText-Black"/>
              <w:jc w:val="right"/>
              <w:rPr>
                <w:lang w:eastAsia="en-AU"/>
              </w:rPr>
            </w:pPr>
            <w:r w:rsidRPr="00A77398">
              <w:rPr>
                <w:lang w:eastAsia="en-AU"/>
              </w:rPr>
              <w:t>Sub total</w:t>
            </w:r>
          </w:p>
        </w:tc>
        <w:tc>
          <w:tcPr>
            <w:tcW w:w="1216" w:type="dxa"/>
          </w:tcPr>
          <w:p w14:paraId="0C63DEA2" w14:textId="762D6FE8" w:rsidR="004A3741" w:rsidRPr="00A77398" w:rsidRDefault="004A3741" w:rsidP="00A77398">
            <w:pPr>
              <w:pStyle w:val="SmallerText-Black"/>
              <w:rPr>
                <w:lang w:eastAsia="en-AU"/>
              </w:rPr>
            </w:pPr>
          </w:p>
        </w:tc>
      </w:tr>
      <w:tr w:rsidR="004A3741" w14:paraId="776BEB6E" w14:textId="77777777" w:rsidTr="00A77398">
        <w:tc>
          <w:tcPr>
            <w:tcW w:w="7984" w:type="dxa"/>
            <w:gridSpan w:val="5"/>
          </w:tcPr>
          <w:p w14:paraId="0CBCBF23" w14:textId="77777777" w:rsidR="004A3741" w:rsidRPr="00A77398" w:rsidRDefault="004A3741" w:rsidP="00A77398">
            <w:pPr>
              <w:pStyle w:val="SmallerText-Black"/>
              <w:jc w:val="right"/>
              <w:rPr>
                <w:lang w:eastAsia="en-AU"/>
              </w:rPr>
            </w:pPr>
            <w:r w:rsidRPr="00A77398">
              <w:rPr>
                <w:lang w:eastAsia="en-AU"/>
              </w:rPr>
              <w:t>GST</w:t>
            </w:r>
          </w:p>
        </w:tc>
        <w:tc>
          <w:tcPr>
            <w:tcW w:w="1216" w:type="dxa"/>
          </w:tcPr>
          <w:p w14:paraId="3FFD672C" w14:textId="482B0F64" w:rsidR="004A3741" w:rsidRPr="00A77398" w:rsidRDefault="004A3741" w:rsidP="00A77398">
            <w:pPr>
              <w:pStyle w:val="SmallerText-Black"/>
              <w:rPr>
                <w:lang w:eastAsia="en-AU"/>
              </w:rPr>
            </w:pPr>
          </w:p>
        </w:tc>
      </w:tr>
      <w:tr w:rsidR="004A3741" w14:paraId="58DA5B22" w14:textId="77777777" w:rsidTr="00A77398">
        <w:tc>
          <w:tcPr>
            <w:tcW w:w="7984" w:type="dxa"/>
            <w:gridSpan w:val="5"/>
          </w:tcPr>
          <w:p w14:paraId="0233E31C" w14:textId="77777777" w:rsidR="004A3741" w:rsidRPr="00A77398" w:rsidRDefault="004A3741" w:rsidP="00A77398">
            <w:pPr>
              <w:pStyle w:val="SmallerText-Black"/>
              <w:jc w:val="right"/>
              <w:rPr>
                <w:lang w:eastAsia="en-AU"/>
              </w:rPr>
            </w:pPr>
            <w:r w:rsidRPr="00A77398">
              <w:rPr>
                <w:lang w:eastAsia="en-AU"/>
              </w:rPr>
              <w:t>Total</w:t>
            </w:r>
          </w:p>
        </w:tc>
        <w:tc>
          <w:tcPr>
            <w:tcW w:w="1216" w:type="dxa"/>
          </w:tcPr>
          <w:p w14:paraId="1B9C5E4C" w14:textId="36FA4FC3" w:rsidR="004A3741" w:rsidRPr="00A77398" w:rsidRDefault="004A3741" w:rsidP="00A77398">
            <w:pPr>
              <w:pStyle w:val="SmallerText-Black"/>
              <w:rPr>
                <w:lang w:eastAsia="en-AU"/>
              </w:rPr>
            </w:pPr>
          </w:p>
        </w:tc>
      </w:tr>
    </w:tbl>
    <w:p w14:paraId="5D0416A8" w14:textId="77777777" w:rsidR="00F868A4" w:rsidRDefault="00F868A4" w:rsidP="004A3741">
      <w:pPr>
        <w:rPr>
          <w:lang w:eastAsia="en-AU"/>
        </w:rPr>
      </w:pPr>
    </w:p>
    <w:p w14:paraId="16AE4A26" w14:textId="77777777" w:rsidR="00F868A4" w:rsidRDefault="00F868A4">
      <w:pPr>
        <w:tabs>
          <w:tab w:val="clear" w:pos="284"/>
        </w:tabs>
        <w:spacing w:before="0" w:after="200" w:line="276" w:lineRule="auto"/>
        <w:rPr>
          <w:lang w:eastAsia="en-AU"/>
        </w:rPr>
      </w:pPr>
      <w:r>
        <w:rPr>
          <w:lang w:eastAsia="en-AU"/>
        </w:rPr>
        <w:br w:type="page"/>
      </w:r>
    </w:p>
    <w:p w14:paraId="5E1816FD" w14:textId="7EF8DC4D" w:rsidR="004A3741" w:rsidRDefault="00C45371" w:rsidP="00C45371">
      <w:pPr>
        <w:pStyle w:val="Heading4"/>
      </w:pPr>
      <w:r>
        <w:lastRenderedPageBreak/>
        <w:t xml:space="preserve">Step </w:t>
      </w:r>
      <w:r w:rsidR="004A3741">
        <w:t>7</w:t>
      </w:r>
      <w:r>
        <w:t>b</w:t>
      </w:r>
      <w:r w:rsidR="004A3741">
        <w:t xml:space="preserve"> </w:t>
      </w:r>
      <w:r w:rsidR="004A3741" w:rsidRPr="005F7314">
        <w:t>Supplier Costing</w:t>
      </w:r>
      <w:r w:rsidR="004A3741">
        <w:t xml:space="preserve"> </w:t>
      </w:r>
    </w:p>
    <w:p w14:paraId="6E1C0901" w14:textId="47CCAE33"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8</w:t>
      </w:r>
      <w:r w:rsidRPr="00054742">
        <w:fldChar w:fldCharType="end"/>
      </w:r>
      <w:r w:rsidRPr="00054742">
        <w:t xml:space="preserve"> </w:t>
      </w:r>
      <w:r>
        <w:t xml:space="preserve">Supplier </w:t>
      </w:r>
      <w:r w:rsidRPr="00D17B57">
        <w:t>Costing</w:t>
      </w:r>
    </w:p>
    <w:tbl>
      <w:tblPr>
        <w:tblStyle w:val="TableGrid"/>
        <w:tblW w:w="0" w:type="auto"/>
        <w:tblLook w:val="04A0" w:firstRow="1" w:lastRow="0" w:firstColumn="1" w:lastColumn="0" w:noHBand="0" w:noVBand="1"/>
      </w:tblPr>
      <w:tblGrid>
        <w:gridCol w:w="2122"/>
        <w:gridCol w:w="1984"/>
        <w:gridCol w:w="851"/>
        <w:gridCol w:w="850"/>
        <w:gridCol w:w="850"/>
        <w:gridCol w:w="851"/>
        <w:gridCol w:w="1552"/>
      </w:tblGrid>
      <w:tr w:rsidR="004A3741" w14:paraId="6D3ED8A2" w14:textId="77777777" w:rsidTr="00A77398">
        <w:trPr>
          <w:cnfStyle w:val="100000000000" w:firstRow="1" w:lastRow="0" w:firstColumn="0" w:lastColumn="0" w:oddVBand="0" w:evenVBand="0" w:oddHBand="0" w:evenHBand="0" w:firstRowFirstColumn="0" w:firstRowLastColumn="0" w:lastRowFirstColumn="0" w:lastRowLastColumn="0"/>
        </w:trPr>
        <w:tc>
          <w:tcPr>
            <w:tcW w:w="2122" w:type="dxa"/>
          </w:tcPr>
          <w:p w14:paraId="5D36DC46" w14:textId="77777777" w:rsidR="004A3741" w:rsidRDefault="004A3741" w:rsidP="00A77398">
            <w:pPr>
              <w:pStyle w:val="SmallerText-Black"/>
              <w:rPr>
                <w:lang w:eastAsia="en-AU"/>
              </w:rPr>
            </w:pPr>
            <w:r>
              <w:rPr>
                <w:lang w:eastAsia="en-AU"/>
              </w:rPr>
              <w:t>Component</w:t>
            </w:r>
          </w:p>
        </w:tc>
        <w:tc>
          <w:tcPr>
            <w:tcW w:w="1984" w:type="dxa"/>
          </w:tcPr>
          <w:p w14:paraId="1CAD46A5" w14:textId="77777777" w:rsidR="004A3741" w:rsidRDefault="004A3741" w:rsidP="00A77398">
            <w:pPr>
              <w:pStyle w:val="SmallerText-Black"/>
              <w:rPr>
                <w:lang w:eastAsia="en-AU"/>
              </w:rPr>
            </w:pPr>
            <w:r>
              <w:rPr>
                <w:lang w:eastAsia="en-AU"/>
              </w:rPr>
              <w:t>Supplier</w:t>
            </w:r>
          </w:p>
        </w:tc>
        <w:tc>
          <w:tcPr>
            <w:tcW w:w="851" w:type="dxa"/>
          </w:tcPr>
          <w:p w14:paraId="3E7BD9EB" w14:textId="77777777" w:rsidR="004A3741" w:rsidRDefault="004A3741" w:rsidP="00A77398">
            <w:pPr>
              <w:pStyle w:val="SmallerText-Black"/>
              <w:jc w:val="center"/>
              <w:rPr>
                <w:lang w:eastAsia="en-AU"/>
              </w:rPr>
            </w:pPr>
            <w:r>
              <w:rPr>
                <w:lang w:eastAsia="en-AU"/>
              </w:rPr>
              <w:t>QTY</w:t>
            </w:r>
          </w:p>
        </w:tc>
        <w:tc>
          <w:tcPr>
            <w:tcW w:w="2551" w:type="dxa"/>
            <w:gridSpan w:val="3"/>
          </w:tcPr>
          <w:p w14:paraId="3063EC21" w14:textId="77777777" w:rsidR="004A3741" w:rsidRDefault="004A3741" w:rsidP="00A77398">
            <w:pPr>
              <w:pStyle w:val="SmallerText-Black"/>
              <w:rPr>
                <w:lang w:eastAsia="en-AU"/>
              </w:rPr>
            </w:pPr>
            <w:r>
              <w:rPr>
                <w:lang w:eastAsia="en-AU"/>
              </w:rPr>
              <w:t>Sizes</w:t>
            </w:r>
          </w:p>
        </w:tc>
        <w:tc>
          <w:tcPr>
            <w:tcW w:w="1552" w:type="dxa"/>
          </w:tcPr>
          <w:p w14:paraId="04668D14" w14:textId="77777777" w:rsidR="004A3741" w:rsidRDefault="004A3741" w:rsidP="00A77398">
            <w:pPr>
              <w:pStyle w:val="SmallerText-Black"/>
              <w:rPr>
                <w:lang w:eastAsia="en-AU"/>
              </w:rPr>
            </w:pPr>
            <w:r>
              <w:rPr>
                <w:lang w:eastAsia="en-AU"/>
              </w:rPr>
              <w:t>Cost ex GST</w:t>
            </w:r>
          </w:p>
        </w:tc>
      </w:tr>
      <w:tr w:rsidR="004A3741" w14:paraId="671F309F" w14:textId="77777777" w:rsidTr="00A77398">
        <w:tc>
          <w:tcPr>
            <w:tcW w:w="2122" w:type="dxa"/>
          </w:tcPr>
          <w:p w14:paraId="1F09AAAD" w14:textId="31A46F35" w:rsidR="004A3741" w:rsidRPr="00A77398" w:rsidRDefault="004A3741" w:rsidP="00A77398">
            <w:pPr>
              <w:pStyle w:val="SmallerText-Black"/>
              <w:rPr>
                <w:lang w:eastAsia="en-AU"/>
              </w:rPr>
            </w:pPr>
          </w:p>
        </w:tc>
        <w:tc>
          <w:tcPr>
            <w:tcW w:w="1984" w:type="dxa"/>
          </w:tcPr>
          <w:p w14:paraId="50E57102" w14:textId="4EFBEC48" w:rsidR="004A3741" w:rsidRPr="00A77398" w:rsidRDefault="004A3741" w:rsidP="00A77398">
            <w:pPr>
              <w:pStyle w:val="SmallerText-Black"/>
              <w:rPr>
                <w:lang w:eastAsia="en-AU"/>
              </w:rPr>
            </w:pPr>
          </w:p>
        </w:tc>
        <w:tc>
          <w:tcPr>
            <w:tcW w:w="851" w:type="dxa"/>
          </w:tcPr>
          <w:p w14:paraId="0D2D427B" w14:textId="4A26D666" w:rsidR="004A3741" w:rsidRPr="00A77398" w:rsidRDefault="004A3741" w:rsidP="00A77398">
            <w:pPr>
              <w:pStyle w:val="SmallerText-Black"/>
              <w:jc w:val="center"/>
              <w:rPr>
                <w:lang w:eastAsia="en-AU"/>
              </w:rPr>
            </w:pPr>
          </w:p>
        </w:tc>
        <w:tc>
          <w:tcPr>
            <w:tcW w:w="850" w:type="dxa"/>
          </w:tcPr>
          <w:p w14:paraId="1C5C199D" w14:textId="3357CB81" w:rsidR="004A3741" w:rsidRPr="00A77398" w:rsidRDefault="004A3741" w:rsidP="00A77398">
            <w:pPr>
              <w:pStyle w:val="SmallerText-Black"/>
              <w:jc w:val="center"/>
              <w:rPr>
                <w:lang w:eastAsia="en-AU"/>
              </w:rPr>
            </w:pPr>
          </w:p>
        </w:tc>
        <w:tc>
          <w:tcPr>
            <w:tcW w:w="850" w:type="dxa"/>
          </w:tcPr>
          <w:p w14:paraId="144F66F7" w14:textId="37AAED21" w:rsidR="004A3741" w:rsidRPr="00A77398" w:rsidRDefault="004A3741" w:rsidP="00A77398">
            <w:pPr>
              <w:pStyle w:val="SmallerText-Black"/>
              <w:rPr>
                <w:lang w:eastAsia="en-AU"/>
              </w:rPr>
            </w:pPr>
          </w:p>
        </w:tc>
        <w:tc>
          <w:tcPr>
            <w:tcW w:w="851" w:type="dxa"/>
          </w:tcPr>
          <w:p w14:paraId="452DDDC8" w14:textId="5774D20C" w:rsidR="004A3741" w:rsidRPr="00A77398" w:rsidRDefault="004A3741" w:rsidP="00A77398">
            <w:pPr>
              <w:pStyle w:val="SmallerText-Black"/>
              <w:rPr>
                <w:lang w:eastAsia="en-AU"/>
              </w:rPr>
            </w:pPr>
          </w:p>
        </w:tc>
        <w:tc>
          <w:tcPr>
            <w:tcW w:w="1552" w:type="dxa"/>
          </w:tcPr>
          <w:p w14:paraId="0BA22983" w14:textId="3D7F4B34" w:rsidR="004A3741" w:rsidRPr="00A77398" w:rsidRDefault="004A3741" w:rsidP="00A77398">
            <w:pPr>
              <w:pStyle w:val="SmallerText-Black"/>
              <w:rPr>
                <w:lang w:eastAsia="en-AU"/>
              </w:rPr>
            </w:pPr>
          </w:p>
        </w:tc>
      </w:tr>
      <w:tr w:rsidR="004A3741" w14:paraId="649452CD" w14:textId="77777777" w:rsidTr="00A77398">
        <w:tc>
          <w:tcPr>
            <w:tcW w:w="2122" w:type="dxa"/>
          </w:tcPr>
          <w:p w14:paraId="32994025" w14:textId="01FCBDAA" w:rsidR="004A3741" w:rsidRPr="00A77398" w:rsidRDefault="004A3741" w:rsidP="00A77398">
            <w:pPr>
              <w:pStyle w:val="SmallerText-Black"/>
              <w:rPr>
                <w:lang w:eastAsia="en-AU"/>
              </w:rPr>
            </w:pPr>
          </w:p>
        </w:tc>
        <w:tc>
          <w:tcPr>
            <w:tcW w:w="1984" w:type="dxa"/>
          </w:tcPr>
          <w:p w14:paraId="3C3E9300" w14:textId="3FCEF794" w:rsidR="004A3741" w:rsidRPr="00A77398" w:rsidRDefault="004A3741" w:rsidP="00A77398">
            <w:pPr>
              <w:pStyle w:val="SmallerText-Black"/>
              <w:rPr>
                <w:lang w:eastAsia="en-AU"/>
              </w:rPr>
            </w:pPr>
          </w:p>
        </w:tc>
        <w:tc>
          <w:tcPr>
            <w:tcW w:w="851" w:type="dxa"/>
          </w:tcPr>
          <w:p w14:paraId="479A2C62" w14:textId="70712615" w:rsidR="004A3741" w:rsidRPr="00A77398" w:rsidRDefault="004A3741" w:rsidP="00A77398">
            <w:pPr>
              <w:pStyle w:val="SmallerText-Black"/>
              <w:jc w:val="center"/>
              <w:rPr>
                <w:lang w:eastAsia="en-AU"/>
              </w:rPr>
            </w:pPr>
          </w:p>
        </w:tc>
        <w:tc>
          <w:tcPr>
            <w:tcW w:w="850" w:type="dxa"/>
          </w:tcPr>
          <w:p w14:paraId="00A58D16" w14:textId="73110EC9" w:rsidR="004A3741" w:rsidRPr="00A77398" w:rsidRDefault="004A3741" w:rsidP="00A77398">
            <w:pPr>
              <w:pStyle w:val="SmallerText-Black"/>
              <w:rPr>
                <w:lang w:eastAsia="en-AU"/>
              </w:rPr>
            </w:pPr>
          </w:p>
        </w:tc>
        <w:tc>
          <w:tcPr>
            <w:tcW w:w="850" w:type="dxa"/>
          </w:tcPr>
          <w:p w14:paraId="6A224487" w14:textId="6A12ECBD" w:rsidR="004A3741" w:rsidRPr="00A77398" w:rsidRDefault="004A3741" w:rsidP="00A77398">
            <w:pPr>
              <w:pStyle w:val="SmallerText-Black"/>
              <w:rPr>
                <w:lang w:eastAsia="en-AU"/>
              </w:rPr>
            </w:pPr>
          </w:p>
        </w:tc>
        <w:tc>
          <w:tcPr>
            <w:tcW w:w="851" w:type="dxa"/>
          </w:tcPr>
          <w:p w14:paraId="3FABF072" w14:textId="36DA26E5" w:rsidR="004A3741" w:rsidRPr="00A77398" w:rsidRDefault="004A3741" w:rsidP="00A77398">
            <w:pPr>
              <w:pStyle w:val="SmallerText-Black"/>
              <w:rPr>
                <w:lang w:eastAsia="en-AU"/>
              </w:rPr>
            </w:pPr>
          </w:p>
        </w:tc>
        <w:tc>
          <w:tcPr>
            <w:tcW w:w="1552" w:type="dxa"/>
          </w:tcPr>
          <w:p w14:paraId="42341EF4" w14:textId="0C4B110F" w:rsidR="004A3741" w:rsidRPr="00A77398" w:rsidRDefault="004A3741" w:rsidP="00A77398">
            <w:pPr>
              <w:pStyle w:val="SmallerText-Black"/>
              <w:rPr>
                <w:lang w:eastAsia="en-AU"/>
              </w:rPr>
            </w:pPr>
          </w:p>
        </w:tc>
      </w:tr>
      <w:tr w:rsidR="004A3741" w14:paraId="263BFD84" w14:textId="77777777" w:rsidTr="00A77398">
        <w:tc>
          <w:tcPr>
            <w:tcW w:w="2122" w:type="dxa"/>
          </w:tcPr>
          <w:p w14:paraId="29396C59" w14:textId="3D11AA7A" w:rsidR="004A3741" w:rsidRPr="00A77398" w:rsidRDefault="004A3741" w:rsidP="00A77398">
            <w:pPr>
              <w:pStyle w:val="SmallerText-Black"/>
              <w:rPr>
                <w:lang w:eastAsia="en-AU"/>
              </w:rPr>
            </w:pPr>
          </w:p>
        </w:tc>
        <w:tc>
          <w:tcPr>
            <w:tcW w:w="1984" w:type="dxa"/>
          </w:tcPr>
          <w:p w14:paraId="1AFE5F10" w14:textId="13519D71" w:rsidR="004A3741" w:rsidRPr="00A77398" w:rsidRDefault="004A3741" w:rsidP="00A77398">
            <w:pPr>
              <w:pStyle w:val="SmallerText-Black"/>
              <w:rPr>
                <w:lang w:eastAsia="en-AU"/>
              </w:rPr>
            </w:pPr>
          </w:p>
        </w:tc>
        <w:tc>
          <w:tcPr>
            <w:tcW w:w="851" w:type="dxa"/>
          </w:tcPr>
          <w:p w14:paraId="2B919C4A" w14:textId="07B3AF1D" w:rsidR="004A3741" w:rsidRPr="00A77398" w:rsidRDefault="004A3741" w:rsidP="00A77398">
            <w:pPr>
              <w:pStyle w:val="SmallerText-Black"/>
              <w:jc w:val="center"/>
              <w:rPr>
                <w:lang w:eastAsia="en-AU"/>
              </w:rPr>
            </w:pPr>
          </w:p>
        </w:tc>
        <w:tc>
          <w:tcPr>
            <w:tcW w:w="850" w:type="dxa"/>
          </w:tcPr>
          <w:p w14:paraId="0C25948F" w14:textId="68D67E2F" w:rsidR="004A3741" w:rsidRPr="00A77398" w:rsidRDefault="004A3741" w:rsidP="00A77398">
            <w:pPr>
              <w:pStyle w:val="SmallerText-Black"/>
              <w:rPr>
                <w:lang w:eastAsia="en-AU"/>
              </w:rPr>
            </w:pPr>
          </w:p>
        </w:tc>
        <w:tc>
          <w:tcPr>
            <w:tcW w:w="850" w:type="dxa"/>
          </w:tcPr>
          <w:p w14:paraId="18C0E4FA" w14:textId="283A8A40" w:rsidR="004A3741" w:rsidRPr="00A77398" w:rsidRDefault="004A3741" w:rsidP="00A77398">
            <w:pPr>
              <w:pStyle w:val="SmallerText-Black"/>
              <w:rPr>
                <w:lang w:eastAsia="en-AU"/>
              </w:rPr>
            </w:pPr>
          </w:p>
        </w:tc>
        <w:tc>
          <w:tcPr>
            <w:tcW w:w="851" w:type="dxa"/>
          </w:tcPr>
          <w:p w14:paraId="3B1D190C" w14:textId="4B737ACB" w:rsidR="004A3741" w:rsidRPr="00A77398" w:rsidRDefault="004A3741" w:rsidP="00A77398">
            <w:pPr>
              <w:pStyle w:val="SmallerText-Black"/>
              <w:rPr>
                <w:lang w:eastAsia="en-AU"/>
              </w:rPr>
            </w:pPr>
          </w:p>
        </w:tc>
        <w:tc>
          <w:tcPr>
            <w:tcW w:w="1552" w:type="dxa"/>
          </w:tcPr>
          <w:p w14:paraId="6656AD1C" w14:textId="5804CE84" w:rsidR="004A3741" w:rsidRPr="00A77398" w:rsidRDefault="004A3741" w:rsidP="00A77398">
            <w:pPr>
              <w:pStyle w:val="SmallerText-Black"/>
              <w:rPr>
                <w:lang w:eastAsia="en-AU"/>
              </w:rPr>
            </w:pPr>
          </w:p>
        </w:tc>
      </w:tr>
      <w:tr w:rsidR="004A3741" w14:paraId="233D7B9C" w14:textId="77777777" w:rsidTr="00A77398">
        <w:tc>
          <w:tcPr>
            <w:tcW w:w="2122" w:type="dxa"/>
          </w:tcPr>
          <w:p w14:paraId="66796B78" w14:textId="17F6738F" w:rsidR="004A3741" w:rsidRPr="00A77398" w:rsidRDefault="004A3741" w:rsidP="00A77398">
            <w:pPr>
              <w:pStyle w:val="SmallerText-Black"/>
              <w:rPr>
                <w:lang w:eastAsia="en-AU"/>
              </w:rPr>
            </w:pPr>
          </w:p>
        </w:tc>
        <w:tc>
          <w:tcPr>
            <w:tcW w:w="1984" w:type="dxa"/>
          </w:tcPr>
          <w:p w14:paraId="5B1CD57A" w14:textId="73EAF644" w:rsidR="004A3741" w:rsidRPr="00A77398" w:rsidRDefault="004A3741" w:rsidP="00A77398">
            <w:pPr>
              <w:pStyle w:val="SmallerText-Black"/>
              <w:rPr>
                <w:lang w:eastAsia="en-AU"/>
              </w:rPr>
            </w:pPr>
          </w:p>
        </w:tc>
        <w:tc>
          <w:tcPr>
            <w:tcW w:w="851" w:type="dxa"/>
          </w:tcPr>
          <w:p w14:paraId="7C367EF6" w14:textId="47D93C4B" w:rsidR="004A3741" w:rsidRPr="00A77398" w:rsidRDefault="004A3741" w:rsidP="00A77398">
            <w:pPr>
              <w:pStyle w:val="SmallerText-Black"/>
              <w:jc w:val="center"/>
              <w:rPr>
                <w:lang w:eastAsia="en-AU"/>
              </w:rPr>
            </w:pPr>
          </w:p>
        </w:tc>
        <w:tc>
          <w:tcPr>
            <w:tcW w:w="850" w:type="dxa"/>
          </w:tcPr>
          <w:p w14:paraId="51B194CF" w14:textId="1758E1C0" w:rsidR="004A3741" w:rsidRPr="00A77398" w:rsidRDefault="004A3741" w:rsidP="00A77398">
            <w:pPr>
              <w:pStyle w:val="SmallerText-Black"/>
              <w:rPr>
                <w:lang w:eastAsia="en-AU"/>
              </w:rPr>
            </w:pPr>
          </w:p>
        </w:tc>
        <w:tc>
          <w:tcPr>
            <w:tcW w:w="850" w:type="dxa"/>
          </w:tcPr>
          <w:p w14:paraId="24A6A357" w14:textId="5B9FAA66" w:rsidR="004A3741" w:rsidRPr="00A77398" w:rsidRDefault="004A3741" w:rsidP="00A77398">
            <w:pPr>
              <w:pStyle w:val="SmallerText-Black"/>
              <w:rPr>
                <w:lang w:eastAsia="en-AU"/>
              </w:rPr>
            </w:pPr>
          </w:p>
        </w:tc>
        <w:tc>
          <w:tcPr>
            <w:tcW w:w="851" w:type="dxa"/>
          </w:tcPr>
          <w:p w14:paraId="27D507CA" w14:textId="69361A66" w:rsidR="004A3741" w:rsidRPr="00A77398" w:rsidRDefault="004A3741" w:rsidP="00A77398">
            <w:pPr>
              <w:pStyle w:val="SmallerText-Black"/>
              <w:rPr>
                <w:lang w:eastAsia="en-AU"/>
              </w:rPr>
            </w:pPr>
          </w:p>
        </w:tc>
        <w:tc>
          <w:tcPr>
            <w:tcW w:w="1552" w:type="dxa"/>
          </w:tcPr>
          <w:p w14:paraId="3298994A" w14:textId="69C5ED86" w:rsidR="004A3741" w:rsidRPr="00A77398" w:rsidRDefault="004A3741" w:rsidP="00A77398">
            <w:pPr>
              <w:pStyle w:val="SmallerText-Black"/>
              <w:rPr>
                <w:lang w:eastAsia="en-AU"/>
              </w:rPr>
            </w:pPr>
          </w:p>
        </w:tc>
      </w:tr>
      <w:tr w:rsidR="004A3741" w14:paraId="0BE3C712" w14:textId="77777777" w:rsidTr="00A77398">
        <w:tc>
          <w:tcPr>
            <w:tcW w:w="2122" w:type="dxa"/>
          </w:tcPr>
          <w:p w14:paraId="08BBCD57" w14:textId="7AB4EBAB" w:rsidR="004A3741" w:rsidRPr="00A77398" w:rsidRDefault="004A3741" w:rsidP="00A77398">
            <w:pPr>
              <w:pStyle w:val="SmallerText-Black"/>
              <w:rPr>
                <w:lang w:eastAsia="en-AU"/>
              </w:rPr>
            </w:pPr>
          </w:p>
        </w:tc>
        <w:tc>
          <w:tcPr>
            <w:tcW w:w="1984" w:type="dxa"/>
          </w:tcPr>
          <w:p w14:paraId="27C148E4" w14:textId="0863E0D4" w:rsidR="004A3741" w:rsidRPr="00A77398" w:rsidRDefault="004A3741" w:rsidP="00A77398">
            <w:pPr>
              <w:pStyle w:val="SmallerText-Black"/>
              <w:rPr>
                <w:lang w:eastAsia="en-AU"/>
              </w:rPr>
            </w:pPr>
          </w:p>
        </w:tc>
        <w:tc>
          <w:tcPr>
            <w:tcW w:w="851" w:type="dxa"/>
          </w:tcPr>
          <w:p w14:paraId="3D1614D7" w14:textId="3F99BFE7" w:rsidR="004A3741" w:rsidRPr="00A77398" w:rsidRDefault="004A3741" w:rsidP="00A77398">
            <w:pPr>
              <w:pStyle w:val="SmallerText-Black"/>
              <w:jc w:val="center"/>
              <w:rPr>
                <w:lang w:eastAsia="en-AU"/>
              </w:rPr>
            </w:pPr>
          </w:p>
        </w:tc>
        <w:tc>
          <w:tcPr>
            <w:tcW w:w="850" w:type="dxa"/>
          </w:tcPr>
          <w:p w14:paraId="132A56EC" w14:textId="1AA4CEAF" w:rsidR="004A3741" w:rsidRPr="00A77398" w:rsidRDefault="004A3741" w:rsidP="00A77398">
            <w:pPr>
              <w:pStyle w:val="SmallerText-Black"/>
              <w:rPr>
                <w:lang w:eastAsia="en-AU"/>
              </w:rPr>
            </w:pPr>
          </w:p>
        </w:tc>
        <w:tc>
          <w:tcPr>
            <w:tcW w:w="850" w:type="dxa"/>
          </w:tcPr>
          <w:p w14:paraId="5A5554E7" w14:textId="77777777" w:rsidR="004A3741" w:rsidRPr="00A77398" w:rsidRDefault="004A3741" w:rsidP="00A77398">
            <w:pPr>
              <w:pStyle w:val="SmallerText-Black"/>
              <w:rPr>
                <w:lang w:eastAsia="en-AU"/>
              </w:rPr>
            </w:pPr>
          </w:p>
        </w:tc>
        <w:tc>
          <w:tcPr>
            <w:tcW w:w="851" w:type="dxa"/>
          </w:tcPr>
          <w:p w14:paraId="16A71277" w14:textId="77777777" w:rsidR="004A3741" w:rsidRPr="00A77398" w:rsidRDefault="004A3741" w:rsidP="00A77398">
            <w:pPr>
              <w:pStyle w:val="SmallerText-Black"/>
              <w:rPr>
                <w:lang w:eastAsia="en-AU"/>
              </w:rPr>
            </w:pPr>
          </w:p>
        </w:tc>
        <w:tc>
          <w:tcPr>
            <w:tcW w:w="1552" w:type="dxa"/>
          </w:tcPr>
          <w:p w14:paraId="227C0BF7" w14:textId="64BBFB4E" w:rsidR="004A3741" w:rsidRPr="00A77398" w:rsidRDefault="004A3741" w:rsidP="00A77398">
            <w:pPr>
              <w:pStyle w:val="SmallerText-Black"/>
              <w:rPr>
                <w:lang w:eastAsia="en-AU"/>
              </w:rPr>
            </w:pPr>
          </w:p>
        </w:tc>
      </w:tr>
      <w:tr w:rsidR="004A3741" w14:paraId="37100C58" w14:textId="77777777" w:rsidTr="00A77398">
        <w:tc>
          <w:tcPr>
            <w:tcW w:w="2122" w:type="dxa"/>
          </w:tcPr>
          <w:p w14:paraId="3C58A3D4" w14:textId="2D37F1F6" w:rsidR="004A3741" w:rsidRPr="00A77398" w:rsidRDefault="004A3741" w:rsidP="00A77398">
            <w:pPr>
              <w:pStyle w:val="SmallerText-Black"/>
              <w:rPr>
                <w:lang w:eastAsia="en-AU"/>
              </w:rPr>
            </w:pPr>
          </w:p>
        </w:tc>
        <w:tc>
          <w:tcPr>
            <w:tcW w:w="1984" w:type="dxa"/>
          </w:tcPr>
          <w:p w14:paraId="2F91CEE3" w14:textId="2907D9B6" w:rsidR="004A3741" w:rsidRPr="00A77398" w:rsidRDefault="004A3741" w:rsidP="00A77398">
            <w:pPr>
              <w:pStyle w:val="SmallerText-Black"/>
              <w:rPr>
                <w:lang w:eastAsia="en-AU"/>
              </w:rPr>
            </w:pPr>
          </w:p>
        </w:tc>
        <w:tc>
          <w:tcPr>
            <w:tcW w:w="851" w:type="dxa"/>
          </w:tcPr>
          <w:p w14:paraId="07BAB043" w14:textId="741371F6" w:rsidR="004A3741" w:rsidRPr="00A77398" w:rsidRDefault="004A3741" w:rsidP="00A77398">
            <w:pPr>
              <w:pStyle w:val="SmallerText-Black"/>
              <w:jc w:val="center"/>
              <w:rPr>
                <w:lang w:eastAsia="en-AU"/>
              </w:rPr>
            </w:pPr>
          </w:p>
        </w:tc>
        <w:tc>
          <w:tcPr>
            <w:tcW w:w="850" w:type="dxa"/>
          </w:tcPr>
          <w:p w14:paraId="2008ACFE" w14:textId="77777777" w:rsidR="004A3741" w:rsidRPr="00A77398" w:rsidRDefault="004A3741" w:rsidP="00A77398">
            <w:pPr>
              <w:pStyle w:val="SmallerText-Black"/>
              <w:rPr>
                <w:lang w:eastAsia="en-AU"/>
              </w:rPr>
            </w:pPr>
          </w:p>
        </w:tc>
        <w:tc>
          <w:tcPr>
            <w:tcW w:w="850" w:type="dxa"/>
          </w:tcPr>
          <w:p w14:paraId="07E15E06" w14:textId="77777777" w:rsidR="004A3741" w:rsidRPr="00A77398" w:rsidRDefault="004A3741" w:rsidP="00A77398">
            <w:pPr>
              <w:pStyle w:val="SmallerText-Black"/>
              <w:rPr>
                <w:lang w:eastAsia="en-AU"/>
              </w:rPr>
            </w:pPr>
          </w:p>
        </w:tc>
        <w:tc>
          <w:tcPr>
            <w:tcW w:w="851" w:type="dxa"/>
          </w:tcPr>
          <w:p w14:paraId="6BE0C62C" w14:textId="77777777" w:rsidR="004A3741" w:rsidRPr="00A77398" w:rsidRDefault="004A3741" w:rsidP="00A77398">
            <w:pPr>
              <w:pStyle w:val="SmallerText-Black"/>
              <w:rPr>
                <w:lang w:eastAsia="en-AU"/>
              </w:rPr>
            </w:pPr>
          </w:p>
        </w:tc>
        <w:tc>
          <w:tcPr>
            <w:tcW w:w="1552" w:type="dxa"/>
          </w:tcPr>
          <w:p w14:paraId="291F7674" w14:textId="09C20A57" w:rsidR="004A3741" w:rsidRPr="00A77398" w:rsidRDefault="004A3741" w:rsidP="00A77398">
            <w:pPr>
              <w:pStyle w:val="SmallerText-Black"/>
              <w:rPr>
                <w:lang w:eastAsia="en-AU"/>
              </w:rPr>
            </w:pPr>
          </w:p>
        </w:tc>
      </w:tr>
      <w:tr w:rsidR="004A3741" w14:paraId="08B4C6FC" w14:textId="77777777" w:rsidTr="00A77398">
        <w:tc>
          <w:tcPr>
            <w:tcW w:w="2122" w:type="dxa"/>
          </w:tcPr>
          <w:p w14:paraId="7DB65B64" w14:textId="35993390" w:rsidR="004A3741" w:rsidRPr="00A77398" w:rsidRDefault="004A3741" w:rsidP="00A77398">
            <w:pPr>
              <w:pStyle w:val="SmallerText-Black"/>
              <w:rPr>
                <w:lang w:eastAsia="en-AU"/>
              </w:rPr>
            </w:pPr>
          </w:p>
        </w:tc>
        <w:tc>
          <w:tcPr>
            <w:tcW w:w="1984" w:type="dxa"/>
          </w:tcPr>
          <w:p w14:paraId="57DCF9D9" w14:textId="169036F6" w:rsidR="004A3741" w:rsidRPr="00A77398" w:rsidRDefault="004A3741" w:rsidP="00A77398">
            <w:pPr>
              <w:pStyle w:val="SmallerText-Black"/>
              <w:rPr>
                <w:lang w:eastAsia="en-AU"/>
              </w:rPr>
            </w:pPr>
          </w:p>
        </w:tc>
        <w:tc>
          <w:tcPr>
            <w:tcW w:w="851" w:type="dxa"/>
          </w:tcPr>
          <w:p w14:paraId="5369D0AC" w14:textId="4DA6E446" w:rsidR="004A3741" w:rsidRPr="00A77398" w:rsidRDefault="004A3741" w:rsidP="00A77398">
            <w:pPr>
              <w:pStyle w:val="SmallerText-Black"/>
              <w:jc w:val="center"/>
              <w:rPr>
                <w:lang w:eastAsia="en-AU"/>
              </w:rPr>
            </w:pPr>
          </w:p>
        </w:tc>
        <w:tc>
          <w:tcPr>
            <w:tcW w:w="850" w:type="dxa"/>
          </w:tcPr>
          <w:p w14:paraId="1D774455" w14:textId="7767369C" w:rsidR="004A3741" w:rsidRPr="00A77398" w:rsidRDefault="004A3741" w:rsidP="00A77398">
            <w:pPr>
              <w:pStyle w:val="SmallerText-Black"/>
              <w:rPr>
                <w:lang w:eastAsia="en-AU"/>
              </w:rPr>
            </w:pPr>
          </w:p>
        </w:tc>
        <w:tc>
          <w:tcPr>
            <w:tcW w:w="850" w:type="dxa"/>
          </w:tcPr>
          <w:p w14:paraId="03852F4C" w14:textId="77777777" w:rsidR="004A3741" w:rsidRPr="00A77398" w:rsidRDefault="004A3741" w:rsidP="00A77398">
            <w:pPr>
              <w:pStyle w:val="SmallerText-Black"/>
              <w:rPr>
                <w:lang w:eastAsia="en-AU"/>
              </w:rPr>
            </w:pPr>
          </w:p>
        </w:tc>
        <w:tc>
          <w:tcPr>
            <w:tcW w:w="851" w:type="dxa"/>
          </w:tcPr>
          <w:p w14:paraId="277435DA" w14:textId="77777777" w:rsidR="004A3741" w:rsidRPr="00A77398" w:rsidRDefault="004A3741" w:rsidP="00A77398">
            <w:pPr>
              <w:pStyle w:val="SmallerText-Black"/>
              <w:rPr>
                <w:lang w:eastAsia="en-AU"/>
              </w:rPr>
            </w:pPr>
          </w:p>
        </w:tc>
        <w:tc>
          <w:tcPr>
            <w:tcW w:w="1552" w:type="dxa"/>
          </w:tcPr>
          <w:p w14:paraId="3042AB5C" w14:textId="564A31D9" w:rsidR="004A3741" w:rsidRPr="00A77398" w:rsidRDefault="004A3741" w:rsidP="00A77398">
            <w:pPr>
              <w:pStyle w:val="SmallerText-Black"/>
              <w:rPr>
                <w:lang w:eastAsia="en-AU"/>
              </w:rPr>
            </w:pPr>
          </w:p>
        </w:tc>
      </w:tr>
      <w:tr w:rsidR="004A3741" w14:paraId="0964F4DA" w14:textId="77777777" w:rsidTr="00A77398">
        <w:tc>
          <w:tcPr>
            <w:tcW w:w="2122" w:type="dxa"/>
          </w:tcPr>
          <w:p w14:paraId="1A426DDE" w14:textId="7A8D6A13" w:rsidR="004A3741" w:rsidRPr="00A77398" w:rsidRDefault="004A3741" w:rsidP="00A77398">
            <w:pPr>
              <w:pStyle w:val="SmallerText-Black"/>
              <w:rPr>
                <w:lang w:eastAsia="en-AU"/>
              </w:rPr>
            </w:pPr>
          </w:p>
        </w:tc>
        <w:tc>
          <w:tcPr>
            <w:tcW w:w="1984" w:type="dxa"/>
          </w:tcPr>
          <w:p w14:paraId="017D9998" w14:textId="2CD1754A" w:rsidR="004A3741" w:rsidRPr="00A77398" w:rsidRDefault="004A3741" w:rsidP="00A77398">
            <w:pPr>
              <w:pStyle w:val="SmallerText-Black"/>
              <w:rPr>
                <w:lang w:eastAsia="en-AU"/>
              </w:rPr>
            </w:pPr>
          </w:p>
        </w:tc>
        <w:tc>
          <w:tcPr>
            <w:tcW w:w="851" w:type="dxa"/>
          </w:tcPr>
          <w:p w14:paraId="4A7A1BAF" w14:textId="1A93A299" w:rsidR="004A3741" w:rsidRPr="00A77398" w:rsidRDefault="004A3741" w:rsidP="00A77398">
            <w:pPr>
              <w:pStyle w:val="SmallerText-Black"/>
              <w:jc w:val="center"/>
              <w:rPr>
                <w:lang w:eastAsia="en-AU"/>
              </w:rPr>
            </w:pPr>
          </w:p>
        </w:tc>
        <w:tc>
          <w:tcPr>
            <w:tcW w:w="850" w:type="dxa"/>
          </w:tcPr>
          <w:p w14:paraId="4984DCA5" w14:textId="512BDB94" w:rsidR="004A3741" w:rsidRPr="00A77398" w:rsidRDefault="004A3741" w:rsidP="00A77398">
            <w:pPr>
              <w:pStyle w:val="SmallerText-Black"/>
              <w:rPr>
                <w:lang w:eastAsia="en-AU"/>
              </w:rPr>
            </w:pPr>
          </w:p>
        </w:tc>
        <w:tc>
          <w:tcPr>
            <w:tcW w:w="850" w:type="dxa"/>
          </w:tcPr>
          <w:p w14:paraId="0911839B" w14:textId="77777777" w:rsidR="004A3741" w:rsidRPr="00A77398" w:rsidRDefault="004A3741" w:rsidP="00A77398">
            <w:pPr>
              <w:pStyle w:val="SmallerText-Black"/>
              <w:rPr>
                <w:lang w:eastAsia="en-AU"/>
              </w:rPr>
            </w:pPr>
          </w:p>
        </w:tc>
        <w:tc>
          <w:tcPr>
            <w:tcW w:w="851" w:type="dxa"/>
          </w:tcPr>
          <w:p w14:paraId="7FF286BB" w14:textId="77777777" w:rsidR="004A3741" w:rsidRPr="00A77398" w:rsidRDefault="004A3741" w:rsidP="00A77398">
            <w:pPr>
              <w:pStyle w:val="SmallerText-Black"/>
              <w:rPr>
                <w:lang w:eastAsia="en-AU"/>
              </w:rPr>
            </w:pPr>
          </w:p>
        </w:tc>
        <w:tc>
          <w:tcPr>
            <w:tcW w:w="1552" w:type="dxa"/>
          </w:tcPr>
          <w:p w14:paraId="1627A155" w14:textId="515BFDFE" w:rsidR="004A3741" w:rsidRPr="00A77398" w:rsidRDefault="004A3741" w:rsidP="00A77398">
            <w:pPr>
              <w:pStyle w:val="SmallerText-Black"/>
              <w:rPr>
                <w:lang w:eastAsia="en-AU"/>
              </w:rPr>
            </w:pPr>
          </w:p>
        </w:tc>
      </w:tr>
      <w:tr w:rsidR="004A3741" w14:paraId="4F0384A2" w14:textId="77777777" w:rsidTr="00A77398">
        <w:tc>
          <w:tcPr>
            <w:tcW w:w="2122" w:type="dxa"/>
          </w:tcPr>
          <w:p w14:paraId="011200CD" w14:textId="1DD187D3" w:rsidR="004A3741" w:rsidRPr="00A77398" w:rsidRDefault="004A3741" w:rsidP="00A77398">
            <w:pPr>
              <w:pStyle w:val="SmallerText-Black"/>
              <w:rPr>
                <w:lang w:eastAsia="en-AU"/>
              </w:rPr>
            </w:pPr>
          </w:p>
        </w:tc>
        <w:tc>
          <w:tcPr>
            <w:tcW w:w="1984" w:type="dxa"/>
          </w:tcPr>
          <w:p w14:paraId="2AB57564" w14:textId="5E19C619" w:rsidR="004A3741" w:rsidRPr="00A77398" w:rsidRDefault="004A3741" w:rsidP="00A77398">
            <w:pPr>
              <w:pStyle w:val="SmallerText-Black"/>
              <w:rPr>
                <w:lang w:eastAsia="en-AU"/>
              </w:rPr>
            </w:pPr>
          </w:p>
        </w:tc>
        <w:tc>
          <w:tcPr>
            <w:tcW w:w="851" w:type="dxa"/>
          </w:tcPr>
          <w:p w14:paraId="0E654AA9" w14:textId="52DC0788" w:rsidR="004A3741" w:rsidRPr="00A77398" w:rsidRDefault="004A3741" w:rsidP="00A77398">
            <w:pPr>
              <w:pStyle w:val="SmallerText-Black"/>
              <w:jc w:val="center"/>
              <w:rPr>
                <w:lang w:eastAsia="en-AU"/>
              </w:rPr>
            </w:pPr>
          </w:p>
        </w:tc>
        <w:tc>
          <w:tcPr>
            <w:tcW w:w="850" w:type="dxa"/>
          </w:tcPr>
          <w:p w14:paraId="5EEDDF64" w14:textId="01D13B49" w:rsidR="004A3741" w:rsidRPr="00A77398" w:rsidRDefault="004A3741" w:rsidP="00A77398">
            <w:pPr>
              <w:pStyle w:val="SmallerText-Black"/>
              <w:rPr>
                <w:lang w:eastAsia="en-AU"/>
              </w:rPr>
            </w:pPr>
          </w:p>
        </w:tc>
        <w:tc>
          <w:tcPr>
            <w:tcW w:w="850" w:type="dxa"/>
          </w:tcPr>
          <w:p w14:paraId="669FE50B" w14:textId="77777777" w:rsidR="004A3741" w:rsidRPr="00A77398" w:rsidRDefault="004A3741" w:rsidP="00A77398">
            <w:pPr>
              <w:pStyle w:val="SmallerText-Black"/>
              <w:rPr>
                <w:lang w:eastAsia="en-AU"/>
              </w:rPr>
            </w:pPr>
          </w:p>
        </w:tc>
        <w:tc>
          <w:tcPr>
            <w:tcW w:w="851" w:type="dxa"/>
          </w:tcPr>
          <w:p w14:paraId="1F22B3C2" w14:textId="77777777" w:rsidR="004A3741" w:rsidRPr="00A77398" w:rsidRDefault="004A3741" w:rsidP="00A77398">
            <w:pPr>
              <w:pStyle w:val="SmallerText-Black"/>
              <w:rPr>
                <w:lang w:eastAsia="en-AU"/>
              </w:rPr>
            </w:pPr>
          </w:p>
        </w:tc>
        <w:tc>
          <w:tcPr>
            <w:tcW w:w="1552" w:type="dxa"/>
          </w:tcPr>
          <w:p w14:paraId="1156EE60" w14:textId="1E2B6513" w:rsidR="004A3741" w:rsidRPr="00A77398" w:rsidRDefault="004A3741" w:rsidP="00A77398">
            <w:pPr>
              <w:pStyle w:val="SmallerText-Black"/>
              <w:rPr>
                <w:lang w:eastAsia="en-AU"/>
              </w:rPr>
            </w:pPr>
          </w:p>
        </w:tc>
      </w:tr>
      <w:tr w:rsidR="004A3741" w14:paraId="019B83DB" w14:textId="77777777" w:rsidTr="00A77398">
        <w:tc>
          <w:tcPr>
            <w:tcW w:w="2122" w:type="dxa"/>
          </w:tcPr>
          <w:p w14:paraId="550417B0" w14:textId="407DF725" w:rsidR="004A3741" w:rsidRPr="00A77398" w:rsidRDefault="004A3741" w:rsidP="00A77398">
            <w:pPr>
              <w:pStyle w:val="SmallerText-Black"/>
              <w:rPr>
                <w:lang w:eastAsia="en-AU"/>
              </w:rPr>
            </w:pPr>
          </w:p>
        </w:tc>
        <w:tc>
          <w:tcPr>
            <w:tcW w:w="1984" w:type="dxa"/>
          </w:tcPr>
          <w:p w14:paraId="190D96CD" w14:textId="5C9E505D" w:rsidR="004A3741" w:rsidRPr="00A77398" w:rsidRDefault="004A3741" w:rsidP="00A77398">
            <w:pPr>
              <w:pStyle w:val="SmallerText-Black"/>
              <w:rPr>
                <w:lang w:eastAsia="en-AU"/>
              </w:rPr>
            </w:pPr>
          </w:p>
        </w:tc>
        <w:tc>
          <w:tcPr>
            <w:tcW w:w="851" w:type="dxa"/>
          </w:tcPr>
          <w:p w14:paraId="395F0479" w14:textId="08B681CD" w:rsidR="004A3741" w:rsidRPr="00A77398" w:rsidRDefault="004A3741" w:rsidP="00A77398">
            <w:pPr>
              <w:pStyle w:val="SmallerText-Black"/>
              <w:jc w:val="center"/>
              <w:rPr>
                <w:lang w:eastAsia="en-AU"/>
              </w:rPr>
            </w:pPr>
          </w:p>
        </w:tc>
        <w:tc>
          <w:tcPr>
            <w:tcW w:w="850" w:type="dxa"/>
          </w:tcPr>
          <w:p w14:paraId="0D3B732C" w14:textId="08C500A5" w:rsidR="004A3741" w:rsidRPr="00A77398" w:rsidRDefault="004A3741" w:rsidP="00A77398">
            <w:pPr>
              <w:pStyle w:val="SmallerText-Black"/>
              <w:rPr>
                <w:lang w:eastAsia="en-AU"/>
              </w:rPr>
            </w:pPr>
          </w:p>
        </w:tc>
        <w:tc>
          <w:tcPr>
            <w:tcW w:w="850" w:type="dxa"/>
          </w:tcPr>
          <w:p w14:paraId="3CBE10F6" w14:textId="6154AEDB" w:rsidR="004A3741" w:rsidRPr="00A77398" w:rsidRDefault="004A3741" w:rsidP="00A77398">
            <w:pPr>
              <w:pStyle w:val="SmallerText-Black"/>
              <w:rPr>
                <w:lang w:eastAsia="en-AU"/>
              </w:rPr>
            </w:pPr>
          </w:p>
        </w:tc>
        <w:tc>
          <w:tcPr>
            <w:tcW w:w="851" w:type="dxa"/>
          </w:tcPr>
          <w:p w14:paraId="629D8D20" w14:textId="77777777" w:rsidR="004A3741" w:rsidRPr="00A77398" w:rsidRDefault="004A3741" w:rsidP="00A77398">
            <w:pPr>
              <w:pStyle w:val="SmallerText-Black"/>
              <w:rPr>
                <w:lang w:eastAsia="en-AU"/>
              </w:rPr>
            </w:pPr>
          </w:p>
        </w:tc>
        <w:tc>
          <w:tcPr>
            <w:tcW w:w="1552" w:type="dxa"/>
          </w:tcPr>
          <w:p w14:paraId="513BE3B5" w14:textId="0A545BDC" w:rsidR="004A3741" w:rsidRPr="00A77398" w:rsidRDefault="004A3741" w:rsidP="00A77398">
            <w:pPr>
              <w:pStyle w:val="SmallerText-Black"/>
              <w:rPr>
                <w:lang w:eastAsia="en-AU"/>
              </w:rPr>
            </w:pPr>
          </w:p>
        </w:tc>
      </w:tr>
      <w:tr w:rsidR="004A3741" w14:paraId="5F0582BE" w14:textId="77777777" w:rsidTr="00A77398">
        <w:tc>
          <w:tcPr>
            <w:tcW w:w="2122" w:type="dxa"/>
          </w:tcPr>
          <w:p w14:paraId="461E07A7" w14:textId="75D2E744" w:rsidR="004A3741" w:rsidRPr="00A77398" w:rsidRDefault="004A3741" w:rsidP="00A77398">
            <w:pPr>
              <w:pStyle w:val="SmallerText-Black"/>
              <w:rPr>
                <w:lang w:eastAsia="en-AU"/>
              </w:rPr>
            </w:pPr>
          </w:p>
        </w:tc>
        <w:tc>
          <w:tcPr>
            <w:tcW w:w="1984" w:type="dxa"/>
          </w:tcPr>
          <w:p w14:paraId="09187A1F" w14:textId="212DD1B6" w:rsidR="004A3741" w:rsidRPr="00A77398" w:rsidRDefault="004A3741" w:rsidP="00A77398">
            <w:pPr>
              <w:pStyle w:val="SmallerText-Black"/>
              <w:rPr>
                <w:lang w:eastAsia="en-AU"/>
              </w:rPr>
            </w:pPr>
          </w:p>
        </w:tc>
        <w:tc>
          <w:tcPr>
            <w:tcW w:w="851" w:type="dxa"/>
          </w:tcPr>
          <w:p w14:paraId="0B11BE26" w14:textId="5CFAEB9D" w:rsidR="004A3741" w:rsidRPr="00A77398" w:rsidRDefault="004A3741" w:rsidP="00A77398">
            <w:pPr>
              <w:pStyle w:val="SmallerText-Black"/>
              <w:jc w:val="center"/>
              <w:rPr>
                <w:lang w:eastAsia="en-AU"/>
              </w:rPr>
            </w:pPr>
          </w:p>
        </w:tc>
        <w:tc>
          <w:tcPr>
            <w:tcW w:w="850" w:type="dxa"/>
          </w:tcPr>
          <w:p w14:paraId="42B864D6" w14:textId="190E846C" w:rsidR="004A3741" w:rsidRPr="00A77398" w:rsidRDefault="004A3741" w:rsidP="00A77398">
            <w:pPr>
              <w:pStyle w:val="SmallerText-Black"/>
              <w:rPr>
                <w:lang w:eastAsia="en-AU"/>
              </w:rPr>
            </w:pPr>
          </w:p>
        </w:tc>
        <w:tc>
          <w:tcPr>
            <w:tcW w:w="850" w:type="dxa"/>
          </w:tcPr>
          <w:p w14:paraId="370145F3" w14:textId="77777777" w:rsidR="004A3741" w:rsidRPr="00A77398" w:rsidRDefault="004A3741" w:rsidP="00A77398">
            <w:pPr>
              <w:pStyle w:val="SmallerText-Black"/>
              <w:rPr>
                <w:lang w:eastAsia="en-AU"/>
              </w:rPr>
            </w:pPr>
          </w:p>
        </w:tc>
        <w:tc>
          <w:tcPr>
            <w:tcW w:w="851" w:type="dxa"/>
          </w:tcPr>
          <w:p w14:paraId="46E55DCF" w14:textId="77777777" w:rsidR="004A3741" w:rsidRPr="00A77398" w:rsidRDefault="004A3741" w:rsidP="00A77398">
            <w:pPr>
              <w:pStyle w:val="SmallerText-Black"/>
              <w:rPr>
                <w:lang w:eastAsia="en-AU"/>
              </w:rPr>
            </w:pPr>
          </w:p>
        </w:tc>
        <w:tc>
          <w:tcPr>
            <w:tcW w:w="1552" w:type="dxa"/>
          </w:tcPr>
          <w:p w14:paraId="684CA291" w14:textId="3B7F2DD8" w:rsidR="004A3741" w:rsidRPr="00A77398" w:rsidRDefault="004A3741" w:rsidP="00A77398">
            <w:pPr>
              <w:pStyle w:val="SmallerText-Black"/>
              <w:rPr>
                <w:lang w:eastAsia="en-AU"/>
              </w:rPr>
            </w:pPr>
          </w:p>
        </w:tc>
      </w:tr>
      <w:tr w:rsidR="004A3741" w14:paraId="27F945C3" w14:textId="77777777" w:rsidTr="00A77398">
        <w:tc>
          <w:tcPr>
            <w:tcW w:w="2122" w:type="dxa"/>
          </w:tcPr>
          <w:p w14:paraId="7175ACB4" w14:textId="77777777" w:rsidR="004A3741" w:rsidRPr="00A77398" w:rsidRDefault="004A3741" w:rsidP="00A77398">
            <w:pPr>
              <w:pStyle w:val="SmallerText-Black"/>
              <w:rPr>
                <w:lang w:eastAsia="en-AU"/>
              </w:rPr>
            </w:pPr>
          </w:p>
        </w:tc>
        <w:tc>
          <w:tcPr>
            <w:tcW w:w="1984" w:type="dxa"/>
          </w:tcPr>
          <w:p w14:paraId="4A6F74FE" w14:textId="77777777" w:rsidR="004A3741" w:rsidRPr="00A77398" w:rsidRDefault="004A3741" w:rsidP="00A77398">
            <w:pPr>
              <w:pStyle w:val="SmallerText-Black"/>
              <w:rPr>
                <w:lang w:eastAsia="en-AU"/>
              </w:rPr>
            </w:pPr>
          </w:p>
        </w:tc>
        <w:tc>
          <w:tcPr>
            <w:tcW w:w="851" w:type="dxa"/>
          </w:tcPr>
          <w:p w14:paraId="30E81B00" w14:textId="77777777" w:rsidR="004A3741" w:rsidRPr="00A77398" w:rsidRDefault="004A3741" w:rsidP="00A77398">
            <w:pPr>
              <w:pStyle w:val="SmallerText-Black"/>
              <w:jc w:val="center"/>
              <w:rPr>
                <w:lang w:eastAsia="en-AU"/>
              </w:rPr>
            </w:pPr>
          </w:p>
        </w:tc>
        <w:tc>
          <w:tcPr>
            <w:tcW w:w="850" w:type="dxa"/>
          </w:tcPr>
          <w:p w14:paraId="5360A9F6" w14:textId="77777777" w:rsidR="004A3741" w:rsidRPr="00A77398" w:rsidRDefault="004A3741" w:rsidP="00A77398">
            <w:pPr>
              <w:pStyle w:val="SmallerText-Black"/>
              <w:rPr>
                <w:lang w:eastAsia="en-AU"/>
              </w:rPr>
            </w:pPr>
          </w:p>
        </w:tc>
        <w:tc>
          <w:tcPr>
            <w:tcW w:w="850" w:type="dxa"/>
          </w:tcPr>
          <w:p w14:paraId="3E652FD6" w14:textId="77777777" w:rsidR="004A3741" w:rsidRPr="00A77398" w:rsidRDefault="004A3741" w:rsidP="00A77398">
            <w:pPr>
              <w:pStyle w:val="SmallerText-Black"/>
              <w:rPr>
                <w:lang w:eastAsia="en-AU"/>
              </w:rPr>
            </w:pPr>
          </w:p>
        </w:tc>
        <w:tc>
          <w:tcPr>
            <w:tcW w:w="851" w:type="dxa"/>
          </w:tcPr>
          <w:p w14:paraId="4AE90D0B" w14:textId="77777777" w:rsidR="004A3741" w:rsidRPr="00A77398" w:rsidRDefault="004A3741" w:rsidP="00A77398">
            <w:pPr>
              <w:pStyle w:val="SmallerText-Black"/>
              <w:rPr>
                <w:lang w:eastAsia="en-AU"/>
              </w:rPr>
            </w:pPr>
          </w:p>
        </w:tc>
        <w:tc>
          <w:tcPr>
            <w:tcW w:w="1552" w:type="dxa"/>
          </w:tcPr>
          <w:p w14:paraId="69A632D7" w14:textId="77777777" w:rsidR="004A3741" w:rsidRPr="00A77398" w:rsidRDefault="004A3741" w:rsidP="00A77398">
            <w:pPr>
              <w:pStyle w:val="SmallerText-Black"/>
              <w:rPr>
                <w:lang w:eastAsia="en-AU"/>
              </w:rPr>
            </w:pPr>
          </w:p>
        </w:tc>
      </w:tr>
    </w:tbl>
    <w:p w14:paraId="1A6715FB" w14:textId="542E09B3" w:rsidR="00F868A4" w:rsidRDefault="00F868A4" w:rsidP="00A77398">
      <w:pPr>
        <w:rPr>
          <w:lang w:eastAsia="en-AU"/>
        </w:rPr>
      </w:pPr>
    </w:p>
    <w:p w14:paraId="7ABA22F8" w14:textId="5E6EBD53" w:rsidR="004A3741" w:rsidRPr="00394513" w:rsidRDefault="00F868A4" w:rsidP="00F868A4">
      <w:pPr>
        <w:tabs>
          <w:tab w:val="clear" w:pos="284"/>
        </w:tabs>
        <w:spacing w:before="0" w:after="200" w:line="276" w:lineRule="auto"/>
        <w:rPr>
          <w:lang w:eastAsia="en-AU"/>
        </w:rPr>
      </w:pPr>
      <w:r>
        <w:rPr>
          <w:lang w:eastAsia="en-AU"/>
        </w:rPr>
        <w:br w:type="page"/>
      </w:r>
    </w:p>
    <w:p w14:paraId="1586D571" w14:textId="285BDF80" w:rsidR="004A3741" w:rsidRDefault="004A3741" w:rsidP="00C45371">
      <w:pPr>
        <w:pStyle w:val="Heading3"/>
      </w:pPr>
      <w:r>
        <w:lastRenderedPageBreak/>
        <w:t>Task</w:t>
      </w:r>
      <w:r w:rsidRPr="00E24A28">
        <w:t xml:space="preserve"> </w:t>
      </w:r>
      <w:r>
        <w:t>2 Book Case</w:t>
      </w:r>
    </w:p>
    <w:p w14:paraId="70B71B93" w14:textId="77777777" w:rsidR="004A3741" w:rsidRDefault="004A3741" w:rsidP="004A3741">
      <w:pPr>
        <w:jc w:val="center"/>
        <w:rPr>
          <w:noProof/>
          <w:lang w:eastAsia="en-AU"/>
        </w:rPr>
      </w:pPr>
    </w:p>
    <w:p w14:paraId="3BA9DA34" w14:textId="77777777" w:rsidR="004A3741" w:rsidRDefault="004A3741" w:rsidP="004A3741">
      <w:pPr>
        <w:jc w:val="center"/>
        <w:rPr>
          <w:noProof/>
          <w:lang w:eastAsia="en-AU"/>
        </w:rPr>
      </w:pPr>
      <w:r>
        <w:rPr>
          <w:noProof/>
          <w:lang w:eastAsia="en-AU"/>
        </w:rPr>
        <w:drawing>
          <wp:inline distT="0" distB="0" distL="0" distR="0" wp14:anchorId="139D5E7F" wp14:editId="173EFBFD">
            <wp:extent cx="4703885" cy="3528029"/>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REGAN 02.jpg"/>
                    <pic:cNvPicPr/>
                  </pic:nvPicPr>
                  <pic:blipFill>
                    <a:blip r:embed="rId27">
                      <a:extLst>
                        <a:ext uri="{28A0092B-C50C-407E-A947-70E740481C1C}">
                          <a14:useLocalDpi xmlns:a14="http://schemas.microsoft.com/office/drawing/2010/main" val="0"/>
                        </a:ext>
                      </a:extLst>
                    </a:blip>
                    <a:stretch>
                      <a:fillRect/>
                    </a:stretch>
                  </pic:blipFill>
                  <pic:spPr>
                    <a:xfrm>
                      <a:off x="0" y="0"/>
                      <a:ext cx="4741810" cy="3556474"/>
                    </a:xfrm>
                    <a:prstGeom prst="rect">
                      <a:avLst/>
                    </a:prstGeom>
                  </pic:spPr>
                </pic:pic>
              </a:graphicData>
            </a:graphic>
          </wp:inline>
        </w:drawing>
      </w:r>
    </w:p>
    <w:p w14:paraId="648A66EB" w14:textId="77777777" w:rsidR="00FB061A" w:rsidRDefault="00FB061A" w:rsidP="00FB061A">
      <w:pPr>
        <w:jc w:val="center"/>
        <w:rPr>
          <w:lang w:eastAsia="en-AU"/>
        </w:rPr>
      </w:pPr>
      <w:r w:rsidRPr="00064567">
        <w:rPr>
          <w:sz w:val="16"/>
          <w:szCs w:val="16"/>
        </w:rPr>
        <w:t>© TAFE NSW 2019</w:t>
      </w:r>
    </w:p>
    <w:p w14:paraId="2916ED32" w14:textId="77777777" w:rsidR="00BE1715" w:rsidRPr="00BE1715" w:rsidRDefault="00BE1715" w:rsidP="00BE1715">
      <w:pPr>
        <w:tabs>
          <w:tab w:val="clear" w:pos="284"/>
        </w:tabs>
        <w:spacing w:before="240" w:line="240" w:lineRule="auto"/>
        <w:contextualSpacing/>
        <w:outlineLvl w:val="3"/>
        <w:rPr>
          <w:rFonts w:eastAsia="Times New Roman"/>
          <w:b/>
          <w:noProof/>
          <w:color w:val="58585B"/>
          <w:kern w:val="22"/>
          <w:sz w:val="28"/>
          <w:szCs w:val="28"/>
          <w:lang w:eastAsia="en-AU"/>
        </w:rPr>
      </w:pPr>
      <w:r w:rsidRPr="00BE1715">
        <w:rPr>
          <w:rFonts w:eastAsia="Times New Roman"/>
          <w:b/>
          <w:noProof/>
          <w:color w:val="58585B"/>
          <w:kern w:val="22"/>
          <w:sz w:val="28"/>
          <w:szCs w:val="28"/>
          <w:lang w:eastAsia="en-AU"/>
        </w:rPr>
        <w:t>Design Brief (Client Requirements)</w:t>
      </w:r>
    </w:p>
    <w:p w14:paraId="6F965B0C" w14:textId="7F9819C0" w:rsidR="00BE1715" w:rsidRPr="006C4549" w:rsidRDefault="00BE1715" w:rsidP="00BE1715">
      <w:pPr>
        <w:rPr>
          <w:b/>
          <w:lang w:eastAsia="en-AU"/>
        </w:rPr>
      </w:pPr>
      <w:r w:rsidRPr="006C4549">
        <w:rPr>
          <w:b/>
          <w:lang w:eastAsia="en-AU"/>
        </w:rPr>
        <w:t xml:space="preserve">The Book Case needs to contain: </w:t>
      </w:r>
    </w:p>
    <w:p w14:paraId="762FCAED" w14:textId="77777777" w:rsidR="00BE1715" w:rsidRPr="00BE1715" w:rsidRDefault="00BE1715" w:rsidP="00BE1715">
      <w:pPr>
        <w:rPr>
          <w:lang w:eastAsia="en-AU"/>
        </w:rPr>
      </w:pPr>
      <w:r w:rsidRPr="00BE1715">
        <w:rPr>
          <w:lang w:eastAsia="en-AU"/>
        </w:rPr>
        <w:t>Seven shelves/openings in three bays. It will need to hold books of various sizes.</w:t>
      </w:r>
    </w:p>
    <w:p w14:paraId="2288D1C6" w14:textId="77777777" w:rsidR="00BE1715" w:rsidRPr="006C4549" w:rsidRDefault="00BE1715" w:rsidP="00BE1715">
      <w:pPr>
        <w:rPr>
          <w:b/>
          <w:lang w:eastAsia="en-AU"/>
        </w:rPr>
      </w:pPr>
      <w:r w:rsidRPr="006C4549">
        <w:rPr>
          <w:b/>
          <w:lang w:eastAsia="en-AU"/>
        </w:rPr>
        <w:t>The Book Case specifications:</w:t>
      </w:r>
    </w:p>
    <w:p w14:paraId="6330D81B" w14:textId="75E44D27" w:rsidR="004A3741" w:rsidRDefault="00BE1715" w:rsidP="00BE1715">
      <w:pPr>
        <w:rPr>
          <w:lang w:eastAsia="en-AU"/>
        </w:rPr>
      </w:pPr>
      <w:r>
        <w:rPr>
          <w:lang w:eastAsia="en-AU"/>
        </w:rPr>
        <w:t xml:space="preserve"> </w:t>
      </w:r>
      <w:r w:rsidR="004A3741">
        <w:rPr>
          <w:lang w:eastAsia="en-AU"/>
        </w:rPr>
        <w:t xml:space="preserve">Approximate sizes are 2230mm high x 2440mm wide x 400mm deep. </w:t>
      </w:r>
      <w:r w:rsidR="004A3741" w:rsidRPr="00EA6777">
        <w:rPr>
          <w:lang w:eastAsia="en-AU"/>
        </w:rPr>
        <w:t>Made from rec</w:t>
      </w:r>
      <w:r w:rsidR="004A3741">
        <w:rPr>
          <w:lang w:eastAsia="en-AU"/>
        </w:rPr>
        <w:t>ycled Oregon Solid Timber or distressed to look like recycled Oregon timber and including NTV/MDF. Shelves to be adjustable with 50mm centres and three adjustments to each shelf. Kick board and capping to match house skirting and Picture rail. Unit to be finished in a clear matt lacquer.</w:t>
      </w:r>
    </w:p>
    <w:p w14:paraId="63DF7853" w14:textId="77777777" w:rsidR="004A3741" w:rsidRPr="006C4549" w:rsidRDefault="004A3741" w:rsidP="004A3741">
      <w:pPr>
        <w:rPr>
          <w:b/>
          <w:lang w:eastAsia="en-AU"/>
        </w:rPr>
      </w:pPr>
      <w:r w:rsidRPr="006C4549">
        <w:rPr>
          <w:b/>
          <w:lang w:eastAsia="en-AU"/>
        </w:rPr>
        <w:t>Fabrication and Installation location:</w:t>
      </w:r>
    </w:p>
    <w:p w14:paraId="0F17E3F1" w14:textId="77777777" w:rsidR="004A3741" w:rsidRDefault="004A3741" w:rsidP="004A3741">
      <w:pPr>
        <w:rPr>
          <w:lang w:eastAsia="en-AU"/>
        </w:rPr>
        <w:sectPr w:rsidR="004A3741" w:rsidSect="00A77398">
          <w:headerReference w:type="even" r:id="rId28"/>
          <w:footerReference w:type="even" r:id="rId29"/>
          <w:headerReference w:type="first" r:id="rId30"/>
          <w:footerReference w:type="first" r:id="rId31"/>
          <w:pgSz w:w="11906" w:h="16838"/>
          <w:pgMar w:top="1418" w:right="707" w:bottom="1418" w:left="1134" w:header="0" w:footer="454" w:gutter="0"/>
          <w:cols w:space="4253"/>
          <w:docGrid w:linePitch="360"/>
        </w:sectPr>
      </w:pPr>
      <w:r>
        <w:rPr>
          <w:lang w:eastAsia="en-AU"/>
        </w:rPr>
        <w:t xml:space="preserve">Unit is to be installed locally in the house on the entrance level. The entrance has a small alcove off the driveway which is very steep. Suggest street parking and carry down driveway to entrance. The entrance has a tight turn to the installation area. </w:t>
      </w:r>
    </w:p>
    <w:p w14:paraId="22905B96" w14:textId="7034AC3E" w:rsidR="004A3741" w:rsidRPr="009B1FCB" w:rsidRDefault="00C45371" w:rsidP="00C45371">
      <w:pPr>
        <w:pStyle w:val="Heading4"/>
      </w:pPr>
      <w:r>
        <w:lastRenderedPageBreak/>
        <w:t xml:space="preserve">Step </w:t>
      </w:r>
      <w:r w:rsidR="004A3741">
        <w:t xml:space="preserve">1 </w:t>
      </w:r>
      <w:r w:rsidR="004A3741" w:rsidRPr="009B1FCB">
        <w:t>Freehand Sketch</w:t>
      </w:r>
      <w:r w:rsidR="004A3741">
        <w:t xml:space="preserve"> </w:t>
      </w:r>
    </w:p>
    <w:tbl>
      <w:tblPr>
        <w:tblStyle w:val="TableGrid"/>
        <w:tblW w:w="0" w:type="auto"/>
        <w:tblLook w:val="04A0" w:firstRow="1" w:lastRow="0" w:firstColumn="1" w:lastColumn="0" w:noHBand="0" w:noVBand="1"/>
      </w:tblPr>
      <w:tblGrid>
        <w:gridCol w:w="9060"/>
      </w:tblGrid>
      <w:tr w:rsidR="004A3741" w14:paraId="2CD969C5" w14:textId="77777777" w:rsidTr="00A77398">
        <w:trPr>
          <w:cnfStyle w:val="100000000000" w:firstRow="1" w:lastRow="0" w:firstColumn="0" w:lastColumn="0" w:oddVBand="0" w:evenVBand="0" w:oddHBand="0" w:evenHBand="0" w:firstRowFirstColumn="0" w:firstRowLastColumn="0" w:lastRowFirstColumn="0" w:lastRowLastColumn="0"/>
        </w:trPr>
        <w:tc>
          <w:tcPr>
            <w:tcW w:w="13992" w:type="dxa"/>
            <w:shd w:val="clear" w:color="auto" w:fill="FFFFFF" w:themeFill="background1"/>
          </w:tcPr>
          <w:p w14:paraId="17164477" w14:textId="77777777" w:rsidR="004A3741" w:rsidRDefault="004A3741" w:rsidP="00A77398">
            <w:pPr>
              <w:rPr>
                <w:lang w:eastAsia="en-AU"/>
              </w:rPr>
            </w:pPr>
            <w:r>
              <w:rPr>
                <w:color w:val="auto"/>
                <w:lang w:eastAsia="en-AU"/>
              </w:rPr>
              <w:t>Freehand sketch</w:t>
            </w:r>
          </w:p>
          <w:p w14:paraId="4C4D3AD5" w14:textId="77777777" w:rsidR="004A3741" w:rsidRDefault="004A3741" w:rsidP="00A77398">
            <w:pPr>
              <w:rPr>
                <w:lang w:eastAsia="en-AU"/>
              </w:rPr>
            </w:pPr>
          </w:p>
          <w:p w14:paraId="49D6E0A9" w14:textId="18A1A305" w:rsidR="004A3741" w:rsidRDefault="004A3741" w:rsidP="00A77398">
            <w:pPr>
              <w:rPr>
                <w:lang w:eastAsia="en-AU"/>
              </w:rPr>
            </w:pPr>
          </w:p>
          <w:p w14:paraId="537580B8" w14:textId="77777777" w:rsidR="004A3741" w:rsidRDefault="004A3741" w:rsidP="00A77398">
            <w:pPr>
              <w:rPr>
                <w:lang w:eastAsia="en-AU"/>
              </w:rPr>
            </w:pPr>
          </w:p>
          <w:p w14:paraId="5DD7FE11" w14:textId="77777777" w:rsidR="004A3741" w:rsidRDefault="004A3741" w:rsidP="00A77398">
            <w:pPr>
              <w:rPr>
                <w:lang w:eastAsia="en-AU"/>
              </w:rPr>
            </w:pPr>
          </w:p>
          <w:p w14:paraId="423AA93E" w14:textId="77777777" w:rsidR="004A3741" w:rsidRDefault="004A3741" w:rsidP="00A77398">
            <w:pPr>
              <w:rPr>
                <w:lang w:eastAsia="en-AU"/>
              </w:rPr>
            </w:pPr>
          </w:p>
          <w:p w14:paraId="5F7B8BE9" w14:textId="77777777" w:rsidR="004A3741" w:rsidRDefault="004A3741" w:rsidP="00A77398">
            <w:pPr>
              <w:rPr>
                <w:lang w:eastAsia="en-AU"/>
              </w:rPr>
            </w:pPr>
          </w:p>
          <w:p w14:paraId="21B34210" w14:textId="77777777" w:rsidR="004A3741" w:rsidRDefault="004A3741" w:rsidP="00A77398">
            <w:pPr>
              <w:rPr>
                <w:lang w:eastAsia="en-AU"/>
              </w:rPr>
            </w:pPr>
          </w:p>
          <w:p w14:paraId="74FA202C" w14:textId="77777777" w:rsidR="004A3741" w:rsidRDefault="004A3741" w:rsidP="00A77398">
            <w:pPr>
              <w:rPr>
                <w:lang w:eastAsia="en-AU"/>
              </w:rPr>
            </w:pPr>
          </w:p>
          <w:p w14:paraId="3AB13950" w14:textId="77777777" w:rsidR="004A3741" w:rsidRDefault="004A3741" w:rsidP="00A77398">
            <w:pPr>
              <w:rPr>
                <w:lang w:eastAsia="en-AU"/>
              </w:rPr>
            </w:pPr>
          </w:p>
          <w:p w14:paraId="3BF07952" w14:textId="77777777" w:rsidR="004A3741" w:rsidRDefault="004A3741" w:rsidP="00A77398">
            <w:pPr>
              <w:rPr>
                <w:lang w:eastAsia="en-AU"/>
              </w:rPr>
            </w:pPr>
          </w:p>
          <w:p w14:paraId="136B0EAA" w14:textId="77777777" w:rsidR="004A3741" w:rsidRDefault="004A3741" w:rsidP="00A77398">
            <w:pPr>
              <w:rPr>
                <w:lang w:eastAsia="en-AU"/>
              </w:rPr>
            </w:pPr>
          </w:p>
          <w:p w14:paraId="0D1E5B5D" w14:textId="77777777" w:rsidR="004A3741" w:rsidRDefault="004A3741" w:rsidP="00A77398">
            <w:pPr>
              <w:rPr>
                <w:lang w:eastAsia="en-AU"/>
              </w:rPr>
            </w:pPr>
          </w:p>
          <w:p w14:paraId="60A3BCD3" w14:textId="77777777" w:rsidR="004A3741" w:rsidRDefault="004A3741" w:rsidP="00A77398">
            <w:pPr>
              <w:rPr>
                <w:lang w:eastAsia="en-AU"/>
              </w:rPr>
            </w:pPr>
          </w:p>
          <w:p w14:paraId="048FD3C8" w14:textId="77777777" w:rsidR="004A3741" w:rsidRDefault="004A3741" w:rsidP="00A77398">
            <w:pPr>
              <w:rPr>
                <w:lang w:eastAsia="en-AU"/>
              </w:rPr>
            </w:pPr>
          </w:p>
          <w:p w14:paraId="1CBC4D11" w14:textId="77777777" w:rsidR="004A3741" w:rsidRDefault="004A3741" w:rsidP="00A77398">
            <w:pPr>
              <w:rPr>
                <w:lang w:eastAsia="en-AU"/>
              </w:rPr>
            </w:pPr>
          </w:p>
          <w:p w14:paraId="7EE53B7F" w14:textId="77777777" w:rsidR="004A3741" w:rsidRDefault="004A3741" w:rsidP="00A77398">
            <w:pPr>
              <w:rPr>
                <w:lang w:eastAsia="en-AU"/>
              </w:rPr>
            </w:pPr>
          </w:p>
          <w:p w14:paraId="3B286B6D" w14:textId="77777777" w:rsidR="004A3741" w:rsidRDefault="004A3741" w:rsidP="00A77398">
            <w:pPr>
              <w:rPr>
                <w:lang w:eastAsia="en-AU"/>
              </w:rPr>
            </w:pPr>
          </w:p>
          <w:p w14:paraId="18AE0AD8" w14:textId="77777777" w:rsidR="004A3741" w:rsidRDefault="004A3741" w:rsidP="00A77398">
            <w:pPr>
              <w:rPr>
                <w:lang w:eastAsia="en-AU"/>
              </w:rPr>
            </w:pPr>
          </w:p>
          <w:p w14:paraId="67E2B691" w14:textId="77777777" w:rsidR="004A3741" w:rsidRDefault="004A3741" w:rsidP="00A77398">
            <w:pPr>
              <w:rPr>
                <w:lang w:eastAsia="en-AU"/>
              </w:rPr>
            </w:pPr>
          </w:p>
          <w:p w14:paraId="7F82B80E" w14:textId="77777777" w:rsidR="004A3741" w:rsidRDefault="004A3741" w:rsidP="00A77398">
            <w:pPr>
              <w:rPr>
                <w:lang w:eastAsia="en-AU"/>
              </w:rPr>
            </w:pPr>
          </w:p>
          <w:p w14:paraId="54DBFA0E" w14:textId="77777777" w:rsidR="004A3741" w:rsidRDefault="004A3741" w:rsidP="00A77398">
            <w:pPr>
              <w:rPr>
                <w:lang w:eastAsia="en-AU"/>
              </w:rPr>
            </w:pPr>
          </w:p>
          <w:p w14:paraId="1614C66D" w14:textId="77777777" w:rsidR="004A3741" w:rsidRDefault="004A3741" w:rsidP="00A77398">
            <w:pPr>
              <w:rPr>
                <w:lang w:eastAsia="en-AU"/>
              </w:rPr>
            </w:pPr>
          </w:p>
          <w:p w14:paraId="360D072F" w14:textId="77777777" w:rsidR="004A3741" w:rsidRDefault="004A3741" w:rsidP="00A77398">
            <w:pPr>
              <w:rPr>
                <w:lang w:eastAsia="en-AU"/>
              </w:rPr>
            </w:pPr>
          </w:p>
        </w:tc>
      </w:tr>
    </w:tbl>
    <w:p w14:paraId="2BBB8049" w14:textId="77777777" w:rsidR="004A3741" w:rsidRDefault="004A3741" w:rsidP="004A3741">
      <w:pPr>
        <w:rPr>
          <w:lang w:eastAsia="en-AU"/>
        </w:rPr>
        <w:sectPr w:rsidR="004A3741" w:rsidSect="00A77398">
          <w:pgSz w:w="11906" w:h="16838"/>
          <w:pgMar w:top="1418" w:right="1418" w:bottom="1418" w:left="1418" w:header="0" w:footer="227" w:gutter="0"/>
          <w:cols w:space="4253"/>
          <w:docGrid w:linePitch="360"/>
        </w:sectPr>
      </w:pPr>
    </w:p>
    <w:p w14:paraId="53354291" w14:textId="0E194714" w:rsidR="004A3741" w:rsidRDefault="00C45371" w:rsidP="00C45371">
      <w:pPr>
        <w:pStyle w:val="Heading4"/>
      </w:pPr>
      <w:r>
        <w:lastRenderedPageBreak/>
        <w:t xml:space="preserve">Step </w:t>
      </w:r>
      <w:r w:rsidR="004A3741">
        <w:t>2</w:t>
      </w:r>
      <w:r>
        <w:t>a</w:t>
      </w:r>
      <w:r w:rsidR="004A3741">
        <w:t xml:space="preserve"> </w:t>
      </w:r>
      <w:r w:rsidR="004A3741" w:rsidRPr="00234490">
        <w:t>Design Parameters</w:t>
      </w:r>
      <w:r w:rsidR="004A3741">
        <w:t xml:space="preserve"> </w:t>
      </w:r>
    </w:p>
    <w:p w14:paraId="7AC87712" w14:textId="20F71296"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9</w:t>
      </w:r>
      <w:r w:rsidRPr="00054742">
        <w:fldChar w:fldCharType="end"/>
      </w:r>
      <w:r w:rsidRPr="00054742">
        <w:t xml:space="preserve"> </w:t>
      </w:r>
      <w:r>
        <w:t>Design Parameters</w:t>
      </w:r>
    </w:p>
    <w:tbl>
      <w:tblPr>
        <w:tblStyle w:val="TableGrid"/>
        <w:tblpPr w:leftFromText="180" w:rightFromText="180" w:vertAnchor="text" w:tblpY="1"/>
        <w:tblOverlap w:val="never"/>
        <w:tblW w:w="9163" w:type="dxa"/>
        <w:tblLook w:val="04A0" w:firstRow="1" w:lastRow="0" w:firstColumn="1" w:lastColumn="0" w:noHBand="0" w:noVBand="1"/>
      </w:tblPr>
      <w:tblGrid>
        <w:gridCol w:w="2065"/>
        <w:gridCol w:w="612"/>
        <w:gridCol w:w="1906"/>
        <w:gridCol w:w="703"/>
        <w:gridCol w:w="583"/>
        <w:gridCol w:w="604"/>
        <w:gridCol w:w="2682"/>
        <w:gridCol w:w="8"/>
      </w:tblGrid>
      <w:tr w:rsidR="004A3741" w14:paraId="7C9AD67A" w14:textId="77777777" w:rsidTr="00BE1715">
        <w:trPr>
          <w:cnfStyle w:val="100000000000" w:firstRow="1" w:lastRow="0" w:firstColumn="0" w:lastColumn="0" w:oddVBand="0" w:evenVBand="0" w:oddHBand="0" w:evenHBand="0" w:firstRowFirstColumn="0" w:firstRowLastColumn="0" w:lastRowFirstColumn="0" w:lastRowLastColumn="0"/>
          <w:trHeight w:hRule="exact" w:val="397"/>
        </w:trPr>
        <w:tc>
          <w:tcPr>
            <w:tcW w:w="9163" w:type="dxa"/>
            <w:gridSpan w:val="8"/>
          </w:tcPr>
          <w:p w14:paraId="3D478A8B" w14:textId="77777777" w:rsidR="004A3741" w:rsidRDefault="004A3741" w:rsidP="00BE1715">
            <w:pPr>
              <w:rPr>
                <w:lang w:eastAsia="en-AU"/>
              </w:rPr>
            </w:pPr>
            <w:r>
              <w:rPr>
                <w:lang w:eastAsia="en-AU"/>
              </w:rPr>
              <w:t xml:space="preserve">Fabrication Design Parameters </w:t>
            </w:r>
          </w:p>
        </w:tc>
      </w:tr>
      <w:tr w:rsidR="00BE1715" w14:paraId="518ACD4F" w14:textId="77777777" w:rsidTr="00BE1715">
        <w:trPr>
          <w:trHeight w:hRule="exact" w:val="850"/>
        </w:trPr>
        <w:tc>
          <w:tcPr>
            <w:tcW w:w="2065" w:type="dxa"/>
            <w:shd w:val="clear" w:color="auto" w:fill="DBE5F1" w:themeFill="accent1" w:themeFillTint="33"/>
            <w:vAlign w:val="top"/>
          </w:tcPr>
          <w:p w14:paraId="5B22FA4F" w14:textId="5A22B98D" w:rsidR="00BE1715" w:rsidRPr="00B60FF2" w:rsidRDefault="006966D9" w:rsidP="00BE1715">
            <w:pPr>
              <w:rPr>
                <w:lang w:eastAsia="en-AU"/>
              </w:rPr>
            </w:pPr>
            <w:r>
              <w:t>Components</w:t>
            </w:r>
            <w:r w:rsidR="00BE1715" w:rsidRPr="0075696D">
              <w:t xml:space="preserve"> </w:t>
            </w:r>
          </w:p>
        </w:tc>
        <w:tc>
          <w:tcPr>
            <w:tcW w:w="612" w:type="dxa"/>
            <w:shd w:val="clear" w:color="auto" w:fill="DBE5F1" w:themeFill="accent1" w:themeFillTint="33"/>
            <w:vAlign w:val="top"/>
          </w:tcPr>
          <w:p w14:paraId="67E9896E" w14:textId="660C4469" w:rsidR="00BE1715" w:rsidRPr="00B60FF2" w:rsidRDefault="00BE1715" w:rsidP="00BE1715">
            <w:pPr>
              <w:rPr>
                <w:lang w:eastAsia="en-AU"/>
              </w:rPr>
            </w:pPr>
            <w:r w:rsidRPr="0075696D">
              <w:t>QTY</w:t>
            </w:r>
          </w:p>
        </w:tc>
        <w:tc>
          <w:tcPr>
            <w:tcW w:w="1906" w:type="dxa"/>
            <w:shd w:val="clear" w:color="auto" w:fill="DBE5F1" w:themeFill="accent1" w:themeFillTint="33"/>
            <w:vAlign w:val="top"/>
          </w:tcPr>
          <w:p w14:paraId="054A2DE9" w14:textId="21258511" w:rsidR="00BE1715" w:rsidRPr="00B60FF2" w:rsidRDefault="00BE1715" w:rsidP="00BE1715">
            <w:pPr>
              <w:rPr>
                <w:lang w:eastAsia="en-AU"/>
              </w:rPr>
            </w:pPr>
            <w:r w:rsidRPr="0075696D">
              <w:t>Material</w:t>
            </w:r>
          </w:p>
        </w:tc>
        <w:tc>
          <w:tcPr>
            <w:tcW w:w="1890" w:type="dxa"/>
            <w:gridSpan w:val="3"/>
            <w:shd w:val="clear" w:color="auto" w:fill="DBE5F1" w:themeFill="accent1" w:themeFillTint="33"/>
            <w:vAlign w:val="top"/>
          </w:tcPr>
          <w:p w14:paraId="09CFFB2C" w14:textId="2C8430BB" w:rsidR="00BE1715" w:rsidRPr="00B60FF2" w:rsidRDefault="00BE1715" w:rsidP="00BE1715">
            <w:pPr>
              <w:rPr>
                <w:lang w:eastAsia="en-AU"/>
              </w:rPr>
            </w:pPr>
            <w:r w:rsidRPr="0075696D">
              <w:t>Approximate sizes</w:t>
            </w:r>
          </w:p>
        </w:tc>
        <w:tc>
          <w:tcPr>
            <w:tcW w:w="2690" w:type="dxa"/>
            <w:gridSpan w:val="2"/>
            <w:shd w:val="clear" w:color="auto" w:fill="DBE5F1" w:themeFill="accent1" w:themeFillTint="33"/>
            <w:vAlign w:val="top"/>
          </w:tcPr>
          <w:p w14:paraId="0AE36AF4" w14:textId="642C3E0D" w:rsidR="00BE1715" w:rsidRPr="00B60FF2" w:rsidRDefault="00BE1715" w:rsidP="00BE1715">
            <w:pPr>
              <w:rPr>
                <w:lang w:eastAsia="en-AU"/>
              </w:rPr>
            </w:pPr>
            <w:r w:rsidRPr="0075696D">
              <w:t>Comments/Design Ideas</w:t>
            </w:r>
          </w:p>
        </w:tc>
      </w:tr>
      <w:tr w:rsidR="004A3741" w14:paraId="72BED9E1" w14:textId="77777777" w:rsidTr="00BE1715">
        <w:trPr>
          <w:gridAfter w:val="1"/>
          <w:wAfter w:w="8" w:type="dxa"/>
          <w:trHeight w:hRule="exact" w:val="638"/>
        </w:trPr>
        <w:tc>
          <w:tcPr>
            <w:tcW w:w="2065" w:type="dxa"/>
          </w:tcPr>
          <w:p w14:paraId="54F33227" w14:textId="53F1C0B5" w:rsidR="004A3741" w:rsidRPr="00A77398" w:rsidRDefault="004A3741" w:rsidP="00BE1715">
            <w:pPr>
              <w:rPr>
                <w:lang w:eastAsia="en-AU"/>
              </w:rPr>
            </w:pPr>
          </w:p>
        </w:tc>
        <w:tc>
          <w:tcPr>
            <w:tcW w:w="612" w:type="dxa"/>
          </w:tcPr>
          <w:p w14:paraId="10D7F5EF" w14:textId="55485BAC" w:rsidR="004A3741" w:rsidRPr="00A77398" w:rsidRDefault="004A3741" w:rsidP="00BE1715">
            <w:pPr>
              <w:rPr>
                <w:lang w:eastAsia="en-AU"/>
              </w:rPr>
            </w:pPr>
          </w:p>
        </w:tc>
        <w:tc>
          <w:tcPr>
            <w:tcW w:w="1906" w:type="dxa"/>
          </w:tcPr>
          <w:p w14:paraId="48029DA7" w14:textId="78F11F3D" w:rsidR="004A3741" w:rsidRPr="00A77398" w:rsidRDefault="004A3741" w:rsidP="00BE1715">
            <w:pPr>
              <w:pStyle w:val="Footer-DocumentTitleLeft"/>
              <w:jc w:val="left"/>
              <w:rPr>
                <w:color w:val="auto"/>
                <w:sz w:val="16"/>
                <w:szCs w:val="16"/>
                <w:lang w:eastAsia="en-AU"/>
              </w:rPr>
            </w:pPr>
          </w:p>
        </w:tc>
        <w:tc>
          <w:tcPr>
            <w:tcW w:w="703" w:type="dxa"/>
          </w:tcPr>
          <w:p w14:paraId="2766E29E" w14:textId="5B341AB3" w:rsidR="004A3741" w:rsidRPr="00A77398" w:rsidRDefault="004A3741" w:rsidP="00BE1715">
            <w:pPr>
              <w:rPr>
                <w:lang w:eastAsia="en-AU"/>
              </w:rPr>
            </w:pPr>
          </w:p>
        </w:tc>
        <w:tc>
          <w:tcPr>
            <w:tcW w:w="583" w:type="dxa"/>
          </w:tcPr>
          <w:p w14:paraId="31107DCC" w14:textId="469848F8" w:rsidR="004A3741" w:rsidRPr="00A77398" w:rsidRDefault="004A3741" w:rsidP="00BE1715">
            <w:pPr>
              <w:rPr>
                <w:lang w:eastAsia="en-AU"/>
              </w:rPr>
            </w:pPr>
          </w:p>
        </w:tc>
        <w:tc>
          <w:tcPr>
            <w:tcW w:w="604" w:type="dxa"/>
          </w:tcPr>
          <w:p w14:paraId="60B6D000" w14:textId="4B8EF6A1" w:rsidR="004A3741" w:rsidRPr="00A77398" w:rsidRDefault="004A3741" w:rsidP="00BE1715">
            <w:pPr>
              <w:rPr>
                <w:lang w:eastAsia="en-AU"/>
              </w:rPr>
            </w:pPr>
          </w:p>
        </w:tc>
        <w:tc>
          <w:tcPr>
            <w:tcW w:w="2682" w:type="dxa"/>
          </w:tcPr>
          <w:p w14:paraId="6056887C" w14:textId="5B2F95B4" w:rsidR="004A3741" w:rsidRPr="00A77398" w:rsidRDefault="004A3741" w:rsidP="00BE1715">
            <w:pPr>
              <w:rPr>
                <w:sz w:val="16"/>
                <w:szCs w:val="16"/>
                <w:lang w:eastAsia="en-AU"/>
              </w:rPr>
            </w:pPr>
          </w:p>
        </w:tc>
      </w:tr>
      <w:tr w:rsidR="004A3741" w14:paraId="1744299D" w14:textId="77777777" w:rsidTr="00BE1715">
        <w:trPr>
          <w:gridAfter w:val="1"/>
          <w:wAfter w:w="8" w:type="dxa"/>
          <w:trHeight w:hRule="exact" w:val="434"/>
        </w:trPr>
        <w:tc>
          <w:tcPr>
            <w:tcW w:w="2065" w:type="dxa"/>
          </w:tcPr>
          <w:p w14:paraId="1EB98EF7" w14:textId="5333B9BE" w:rsidR="004A3741" w:rsidRPr="00A77398" w:rsidRDefault="004A3741" w:rsidP="00BE1715">
            <w:pPr>
              <w:rPr>
                <w:lang w:eastAsia="en-AU"/>
              </w:rPr>
            </w:pPr>
          </w:p>
        </w:tc>
        <w:tc>
          <w:tcPr>
            <w:tcW w:w="612" w:type="dxa"/>
          </w:tcPr>
          <w:p w14:paraId="4FAE67E1" w14:textId="051A0B64" w:rsidR="004A3741" w:rsidRPr="00A77398" w:rsidRDefault="004A3741" w:rsidP="00BE1715">
            <w:pPr>
              <w:rPr>
                <w:lang w:eastAsia="en-AU"/>
              </w:rPr>
            </w:pPr>
          </w:p>
        </w:tc>
        <w:tc>
          <w:tcPr>
            <w:tcW w:w="1906" w:type="dxa"/>
          </w:tcPr>
          <w:p w14:paraId="70D40DE2" w14:textId="59394507" w:rsidR="004A3741" w:rsidRPr="00A77398" w:rsidRDefault="004A3741" w:rsidP="00BE1715">
            <w:pPr>
              <w:pStyle w:val="Footer-DocumentTitleLeft"/>
              <w:jc w:val="left"/>
              <w:rPr>
                <w:color w:val="auto"/>
                <w:sz w:val="16"/>
                <w:szCs w:val="16"/>
                <w:lang w:eastAsia="en-AU"/>
              </w:rPr>
            </w:pPr>
          </w:p>
        </w:tc>
        <w:tc>
          <w:tcPr>
            <w:tcW w:w="703" w:type="dxa"/>
          </w:tcPr>
          <w:p w14:paraId="12258D91" w14:textId="43D4E3F0" w:rsidR="004A3741" w:rsidRPr="00A77398" w:rsidRDefault="004A3741" w:rsidP="00BE1715">
            <w:pPr>
              <w:rPr>
                <w:lang w:eastAsia="en-AU"/>
              </w:rPr>
            </w:pPr>
          </w:p>
        </w:tc>
        <w:tc>
          <w:tcPr>
            <w:tcW w:w="583" w:type="dxa"/>
          </w:tcPr>
          <w:p w14:paraId="45B4ADE5" w14:textId="2D702F57" w:rsidR="004A3741" w:rsidRPr="00A77398" w:rsidRDefault="004A3741" w:rsidP="00BE1715">
            <w:pPr>
              <w:rPr>
                <w:lang w:eastAsia="en-AU"/>
              </w:rPr>
            </w:pPr>
          </w:p>
        </w:tc>
        <w:tc>
          <w:tcPr>
            <w:tcW w:w="604" w:type="dxa"/>
          </w:tcPr>
          <w:p w14:paraId="3F800933" w14:textId="0AC472AE" w:rsidR="004A3741" w:rsidRPr="00A77398" w:rsidRDefault="004A3741" w:rsidP="00BE1715">
            <w:pPr>
              <w:rPr>
                <w:lang w:eastAsia="en-AU"/>
              </w:rPr>
            </w:pPr>
          </w:p>
        </w:tc>
        <w:tc>
          <w:tcPr>
            <w:tcW w:w="2682" w:type="dxa"/>
          </w:tcPr>
          <w:p w14:paraId="2DEDCFA8" w14:textId="7C7AB6D1" w:rsidR="004A3741" w:rsidRPr="00A77398" w:rsidRDefault="004A3741" w:rsidP="00BE1715">
            <w:pPr>
              <w:rPr>
                <w:sz w:val="16"/>
                <w:szCs w:val="16"/>
                <w:lang w:eastAsia="en-AU"/>
              </w:rPr>
            </w:pPr>
          </w:p>
        </w:tc>
      </w:tr>
      <w:tr w:rsidR="004A3741" w14:paraId="202827F3" w14:textId="77777777" w:rsidTr="00BE1715">
        <w:trPr>
          <w:gridAfter w:val="1"/>
          <w:wAfter w:w="8" w:type="dxa"/>
          <w:trHeight w:hRule="exact" w:val="397"/>
        </w:trPr>
        <w:tc>
          <w:tcPr>
            <w:tcW w:w="2065" w:type="dxa"/>
          </w:tcPr>
          <w:p w14:paraId="2CFD2DC0" w14:textId="4893E354" w:rsidR="004A3741" w:rsidRPr="00A77398" w:rsidRDefault="004A3741" w:rsidP="00BE1715">
            <w:pPr>
              <w:rPr>
                <w:lang w:eastAsia="en-AU"/>
              </w:rPr>
            </w:pPr>
          </w:p>
        </w:tc>
        <w:tc>
          <w:tcPr>
            <w:tcW w:w="612" w:type="dxa"/>
          </w:tcPr>
          <w:p w14:paraId="07D0DDB2" w14:textId="33330D59" w:rsidR="004A3741" w:rsidRPr="00A77398" w:rsidRDefault="004A3741" w:rsidP="00BE1715">
            <w:pPr>
              <w:rPr>
                <w:lang w:eastAsia="en-AU"/>
              </w:rPr>
            </w:pPr>
          </w:p>
        </w:tc>
        <w:tc>
          <w:tcPr>
            <w:tcW w:w="1906" w:type="dxa"/>
          </w:tcPr>
          <w:p w14:paraId="72D598F4" w14:textId="445CB25A" w:rsidR="004A3741" w:rsidRPr="00A77398" w:rsidRDefault="004A3741" w:rsidP="00BE1715">
            <w:pPr>
              <w:rPr>
                <w:lang w:eastAsia="en-AU"/>
              </w:rPr>
            </w:pPr>
          </w:p>
        </w:tc>
        <w:tc>
          <w:tcPr>
            <w:tcW w:w="703" w:type="dxa"/>
          </w:tcPr>
          <w:p w14:paraId="0759B7B0" w14:textId="3155D1C1" w:rsidR="004A3741" w:rsidRPr="00A77398" w:rsidRDefault="004A3741" w:rsidP="00BE1715">
            <w:pPr>
              <w:rPr>
                <w:lang w:eastAsia="en-AU"/>
              </w:rPr>
            </w:pPr>
          </w:p>
        </w:tc>
        <w:tc>
          <w:tcPr>
            <w:tcW w:w="583" w:type="dxa"/>
          </w:tcPr>
          <w:p w14:paraId="17E895E9" w14:textId="7410533A" w:rsidR="004A3741" w:rsidRPr="00A77398" w:rsidRDefault="004A3741" w:rsidP="00BE1715">
            <w:pPr>
              <w:rPr>
                <w:lang w:eastAsia="en-AU"/>
              </w:rPr>
            </w:pPr>
          </w:p>
        </w:tc>
        <w:tc>
          <w:tcPr>
            <w:tcW w:w="604" w:type="dxa"/>
          </w:tcPr>
          <w:p w14:paraId="50CBBD3F" w14:textId="275146A8" w:rsidR="004A3741" w:rsidRPr="00A77398" w:rsidRDefault="004A3741" w:rsidP="00BE1715">
            <w:pPr>
              <w:rPr>
                <w:lang w:eastAsia="en-AU"/>
              </w:rPr>
            </w:pPr>
          </w:p>
        </w:tc>
        <w:tc>
          <w:tcPr>
            <w:tcW w:w="2682" w:type="dxa"/>
          </w:tcPr>
          <w:p w14:paraId="3327FD2B" w14:textId="026993A1" w:rsidR="004A3741" w:rsidRPr="00A77398" w:rsidRDefault="004A3741" w:rsidP="00BE1715">
            <w:pPr>
              <w:rPr>
                <w:sz w:val="20"/>
                <w:lang w:eastAsia="en-AU"/>
              </w:rPr>
            </w:pPr>
          </w:p>
        </w:tc>
      </w:tr>
      <w:tr w:rsidR="004A3741" w14:paraId="36036A79" w14:textId="77777777" w:rsidTr="00BE1715">
        <w:trPr>
          <w:gridAfter w:val="1"/>
          <w:wAfter w:w="8" w:type="dxa"/>
          <w:trHeight w:hRule="exact" w:val="596"/>
        </w:trPr>
        <w:tc>
          <w:tcPr>
            <w:tcW w:w="2065" w:type="dxa"/>
          </w:tcPr>
          <w:p w14:paraId="3F915A23" w14:textId="3CE10962" w:rsidR="004A3741" w:rsidRPr="00A77398" w:rsidRDefault="004A3741" w:rsidP="00BE1715">
            <w:pPr>
              <w:rPr>
                <w:lang w:eastAsia="en-AU"/>
              </w:rPr>
            </w:pPr>
          </w:p>
        </w:tc>
        <w:tc>
          <w:tcPr>
            <w:tcW w:w="612" w:type="dxa"/>
          </w:tcPr>
          <w:p w14:paraId="463BC7C8" w14:textId="268E51B3" w:rsidR="004A3741" w:rsidRPr="00A77398" w:rsidRDefault="004A3741" w:rsidP="00BE1715">
            <w:pPr>
              <w:rPr>
                <w:lang w:eastAsia="en-AU"/>
              </w:rPr>
            </w:pPr>
          </w:p>
        </w:tc>
        <w:tc>
          <w:tcPr>
            <w:tcW w:w="1906" w:type="dxa"/>
          </w:tcPr>
          <w:p w14:paraId="7E6C200A" w14:textId="348D29EE" w:rsidR="004A3741" w:rsidRPr="00A77398" w:rsidRDefault="004A3741" w:rsidP="00BE1715">
            <w:pPr>
              <w:rPr>
                <w:lang w:eastAsia="en-AU"/>
              </w:rPr>
            </w:pPr>
          </w:p>
        </w:tc>
        <w:tc>
          <w:tcPr>
            <w:tcW w:w="703" w:type="dxa"/>
          </w:tcPr>
          <w:p w14:paraId="15161E6A" w14:textId="3A67A0B6" w:rsidR="004A3741" w:rsidRPr="00A77398" w:rsidRDefault="004A3741" w:rsidP="00BE1715">
            <w:pPr>
              <w:rPr>
                <w:lang w:eastAsia="en-AU"/>
              </w:rPr>
            </w:pPr>
          </w:p>
        </w:tc>
        <w:tc>
          <w:tcPr>
            <w:tcW w:w="583" w:type="dxa"/>
          </w:tcPr>
          <w:p w14:paraId="0C9988E0" w14:textId="0D3EB9B9" w:rsidR="004A3741" w:rsidRPr="00A77398" w:rsidRDefault="004A3741" w:rsidP="00BE1715">
            <w:pPr>
              <w:rPr>
                <w:lang w:eastAsia="en-AU"/>
              </w:rPr>
            </w:pPr>
          </w:p>
        </w:tc>
        <w:tc>
          <w:tcPr>
            <w:tcW w:w="604" w:type="dxa"/>
          </w:tcPr>
          <w:p w14:paraId="7924ADF9" w14:textId="3F7BD8F3" w:rsidR="004A3741" w:rsidRPr="00A77398" w:rsidRDefault="004A3741" w:rsidP="00BE1715">
            <w:pPr>
              <w:rPr>
                <w:lang w:eastAsia="en-AU"/>
              </w:rPr>
            </w:pPr>
          </w:p>
        </w:tc>
        <w:tc>
          <w:tcPr>
            <w:tcW w:w="2682" w:type="dxa"/>
            <w:tcFitText/>
          </w:tcPr>
          <w:p w14:paraId="0F3316EE" w14:textId="6C84D8BE" w:rsidR="004A3741" w:rsidRPr="00A77398" w:rsidRDefault="004A3741" w:rsidP="00BE1715">
            <w:pPr>
              <w:rPr>
                <w:sz w:val="18"/>
                <w:szCs w:val="18"/>
                <w:lang w:eastAsia="en-AU"/>
              </w:rPr>
            </w:pPr>
          </w:p>
        </w:tc>
      </w:tr>
      <w:tr w:rsidR="004A3741" w14:paraId="38903B4B" w14:textId="77777777" w:rsidTr="00BE1715">
        <w:trPr>
          <w:gridAfter w:val="1"/>
          <w:wAfter w:w="8" w:type="dxa"/>
          <w:trHeight w:hRule="exact" w:val="397"/>
        </w:trPr>
        <w:tc>
          <w:tcPr>
            <w:tcW w:w="2065" w:type="dxa"/>
          </w:tcPr>
          <w:p w14:paraId="3C187EC5" w14:textId="4AEA3389" w:rsidR="004A3741" w:rsidRPr="00A77398" w:rsidRDefault="004A3741" w:rsidP="00BE1715">
            <w:pPr>
              <w:pStyle w:val="SmallerText-Black"/>
              <w:rPr>
                <w:sz w:val="22"/>
                <w:szCs w:val="22"/>
                <w:lang w:eastAsia="en-AU"/>
              </w:rPr>
            </w:pPr>
          </w:p>
        </w:tc>
        <w:tc>
          <w:tcPr>
            <w:tcW w:w="612" w:type="dxa"/>
          </w:tcPr>
          <w:p w14:paraId="12C42B1A" w14:textId="1553CCF3" w:rsidR="004A3741" w:rsidRPr="00A77398" w:rsidRDefault="004A3741" w:rsidP="00BE1715">
            <w:pPr>
              <w:rPr>
                <w:lang w:eastAsia="en-AU"/>
              </w:rPr>
            </w:pPr>
          </w:p>
        </w:tc>
        <w:tc>
          <w:tcPr>
            <w:tcW w:w="1906" w:type="dxa"/>
          </w:tcPr>
          <w:p w14:paraId="0AB64EA1" w14:textId="43C2701C" w:rsidR="004A3741" w:rsidRPr="00A77398" w:rsidRDefault="004A3741" w:rsidP="00BE1715">
            <w:pPr>
              <w:rPr>
                <w:lang w:eastAsia="en-AU"/>
              </w:rPr>
            </w:pPr>
          </w:p>
        </w:tc>
        <w:tc>
          <w:tcPr>
            <w:tcW w:w="703" w:type="dxa"/>
          </w:tcPr>
          <w:p w14:paraId="0EF32339" w14:textId="2E09A9C3" w:rsidR="004A3741" w:rsidRPr="00A77398" w:rsidRDefault="004A3741" w:rsidP="00BE1715">
            <w:pPr>
              <w:rPr>
                <w:lang w:eastAsia="en-AU"/>
              </w:rPr>
            </w:pPr>
          </w:p>
        </w:tc>
        <w:tc>
          <w:tcPr>
            <w:tcW w:w="583" w:type="dxa"/>
          </w:tcPr>
          <w:p w14:paraId="209B060B" w14:textId="472D4054" w:rsidR="004A3741" w:rsidRPr="00A77398" w:rsidRDefault="004A3741" w:rsidP="00BE1715">
            <w:pPr>
              <w:rPr>
                <w:lang w:eastAsia="en-AU"/>
              </w:rPr>
            </w:pPr>
          </w:p>
        </w:tc>
        <w:tc>
          <w:tcPr>
            <w:tcW w:w="604" w:type="dxa"/>
          </w:tcPr>
          <w:p w14:paraId="7643A0A5" w14:textId="30C9C23C" w:rsidR="004A3741" w:rsidRPr="00A77398" w:rsidRDefault="004A3741" w:rsidP="00BE1715">
            <w:pPr>
              <w:rPr>
                <w:lang w:eastAsia="en-AU"/>
              </w:rPr>
            </w:pPr>
          </w:p>
        </w:tc>
        <w:tc>
          <w:tcPr>
            <w:tcW w:w="2682" w:type="dxa"/>
            <w:tcFitText/>
          </w:tcPr>
          <w:p w14:paraId="1B76D32E" w14:textId="2031C7C6" w:rsidR="004A3741" w:rsidRPr="00A77398" w:rsidRDefault="004A3741" w:rsidP="00BE1715">
            <w:pPr>
              <w:rPr>
                <w:lang w:eastAsia="en-AU"/>
              </w:rPr>
            </w:pPr>
          </w:p>
        </w:tc>
      </w:tr>
      <w:tr w:rsidR="004A3741" w14:paraId="6771280E" w14:textId="77777777" w:rsidTr="00BE1715">
        <w:trPr>
          <w:gridAfter w:val="1"/>
          <w:wAfter w:w="8" w:type="dxa"/>
          <w:trHeight w:hRule="exact" w:val="728"/>
        </w:trPr>
        <w:tc>
          <w:tcPr>
            <w:tcW w:w="2065" w:type="dxa"/>
          </w:tcPr>
          <w:p w14:paraId="103F6CD6" w14:textId="3A64689F" w:rsidR="004A3741" w:rsidRPr="00A77398" w:rsidRDefault="004A3741" w:rsidP="00BE1715">
            <w:pPr>
              <w:rPr>
                <w:lang w:eastAsia="en-AU"/>
              </w:rPr>
            </w:pPr>
          </w:p>
        </w:tc>
        <w:tc>
          <w:tcPr>
            <w:tcW w:w="612" w:type="dxa"/>
          </w:tcPr>
          <w:p w14:paraId="6C3F173F" w14:textId="312A2F46" w:rsidR="004A3741" w:rsidRPr="00A77398" w:rsidRDefault="004A3741" w:rsidP="00BE1715">
            <w:pPr>
              <w:rPr>
                <w:lang w:eastAsia="en-AU"/>
              </w:rPr>
            </w:pPr>
          </w:p>
        </w:tc>
        <w:tc>
          <w:tcPr>
            <w:tcW w:w="1906" w:type="dxa"/>
          </w:tcPr>
          <w:p w14:paraId="4B6BACFE" w14:textId="03A37773" w:rsidR="004A3741" w:rsidRPr="00A77398" w:rsidRDefault="004A3741" w:rsidP="00BE1715">
            <w:pPr>
              <w:rPr>
                <w:lang w:eastAsia="en-AU"/>
              </w:rPr>
            </w:pPr>
          </w:p>
        </w:tc>
        <w:tc>
          <w:tcPr>
            <w:tcW w:w="703" w:type="dxa"/>
          </w:tcPr>
          <w:p w14:paraId="7CD875B2" w14:textId="114448A4" w:rsidR="004A3741" w:rsidRPr="00A77398" w:rsidRDefault="004A3741" w:rsidP="00BE1715">
            <w:pPr>
              <w:rPr>
                <w:lang w:eastAsia="en-AU"/>
              </w:rPr>
            </w:pPr>
          </w:p>
        </w:tc>
        <w:tc>
          <w:tcPr>
            <w:tcW w:w="583" w:type="dxa"/>
          </w:tcPr>
          <w:p w14:paraId="17281D4F" w14:textId="5E34238A" w:rsidR="004A3741" w:rsidRPr="00A77398" w:rsidRDefault="004A3741" w:rsidP="00BE1715">
            <w:pPr>
              <w:rPr>
                <w:lang w:eastAsia="en-AU"/>
              </w:rPr>
            </w:pPr>
          </w:p>
        </w:tc>
        <w:tc>
          <w:tcPr>
            <w:tcW w:w="604" w:type="dxa"/>
          </w:tcPr>
          <w:p w14:paraId="78F92C0C" w14:textId="2F8A0D7C" w:rsidR="004A3741" w:rsidRPr="00A77398" w:rsidRDefault="004A3741" w:rsidP="00BE1715">
            <w:pPr>
              <w:rPr>
                <w:lang w:eastAsia="en-AU"/>
              </w:rPr>
            </w:pPr>
          </w:p>
        </w:tc>
        <w:tc>
          <w:tcPr>
            <w:tcW w:w="2682" w:type="dxa"/>
          </w:tcPr>
          <w:p w14:paraId="0A1BCC16" w14:textId="15C7DD86" w:rsidR="004A3741" w:rsidRPr="00A77398" w:rsidRDefault="004A3741" w:rsidP="00BE1715">
            <w:pPr>
              <w:rPr>
                <w:sz w:val="20"/>
                <w:lang w:eastAsia="en-AU"/>
              </w:rPr>
            </w:pPr>
          </w:p>
        </w:tc>
      </w:tr>
      <w:tr w:rsidR="004A3741" w14:paraId="456F5BD6" w14:textId="77777777" w:rsidTr="00BE1715">
        <w:trPr>
          <w:gridAfter w:val="1"/>
          <w:wAfter w:w="8" w:type="dxa"/>
          <w:trHeight w:hRule="exact" w:val="555"/>
        </w:trPr>
        <w:tc>
          <w:tcPr>
            <w:tcW w:w="2065" w:type="dxa"/>
          </w:tcPr>
          <w:p w14:paraId="7B1A8689" w14:textId="7099A93C" w:rsidR="004A3741" w:rsidRPr="00A77398" w:rsidRDefault="004A3741" w:rsidP="00BE1715">
            <w:pPr>
              <w:rPr>
                <w:lang w:eastAsia="en-AU"/>
              </w:rPr>
            </w:pPr>
          </w:p>
        </w:tc>
        <w:tc>
          <w:tcPr>
            <w:tcW w:w="612" w:type="dxa"/>
          </w:tcPr>
          <w:p w14:paraId="43A833B9" w14:textId="77777777" w:rsidR="004A3741" w:rsidRPr="00A77398" w:rsidRDefault="004A3741" w:rsidP="00BE1715">
            <w:pPr>
              <w:rPr>
                <w:lang w:eastAsia="en-AU"/>
              </w:rPr>
            </w:pPr>
          </w:p>
        </w:tc>
        <w:tc>
          <w:tcPr>
            <w:tcW w:w="1906" w:type="dxa"/>
          </w:tcPr>
          <w:p w14:paraId="26D52716" w14:textId="317F02C2" w:rsidR="004A3741" w:rsidRPr="00A77398" w:rsidRDefault="004A3741" w:rsidP="00BE1715">
            <w:pPr>
              <w:rPr>
                <w:lang w:eastAsia="en-AU"/>
              </w:rPr>
            </w:pPr>
          </w:p>
        </w:tc>
        <w:tc>
          <w:tcPr>
            <w:tcW w:w="703" w:type="dxa"/>
          </w:tcPr>
          <w:p w14:paraId="5A493987" w14:textId="045E5211" w:rsidR="004A3741" w:rsidRPr="00A77398" w:rsidRDefault="004A3741" w:rsidP="00BE1715">
            <w:pPr>
              <w:rPr>
                <w:lang w:eastAsia="en-AU"/>
              </w:rPr>
            </w:pPr>
          </w:p>
        </w:tc>
        <w:tc>
          <w:tcPr>
            <w:tcW w:w="583" w:type="dxa"/>
          </w:tcPr>
          <w:p w14:paraId="4630D545" w14:textId="7779527C" w:rsidR="004A3741" w:rsidRPr="00A77398" w:rsidRDefault="004A3741" w:rsidP="00BE1715">
            <w:pPr>
              <w:rPr>
                <w:lang w:eastAsia="en-AU"/>
              </w:rPr>
            </w:pPr>
          </w:p>
        </w:tc>
        <w:tc>
          <w:tcPr>
            <w:tcW w:w="604" w:type="dxa"/>
          </w:tcPr>
          <w:p w14:paraId="5A72A11D" w14:textId="798ED474" w:rsidR="004A3741" w:rsidRPr="00A77398" w:rsidRDefault="004A3741" w:rsidP="00BE1715">
            <w:pPr>
              <w:rPr>
                <w:lang w:eastAsia="en-AU"/>
              </w:rPr>
            </w:pPr>
          </w:p>
        </w:tc>
        <w:tc>
          <w:tcPr>
            <w:tcW w:w="2682" w:type="dxa"/>
          </w:tcPr>
          <w:p w14:paraId="7A9BC8B2" w14:textId="390E6D96" w:rsidR="004A3741" w:rsidRPr="00A77398" w:rsidRDefault="004A3741" w:rsidP="00BE1715">
            <w:pPr>
              <w:pStyle w:val="SmallerText-Black"/>
              <w:rPr>
                <w:lang w:eastAsia="en-AU"/>
              </w:rPr>
            </w:pPr>
          </w:p>
        </w:tc>
      </w:tr>
      <w:tr w:rsidR="004A3741" w14:paraId="4597EF3D" w14:textId="77777777" w:rsidTr="00BE1715">
        <w:trPr>
          <w:gridAfter w:val="1"/>
          <w:wAfter w:w="8" w:type="dxa"/>
          <w:trHeight w:hRule="exact" w:val="397"/>
        </w:trPr>
        <w:tc>
          <w:tcPr>
            <w:tcW w:w="2065" w:type="dxa"/>
          </w:tcPr>
          <w:p w14:paraId="5C22EE4B" w14:textId="77777777" w:rsidR="004A3741" w:rsidRPr="00A77398" w:rsidRDefault="004A3741" w:rsidP="00BE1715">
            <w:pPr>
              <w:rPr>
                <w:lang w:eastAsia="en-AU"/>
              </w:rPr>
            </w:pPr>
          </w:p>
        </w:tc>
        <w:tc>
          <w:tcPr>
            <w:tcW w:w="612" w:type="dxa"/>
          </w:tcPr>
          <w:p w14:paraId="431C8D03" w14:textId="77777777" w:rsidR="004A3741" w:rsidRPr="00A77398" w:rsidRDefault="004A3741" w:rsidP="00BE1715">
            <w:pPr>
              <w:rPr>
                <w:lang w:eastAsia="en-AU"/>
              </w:rPr>
            </w:pPr>
          </w:p>
        </w:tc>
        <w:tc>
          <w:tcPr>
            <w:tcW w:w="1906" w:type="dxa"/>
          </w:tcPr>
          <w:p w14:paraId="395A76CB" w14:textId="77777777" w:rsidR="004A3741" w:rsidRPr="00A77398" w:rsidRDefault="004A3741" w:rsidP="00BE1715">
            <w:pPr>
              <w:rPr>
                <w:lang w:eastAsia="en-AU"/>
              </w:rPr>
            </w:pPr>
          </w:p>
        </w:tc>
        <w:tc>
          <w:tcPr>
            <w:tcW w:w="703" w:type="dxa"/>
          </w:tcPr>
          <w:p w14:paraId="5E8C2741" w14:textId="77777777" w:rsidR="004A3741" w:rsidRPr="00A77398" w:rsidRDefault="004A3741" w:rsidP="00BE1715">
            <w:pPr>
              <w:rPr>
                <w:lang w:eastAsia="en-AU"/>
              </w:rPr>
            </w:pPr>
          </w:p>
        </w:tc>
        <w:tc>
          <w:tcPr>
            <w:tcW w:w="583" w:type="dxa"/>
          </w:tcPr>
          <w:p w14:paraId="41CADCD4" w14:textId="77777777" w:rsidR="004A3741" w:rsidRPr="00A77398" w:rsidRDefault="004A3741" w:rsidP="00BE1715">
            <w:pPr>
              <w:rPr>
                <w:lang w:eastAsia="en-AU"/>
              </w:rPr>
            </w:pPr>
          </w:p>
        </w:tc>
        <w:tc>
          <w:tcPr>
            <w:tcW w:w="604" w:type="dxa"/>
          </w:tcPr>
          <w:p w14:paraId="1E86804B" w14:textId="77777777" w:rsidR="004A3741" w:rsidRPr="00A77398" w:rsidRDefault="004A3741" w:rsidP="00BE1715">
            <w:pPr>
              <w:rPr>
                <w:lang w:eastAsia="en-AU"/>
              </w:rPr>
            </w:pPr>
          </w:p>
        </w:tc>
        <w:tc>
          <w:tcPr>
            <w:tcW w:w="2682" w:type="dxa"/>
          </w:tcPr>
          <w:p w14:paraId="28F47778" w14:textId="77777777" w:rsidR="004A3741" w:rsidRPr="00A77398" w:rsidRDefault="004A3741" w:rsidP="00BE1715">
            <w:pPr>
              <w:rPr>
                <w:lang w:eastAsia="en-AU"/>
              </w:rPr>
            </w:pPr>
          </w:p>
        </w:tc>
      </w:tr>
      <w:tr w:rsidR="004A3741" w14:paraId="102C9F9C" w14:textId="77777777" w:rsidTr="00BE1715">
        <w:trPr>
          <w:gridAfter w:val="1"/>
          <w:wAfter w:w="8" w:type="dxa"/>
          <w:trHeight w:hRule="exact" w:val="397"/>
        </w:trPr>
        <w:tc>
          <w:tcPr>
            <w:tcW w:w="2065" w:type="dxa"/>
          </w:tcPr>
          <w:p w14:paraId="70C1DD49" w14:textId="77777777" w:rsidR="004A3741" w:rsidRPr="00A77398" w:rsidRDefault="004A3741" w:rsidP="00BE1715">
            <w:pPr>
              <w:rPr>
                <w:lang w:eastAsia="en-AU"/>
              </w:rPr>
            </w:pPr>
          </w:p>
        </w:tc>
        <w:tc>
          <w:tcPr>
            <w:tcW w:w="612" w:type="dxa"/>
          </w:tcPr>
          <w:p w14:paraId="58532976" w14:textId="77777777" w:rsidR="004A3741" w:rsidRPr="00A77398" w:rsidRDefault="004A3741" w:rsidP="00BE1715">
            <w:pPr>
              <w:rPr>
                <w:lang w:eastAsia="en-AU"/>
              </w:rPr>
            </w:pPr>
          </w:p>
        </w:tc>
        <w:tc>
          <w:tcPr>
            <w:tcW w:w="1906" w:type="dxa"/>
          </w:tcPr>
          <w:p w14:paraId="096A7C19" w14:textId="77777777" w:rsidR="004A3741" w:rsidRPr="00A77398" w:rsidRDefault="004A3741" w:rsidP="00BE1715">
            <w:pPr>
              <w:rPr>
                <w:lang w:eastAsia="en-AU"/>
              </w:rPr>
            </w:pPr>
          </w:p>
        </w:tc>
        <w:tc>
          <w:tcPr>
            <w:tcW w:w="703" w:type="dxa"/>
          </w:tcPr>
          <w:p w14:paraId="55277198" w14:textId="77777777" w:rsidR="004A3741" w:rsidRPr="00A77398" w:rsidRDefault="004A3741" w:rsidP="00BE1715">
            <w:pPr>
              <w:rPr>
                <w:lang w:eastAsia="en-AU"/>
              </w:rPr>
            </w:pPr>
          </w:p>
        </w:tc>
        <w:tc>
          <w:tcPr>
            <w:tcW w:w="583" w:type="dxa"/>
          </w:tcPr>
          <w:p w14:paraId="653DBBFE" w14:textId="77777777" w:rsidR="004A3741" w:rsidRPr="00A77398" w:rsidRDefault="004A3741" w:rsidP="00BE1715">
            <w:pPr>
              <w:rPr>
                <w:lang w:eastAsia="en-AU"/>
              </w:rPr>
            </w:pPr>
          </w:p>
        </w:tc>
        <w:tc>
          <w:tcPr>
            <w:tcW w:w="604" w:type="dxa"/>
          </w:tcPr>
          <w:p w14:paraId="0C61EF12" w14:textId="77777777" w:rsidR="004A3741" w:rsidRPr="00A77398" w:rsidRDefault="004A3741" w:rsidP="00BE1715">
            <w:pPr>
              <w:rPr>
                <w:lang w:eastAsia="en-AU"/>
              </w:rPr>
            </w:pPr>
          </w:p>
        </w:tc>
        <w:tc>
          <w:tcPr>
            <w:tcW w:w="2682" w:type="dxa"/>
          </w:tcPr>
          <w:p w14:paraId="241D3951" w14:textId="77777777" w:rsidR="004A3741" w:rsidRPr="00A77398" w:rsidRDefault="004A3741" w:rsidP="00BE1715">
            <w:pPr>
              <w:rPr>
                <w:lang w:eastAsia="en-AU"/>
              </w:rPr>
            </w:pPr>
          </w:p>
        </w:tc>
      </w:tr>
      <w:tr w:rsidR="004A3741" w14:paraId="5A715DEF" w14:textId="77777777" w:rsidTr="00BE1715">
        <w:trPr>
          <w:gridAfter w:val="1"/>
          <w:wAfter w:w="8" w:type="dxa"/>
          <w:trHeight w:hRule="exact" w:val="397"/>
        </w:trPr>
        <w:tc>
          <w:tcPr>
            <w:tcW w:w="2065" w:type="dxa"/>
          </w:tcPr>
          <w:p w14:paraId="1AF3EC94" w14:textId="77777777" w:rsidR="004A3741" w:rsidRPr="00A77398" w:rsidRDefault="004A3741" w:rsidP="00BE1715">
            <w:pPr>
              <w:rPr>
                <w:lang w:eastAsia="en-AU"/>
              </w:rPr>
            </w:pPr>
          </w:p>
        </w:tc>
        <w:tc>
          <w:tcPr>
            <w:tcW w:w="612" w:type="dxa"/>
          </w:tcPr>
          <w:p w14:paraId="1AC7B97E" w14:textId="77777777" w:rsidR="004A3741" w:rsidRPr="00A77398" w:rsidRDefault="004A3741" w:rsidP="00BE1715">
            <w:pPr>
              <w:rPr>
                <w:lang w:eastAsia="en-AU"/>
              </w:rPr>
            </w:pPr>
          </w:p>
        </w:tc>
        <w:tc>
          <w:tcPr>
            <w:tcW w:w="1906" w:type="dxa"/>
          </w:tcPr>
          <w:p w14:paraId="7B23D470" w14:textId="77777777" w:rsidR="004A3741" w:rsidRPr="00A77398" w:rsidRDefault="004A3741" w:rsidP="00BE1715">
            <w:pPr>
              <w:rPr>
                <w:lang w:eastAsia="en-AU"/>
              </w:rPr>
            </w:pPr>
          </w:p>
        </w:tc>
        <w:tc>
          <w:tcPr>
            <w:tcW w:w="703" w:type="dxa"/>
          </w:tcPr>
          <w:p w14:paraId="2899B956" w14:textId="77777777" w:rsidR="004A3741" w:rsidRPr="00A77398" w:rsidRDefault="004A3741" w:rsidP="00BE1715">
            <w:pPr>
              <w:rPr>
                <w:lang w:eastAsia="en-AU"/>
              </w:rPr>
            </w:pPr>
          </w:p>
        </w:tc>
        <w:tc>
          <w:tcPr>
            <w:tcW w:w="583" w:type="dxa"/>
          </w:tcPr>
          <w:p w14:paraId="2C67DA68" w14:textId="77777777" w:rsidR="004A3741" w:rsidRPr="00A77398" w:rsidRDefault="004A3741" w:rsidP="00BE1715">
            <w:pPr>
              <w:rPr>
                <w:lang w:eastAsia="en-AU"/>
              </w:rPr>
            </w:pPr>
          </w:p>
        </w:tc>
        <w:tc>
          <w:tcPr>
            <w:tcW w:w="604" w:type="dxa"/>
          </w:tcPr>
          <w:p w14:paraId="27328A2B" w14:textId="77777777" w:rsidR="004A3741" w:rsidRPr="00A77398" w:rsidRDefault="004A3741" w:rsidP="00BE1715">
            <w:pPr>
              <w:rPr>
                <w:lang w:eastAsia="en-AU"/>
              </w:rPr>
            </w:pPr>
          </w:p>
        </w:tc>
        <w:tc>
          <w:tcPr>
            <w:tcW w:w="2682" w:type="dxa"/>
          </w:tcPr>
          <w:p w14:paraId="58EB6AE9" w14:textId="77777777" w:rsidR="004A3741" w:rsidRPr="00A77398" w:rsidRDefault="004A3741" w:rsidP="00BE1715">
            <w:pPr>
              <w:rPr>
                <w:lang w:eastAsia="en-AU"/>
              </w:rPr>
            </w:pPr>
          </w:p>
        </w:tc>
      </w:tr>
      <w:tr w:rsidR="004A3741" w14:paraId="3171AF35" w14:textId="77777777" w:rsidTr="00BE1715">
        <w:trPr>
          <w:gridAfter w:val="1"/>
          <w:wAfter w:w="8" w:type="dxa"/>
          <w:trHeight w:hRule="exact" w:val="397"/>
        </w:trPr>
        <w:tc>
          <w:tcPr>
            <w:tcW w:w="2065" w:type="dxa"/>
          </w:tcPr>
          <w:p w14:paraId="4A2D8C3D" w14:textId="77777777" w:rsidR="004A3741" w:rsidRPr="00A77398" w:rsidRDefault="004A3741" w:rsidP="00BE1715">
            <w:pPr>
              <w:rPr>
                <w:lang w:eastAsia="en-AU"/>
              </w:rPr>
            </w:pPr>
          </w:p>
        </w:tc>
        <w:tc>
          <w:tcPr>
            <w:tcW w:w="612" w:type="dxa"/>
          </w:tcPr>
          <w:p w14:paraId="5069E803" w14:textId="77777777" w:rsidR="004A3741" w:rsidRPr="00A77398" w:rsidRDefault="004A3741" w:rsidP="00BE1715">
            <w:pPr>
              <w:rPr>
                <w:lang w:eastAsia="en-AU"/>
              </w:rPr>
            </w:pPr>
          </w:p>
        </w:tc>
        <w:tc>
          <w:tcPr>
            <w:tcW w:w="1906" w:type="dxa"/>
          </w:tcPr>
          <w:p w14:paraId="09F68B7E" w14:textId="77777777" w:rsidR="004A3741" w:rsidRPr="00A77398" w:rsidRDefault="004A3741" w:rsidP="00BE1715">
            <w:pPr>
              <w:rPr>
                <w:lang w:eastAsia="en-AU"/>
              </w:rPr>
            </w:pPr>
          </w:p>
        </w:tc>
        <w:tc>
          <w:tcPr>
            <w:tcW w:w="703" w:type="dxa"/>
          </w:tcPr>
          <w:p w14:paraId="5252106D" w14:textId="77777777" w:rsidR="004A3741" w:rsidRPr="00A77398" w:rsidRDefault="004A3741" w:rsidP="00BE1715">
            <w:pPr>
              <w:rPr>
                <w:lang w:eastAsia="en-AU"/>
              </w:rPr>
            </w:pPr>
          </w:p>
        </w:tc>
        <w:tc>
          <w:tcPr>
            <w:tcW w:w="583" w:type="dxa"/>
          </w:tcPr>
          <w:p w14:paraId="314D1385" w14:textId="77777777" w:rsidR="004A3741" w:rsidRPr="00A77398" w:rsidRDefault="004A3741" w:rsidP="00BE1715">
            <w:pPr>
              <w:rPr>
                <w:lang w:eastAsia="en-AU"/>
              </w:rPr>
            </w:pPr>
          </w:p>
        </w:tc>
        <w:tc>
          <w:tcPr>
            <w:tcW w:w="604" w:type="dxa"/>
          </w:tcPr>
          <w:p w14:paraId="74F29AB2" w14:textId="77777777" w:rsidR="004A3741" w:rsidRPr="00A77398" w:rsidRDefault="004A3741" w:rsidP="00BE1715">
            <w:pPr>
              <w:rPr>
                <w:lang w:eastAsia="en-AU"/>
              </w:rPr>
            </w:pPr>
          </w:p>
        </w:tc>
        <w:tc>
          <w:tcPr>
            <w:tcW w:w="2682" w:type="dxa"/>
          </w:tcPr>
          <w:p w14:paraId="1A25A683" w14:textId="77777777" w:rsidR="004A3741" w:rsidRPr="00A77398" w:rsidRDefault="004A3741" w:rsidP="00BE1715">
            <w:pPr>
              <w:rPr>
                <w:lang w:eastAsia="en-AU"/>
              </w:rPr>
            </w:pPr>
          </w:p>
        </w:tc>
      </w:tr>
      <w:tr w:rsidR="006966D9" w14:paraId="497AA21B" w14:textId="77777777" w:rsidTr="00FC5B37">
        <w:trPr>
          <w:gridAfter w:val="1"/>
          <w:wAfter w:w="8" w:type="dxa"/>
          <w:trHeight w:hRule="exact" w:val="397"/>
        </w:trPr>
        <w:tc>
          <w:tcPr>
            <w:tcW w:w="9155" w:type="dxa"/>
            <w:gridSpan w:val="7"/>
            <w:shd w:val="clear" w:color="auto" w:fill="DBE5F1" w:themeFill="accent1" w:themeFillTint="33"/>
          </w:tcPr>
          <w:p w14:paraId="41A3F1A8" w14:textId="0D7419E5" w:rsidR="006966D9" w:rsidRPr="00A77398" w:rsidRDefault="006966D9" w:rsidP="006966D9">
            <w:pPr>
              <w:rPr>
                <w:lang w:eastAsia="en-AU"/>
              </w:rPr>
            </w:pPr>
            <w:r w:rsidRPr="00A959D2">
              <w:rPr>
                <w:shd w:val="clear" w:color="auto" w:fill="DBE5F1" w:themeFill="accent1" w:themeFillTint="33"/>
                <w:lang w:eastAsia="en-AU"/>
              </w:rPr>
              <w:t>Overall Job Constraints</w:t>
            </w:r>
          </w:p>
        </w:tc>
      </w:tr>
      <w:tr w:rsidR="006966D9" w14:paraId="4A76C4A6" w14:textId="77777777" w:rsidTr="00FC5B37">
        <w:trPr>
          <w:gridAfter w:val="1"/>
          <w:wAfter w:w="8" w:type="dxa"/>
          <w:trHeight w:hRule="exact" w:val="397"/>
        </w:trPr>
        <w:tc>
          <w:tcPr>
            <w:tcW w:w="9155" w:type="dxa"/>
            <w:gridSpan w:val="7"/>
          </w:tcPr>
          <w:p w14:paraId="0227C32A" w14:textId="77777777" w:rsidR="006966D9" w:rsidRPr="00A77398" w:rsidRDefault="006966D9" w:rsidP="006966D9">
            <w:pPr>
              <w:rPr>
                <w:lang w:eastAsia="en-AU"/>
              </w:rPr>
            </w:pPr>
          </w:p>
        </w:tc>
      </w:tr>
    </w:tbl>
    <w:p w14:paraId="4962FC75" w14:textId="632D6681" w:rsidR="004A3741" w:rsidRDefault="00C45371" w:rsidP="00C45371">
      <w:pPr>
        <w:pStyle w:val="Heading4"/>
      </w:pPr>
      <w:r>
        <w:t xml:space="preserve">Step </w:t>
      </w:r>
      <w:r w:rsidR="004A3741">
        <w:t>2</w:t>
      </w:r>
      <w:r>
        <w:t>b</w:t>
      </w:r>
      <w:r w:rsidR="004A3741">
        <w:t xml:space="preserve"> Confirm client preferences </w:t>
      </w:r>
    </w:p>
    <w:p w14:paraId="3DB1D328" w14:textId="6A9BF601"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10</w:t>
      </w:r>
      <w:r w:rsidRPr="00054742">
        <w:fldChar w:fldCharType="end"/>
      </w:r>
      <w:r w:rsidRPr="00054742">
        <w:t xml:space="preserve"> </w:t>
      </w:r>
      <w:r>
        <w:t>Design Parameters</w:t>
      </w:r>
    </w:p>
    <w:tbl>
      <w:tblPr>
        <w:tblStyle w:val="TableGrid"/>
        <w:tblW w:w="0" w:type="auto"/>
        <w:tblLook w:val="04A0" w:firstRow="1" w:lastRow="0" w:firstColumn="1" w:lastColumn="0" w:noHBand="0" w:noVBand="1"/>
      </w:tblPr>
      <w:tblGrid>
        <w:gridCol w:w="4530"/>
        <w:gridCol w:w="4530"/>
      </w:tblGrid>
      <w:tr w:rsidR="004A3741" w14:paraId="48089D8F" w14:textId="77777777" w:rsidTr="00A77398">
        <w:trPr>
          <w:cnfStyle w:val="100000000000" w:firstRow="1" w:lastRow="0" w:firstColumn="0" w:lastColumn="0" w:oddVBand="0" w:evenVBand="0" w:oddHBand="0" w:evenHBand="0" w:firstRowFirstColumn="0" w:firstRowLastColumn="0" w:lastRowFirstColumn="0" w:lastRowLastColumn="0"/>
        </w:trPr>
        <w:tc>
          <w:tcPr>
            <w:tcW w:w="4530" w:type="dxa"/>
          </w:tcPr>
          <w:p w14:paraId="757BF169" w14:textId="44652752" w:rsidR="004A3741" w:rsidRDefault="006966D9" w:rsidP="00A77398">
            <w:pPr>
              <w:rPr>
                <w:lang w:eastAsia="en-AU"/>
              </w:rPr>
            </w:pPr>
            <w:r>
              <w:rPr>
                <w:lang w:eastAsia="en-AU"/>
              </w:rPr>
              <w:t>Options Raised</w:t>
            </w:r>
          </w:p>
        </w:tc>
        <w:tc>
          <w:tcPr>
            <w:tcW w:w="4530" w:type="dxa"/>
          </w:tcPr>
          <w:p w14:paraId="2EE95257" w14:textId="5C217647" w:rsidR="004A3741" w:rsidRDefault="006966D9" w:rsidP="00A77398">
            <w:pPr>
              <w:rPr>
                <w:lang w:eastAsia="en-AU"/>
              </w:rPr>
            </w:pPr>
            <w:r>
              <w:rPr>
                <w:lang w:eastAsia="en-AU"/>
              </w:rPr>
              <w:t>Changes Made/Client Preferences</w:t>
            </w:r>
          </w:p>
        </w:tc>
      </w:tr>
      <w:tr w:rsidR="004A3741" w14:paraId="179D43D8" w14:textId="77777777" w:rsidTr="00A77398">
        <w:tc>
          <w:tcPr>
            <w:tcW w:w="4530" w:type="dxa"/>
          </w:tcPr>
          <w:p w14:paraId="0D915B82" w14:textId="5E89CFE8" w:rsidR="004A3741" w:rsidRPr="00A77398" w:rsidRDefault="004A3741" w:rsidP="00A77398">
            <w:pPr>
              <w:pStyle w:val="SmallerText-Black"/>
              <w:rPr>
                <w:lang w:eastAsia="en-AU"/>
              </w:rPr>
            </w:pPr>
          </w:p>
        </w:tc>
        <w:tc>
          <w:tcPr>
            <w:tcW w:w="4530" w:type="dxa"/>
          </w:tcPr>
          <w:p w14:paraId="1C703490" w14:textId="306645A0" w:rsidR="004A3741" w:rsidRPr="00A77398" w:rsidRDefault="004A3741" w:rsidP="00A77398">
            <w:pPr>
              <w:pStyle w:val="SmallerText-Black"/>
              <w:rPr>
                <w:lang w:eastAsia="en-AU"/>
              </w:rPr>
            </w:pPr>
          </w:p>
        </w:tc>
      </w:tr>
      <w:tr w:rsidR="004A3741" w14:paraId="48A377A2" w14:textId="77777777" w:rsidTr="00A77398">
        <w:tc>
          <w:tcPr>
            <w:tcW w:w="4530" w:type="dxa"/>
          </w:tcPr>
          <w:p w14:paraId="07406C8B" w14:textId="7A227287" w:rsidR="004A3741" w:rsidRPr="00A77398" w:rsidRDefault="004A3741" w:rsidP="00A77398">
            <w:pPr>
              <w:pStyle w:val="SmallerText-Black"/>
              <w:rPr>
                <w:lang w:eastAsia="en-AU"/>
              </w:rPr>
            </w:pPr>
          </w:p>
        </w:tc>
        <w:tc>
          <w:tcPr>
            <w:tcW w:w="4530" w:type="dxa"/>
          </w:tcPr>
          <w:p w14:paraId="4D90D761" w14:textId="67F9EDBE" w:rsidR="004A3741" w:rsidRPr="00A77398" w:rsidRDefault="004A3741" w:rsidP="00A77398">
            <w:pPr>
              <w:pStyle w:val="SmallerText-Black"/>
              <w:rPr>
                <w:lang w:eastAsia="en-AU"/>
              </w:rPr>
            </w:pPr>
          </w:p>
        </w:tc>
      </w:tr>
      <w:tr w:rsidR="00A77398" w14:paraId="115067BA" w14:textId="77777777" w:rsidTr="00A77398">
        <w:tc>
          <w:tcPr>
            <w:tcW w:w="4530" w:type="dxa"/>
          </w:tcPr>
          <w:p w14:paraId="59A988E7" w14:textId="77777777" w:rsidR="00A77398" w:rsidRPr="00A77398" w:rsidRDefault="00A77398" w:rsidP="00A77398">
            <w:pPr>
              <w:pStyle w:val="SmallerText-Black"/>
              <w:rPr>
                <w:lang w:eastAsia="en-AU"/>
              </w:rPr>
            </w:pPr>
          </w:p>
        </w:tc>
        <w:tc>
          <w:tcPr>
            <w:tcW w:w="4530" w:type="dxa"/>
          </w:tcPr>
          <w:p w14:paraId="57F5F1F7" w14:textId="77777777" w:rsidR="00A77398" w:rsidRPr="00A77398" w:rsidRDefault="00A77398" w:rsidP="00A77398">
            <w:pPr>
              <w:pStyle w:val="SmallerText-Black"/>
              <w:rPr>
                <w:lang w:eastAsia="en-AU"/>
              </w:rPr>
            </w:pPr>
          </w:p>
        </w:tc>
      </w:tr>
      <w:tr w:rsidR="00A77398" w14:paraId="27384B76" w14:textId="77777777" w:rsidTr="00A77398">
        <w:tc>
          <w:tcPr>
            <w:tcW w:w="4530" w:type="dxa"/>
          </w:tcPr>
          <w:p w14:paraId="0668693D" w14:textId="77777777" w:rsidR="00A77398" w:rsidRPr="00A77398" w:rsidRDefault="00A77398" w:rsidP="00A77398">
            <w:pPr>
              <w:pStyle w:val="SmallerText-Black"/>
              <w:rPr>
                <w:lang w:eastAsia="en-AU"/>
              </w:rPr>
            </w:pPr>
          </w:p>
        </w:tc>
        <w:tc>
          <w:tcPr>
            <w:tcW w:w="4530" w:type="dxa"/>
          </w:tcPr>
          <w:p w14:paraId="6E9A0ED7" w14:textId="77777777" w:rsidR="00A77398" w:rsidRPr="00A77398" w:rsidRDefault="00A77398" w:rsidP="00A77398">
            <w:pPr>
              <w:pStyle w:val="SmallerText-Black"/>
              <w:rPr>
                <w:lang w:eastAsia="en-AU"/>
              </w:rPr>
            </w:pPr>
          </w:p>
        </w:tc>
      </w:tr>
      <w:tr w:rsidR="004A3741" w14:paraId="3AB7608E" w14:textId="77777777" w:rsidTr="00A77398">
        <w:tc>
          <w:tcPr>
            <w:tcW w:w="4530" w:type="dxa"/>
          </w:tcPr>
          <w:p w14:paraId="4231620F" w14:textId="45DB36BD" w:rsidR="004A3741" w:rsidRPr="00A77398" w:rsidRDefault="004A3741" w:rsidP="00A77398">
            <w:pPr>
              <w:pStyle w:val="SmallerText-Black"/>
              <w:rPr>
                <w:lang w:eastAsia="en-AU"/>
              </w:rPr>
            </w:pPr>
          </w:p>
        </w:tc>
        <w:tc>
          <w:tcPr>
            <w:tcW w:w="4530" w:type="dxa"/>
          </w:tcPr>
          <w:p w14:paraId="7B8BBBFA" w14:textId="1690A373" w:rsidR="004A3741" w:rsidRPr="00A77398" w:rsidRDefault="004A3741" w:rsidP="00A77398">
            <w:pPr>
              <w:pStyle w:val="SmallerText-Black"/>
              <w:rPr>
                <w:lang w:eastAsia="en-AU"/>
              </w:rPr>
            </w:pPr>
          </w:p>
        </w:tc>
      </w:tr>
      <w:tr w:rsidR="004A3741" w14:paraId="0E32DEB3" w14:textId="77777777" w:rsidTr="00A77398">
        <w:tc>
          <w:tcPr>
            <w:tcW w:w="4530" w:type="dxa"/>
          </w:tcPr>
          <w:p w14:paraId="27FFEF72" w14:textId="77777777" w:rsidR="004A3741" w:rsidRPr="00A77398" w:rsidRDefault="004A3741" w:rsidP="00A77398">
            <w:pPr>
              <w:pStyle w:val="SmallerText-Black"/>
              <w:rPr>
                <w:lang w:eastAsia="en-AU"/>
              </w:rPr>
            </w:pPr>
          </w:p>
        </w:tc>
        <w:tc>
          <w:tcPr>
            <w:tcW w:w="4530" w:type="dxa"/>
          </w:tcPr>
          <w:p w14:paraId="2091A34F" w14:textId="77777777" w:rsidR="004A3741" w:rsidRPr="00A77398" w:rsidRDefault="004A3741" w:rsidP="00A77398">
            <w:pPr>
              <w:pStyle w:val="SmallerText-Black"/>
              <w:rPr>
                <w:lang w:eastAsia="en-AU"/>
              </w:rPr>
            </w:pPr>
          </w:p>
        </w:tc>
      </w:tr>
      <w:tr w:rsidR="004A3741" w14:paraId="2BA0995F" w14:textId="77777777" w:rsidTr="00A77398">
        <w:tc>
          <w:tcPr>
            <w:tcW w:w="4530" w:type="dxa"/>
          </w:tcPr>
          <w:p w14:paraId="50963A10" w14:textId="77777777" w:rsidR="004A3741" w:rsidRPr="00A77398" w:rsidRDefault="004A3741" w:rsidP="00A77398">
            <w:pPr>
              <w:pStyle w:val="SmallerText-Black"/>
              <w:rPr>
                <w:lang w:eastAsia="en-AU"/>
              </w:rPr>
            </w:pPr>
          </w:p>
        </w:tc>
        <w:tc>
          <w:tcPr>
            <w:tcW w:w="4530" w:type="dxa"/>
          </w:tcPr>
          <w:p w14:paraId="2E3E6B21" w14:textId="77777777" w:rsidR="004A3741" w:rsidRPr="00A77398" w:rsidRDefault="004A3741" w:rsidP="00A77398">
            <w:pPr>
              <w:pStyle w:val="SmallerText-Black"/>
              <w:rPr>
                <w:lang w:eastAsia="en-AU"/>
              </w:rPr>
            </w:pPr>
          </w:p>
        </w:tc>
      </w:tr>
      <w:tr w:rsidR="004A3741" w14:paraId="720D327E" w14:textId="77777777" w:rsidTr="00A77398">
        <w:tc>
          <w:tcPr>
            <w:tcW w:w="4530" w:type="dxa"/>
          </w:tcPr>
          <w:p w14:paraId="4B2896D2" w14:textId="77777777" w:rsidR="004A3741" w:rsidRPr="00A77398" w:rsidRDefault="004A3741" w:rsidP="00A77398">
            <w:pPr>
              <w:pStyle w:val="SmallerText-Black"/>
              <w:rPr>
                <w:lang w:eastAsia="en-AU"/>
              </w:rPr>
            </w:pPr>
          </w:p>
        </w:tc>
        <w:tc>
          <w:tcPr>
            <w:tcW w:w="4530" w:type="dxa"/>
          </w:tcPr>
          <w:p w14:paraId="6F2ED0CD" w14:textId="77777777" w:rsidR="004A3741" w:rsidRPr="00A77398" w:rsidRDefault="004A3741" w:rsidP="00A77398">
            <w:pPr>
              <w:pStyle w:val="SmallerText-Black"/>
              <w:rPr>
                <w:lang w:eastAsia="en-AU"/>
              </w:rPr>
            </w:pPr>
          </w:p>
        </w:tc>
      </w:tr>
      <w:tr w:rsidR="004A3741" w14:paraId="4995C604" w14:textId="77777777" w:rsidTr="00A77398">
        <w:tc>
          <w:tcPr>
            <w:tcW w:w="9060" w:type="dxa"/>
            <w:gridSpan w:val="2"/>
          </w:tcPr>
          <w:p w14:paraId="7F570CDF" w14:textId="77777777" w:rsidR="004A3741" w:rsidRPr="00A77398" w:rsidRDefault="004A3741" w:rsidP="00A77398">
            <w:pPr>
              <w:pStyle w:val="SmallerText-Black"/>
              <w:rPr>
                <w:lang w:eastAsia="en-AU"/>
              </w:rPr>
            </w:pPr>
            <w:r w:rsidRPr="00A77398">
              <w:rPr>
                <w:lang w:eastAsia="en-AU"/>
              </w:rPr>
              <w:t xml:space="preserve">Client Name:                                                                Client Signature:                                                                             </w:t>
            </w:r>
          </w:p>
        </w:tc>
      </w:tr>
    </w:tbl>
    <w:p w14:paraId="11DA5CCD" w14:textId="77777777" w:rsidR="004A3741" w:rsidRDefault="004A3741" w:rsidP="004A3741">
      <w:pPr>
        <w:pStyle w:val="Heading1"/>
        <w:rPr>
          <w:sz w:val="32"/>
          <w:szCs w:val="32"/>
        </w:rPr>
        <w:sectPr w:rsidR="004A3741" w:rsidSect="00A77398">
          <w:pgSz w:w="11906" w:h="16838"/>
          <w:pgMar w:top="1418" w:right="1418" w:bottom="1418" w:left="1418" w:header="0" w:footer="454" w:gutter="0"/>
          <w:cols w:space="4253"/>
          <w:docGrid w:linePitch="360"/>
        </w:sectPr>
      </w:pPr>
    </w:p>
    <w:p w14:paraId="0126D3AF" w14:textId="26722B04" w:rsidR="004A3741" w:rsidRDefault="00C45371" w:rsidP="00C45371">
      <w:pPr>
        <w:pStyle w:val="Heading4"/>
      </w:pPr>
      <w:r>
        <w:lastRenderedPageBreak/>
        <w:t xml:space="preserve">Step </w:t>
      </w:r>
      <w:r w:rsidR="004A3741">
        <w:t xml:space="preserve">3 </w:t>
      </w:r>
      <w:r w:rsidR="004A3741" w:rsidRPr="000B305C">
        <w:t>Site Measurements</w:t>
      </w:r>
      <w:r w:rsidR="004A3741">
        <w:t xml:space="preserve"> </w:t>
      </w:r>
    </w:p>
    <w:tbl>
      <w:tblPr>
        <w:tblStyle w:val="TableGrid"/>
        <w:tblW w:w="9640" w:type="dxa"/>
        <w:tblInd w:w="-147" w:type="dxa"/>
        <w:tblLook w:val="04A0" w:firstRow="1" w:lastRow="0" w:firstColumn="1" w:lastColumn="0" w:noHBand="0" w:noVBand="1"/>
      </w:tblPr>
      <w:tblGrid>
        <w:gridCol w:w="9640"/>
      </w:tblGrid>
      <w:tr w:rsidR="004A3741" w14:paraId="7B78E6CA" w14:textId="77777777" w:rsidTr="007B0589">
        <w:trPr>
          <w:cnfStyle w:val="100000000000" w:firstRow="1" w:lastRow="0" w:firstColumn="0" w:lastColumn="0" w:oddVBand="0" w:evenVBand="0" w:oddHBand="0" w:evenHBand="0" w:firstRowFirstColumn="0" w:firstRowLastColumn="0" w:lastRowFirstColumn="0" w:lastRowLastColumn="0"/>
        </w:trPr>
        <w:tc>
          <w:tcPr>
            <w:tcW w:w="9640" w:type="dxa"/>
            <w:shd w:val="clear" w:color="auto" w:fill="FFFFFF" w:themeFill="background1"/>
          </w:tcPr>
          <w:p w14:paraId="49937E52" w14:textId="77777777" w:rsidR="004A3741" w:rsidRDefault="004A3741" w:rsidP="00A77398">
            <w:pPr>
              <w:rPr>
                <w:color w:val="auto"/>
                <w:lang w:eastAsia="en-AU"/>
              </w:rPr>
            </w:pPr>
            <w:r w:rsidRPr="007B5C61">
              <w:rPr>
                <w:color w:val="auto"/>
                <w:lang w:eastAsia="en-AU"/>
              </w:rPr>
              <w:t>Site wall measurements</w:t>
            </w:r>
          </w:p>
          <w:p w14:paraId="3A61EDE7" w14:textId="476C963B" w:rsidR="004A3741" w:rsidRPr="007B5C61" w:rsidRDefault="004A3741" w:rsidP="00A77398">
            <w:pPr>
              <w:rPr>
                <w:color w:val="auto"/>
                <w:lang w:eastAsia="en-AU"/>
              </w:rPr>
            </w:pPr>
          </w:p>
          <w:p w14:paraId="59F07B40" w14:textId="77777777" w:rsidR="004A3741" w:rsidRDefault="004A3741" w:rsidP="00A77398">
            <w:pPr>
              <w:rPr>
                <w:lang w:eastAsia="en-AU"/>
              </w:rPr>
            </w:pPr>
          </w:p>
          <w:p w14:paraId="79B53943" w14:textId="77777777" w:rsidR="004A3741" w:rsidRDefault="004A3741" w:rsidP="00A77398">
            <w:pPr>
              <w:rPr>
                <w:lang w:eastAsia="en-AU"/>
              </w:rPr>
            </w:pPr>
          </w:p>
          <w:p w14:paraId="3862B893" w14:textId="77777777" w:rsidR="004A3741" w:rsidRDefault="004A3741" w:rsidP="00A77398">
            <w:pPr>
              <w:rPr>
                <w:lang w:eastAsia="en-AU"/>
              </w:rPr>
            </w:pPr>
          </w:p>
          <w:p w14:paraId="3E4FB558" w14:textId="77777777" w:rsidR="004A3741" w:rsidRDefault="004A3741" w:rsidP="00A77398">
            <w:pPr>
              <w:rPr>
                <w:lang w:eastAsia="en-AU"/>
              </w:rPr>
            </w:pPr>
          </w:p>
          <w:p w14:paraId="12ECD7EC" w14:textId="77777777" w:rsidR="004A3741" w:rsidRDefault="004A3741" w:rsidP="00A77398">
            <w:pPr>
              <w:rPr>
                <w:lang w:eastAsia="en-AU"/>
              </w:rPr>
            </w:pPr>
          </w:p>
          <w:p w14:paraId="2324423E" w14:textId="77777777" w:rsidR="004A3741" w:rsidRDefault="004A3741" w:rsidP="00A77398">
            <w:pPr>
              <w:rPr>
                <w:lang w:eastAsia="en-AU"/>
              </w:rPr>
            </w:pPr>
          </w:p>
          <w:p w14:paraId="410DFF44" w14:textId="77777777" w:rsidR="004A3741" w:rsidRDefault="004A3741" w:rsidP="00A77398">
            <w:pPr>
              <w:rPr>
                <w:lang w:eastAsia="en-AU"/>
              </w:rPr>
            </w:pPr>
          </w:p>
          <w:p w14:paraId="5106BD20" w14:textId="77777777" w:rsidR="004A3741" w:rsidRDefault="004A3741" w:rsidP="00A77398">
            <w:pPr>
              <w:rPr>
                <w:lang w:eastAsia="en-AU"/>
              </w:rPr>
            </w:pPr>
          </w:p>
          <w:p w14:paraId="0A926446" w14:textId="77777777" w:rsidR="004A3741" w:rsidRDefault="004A3741" w:rsidP="00A77398">
            <w:pPr>
              <w:rPr>
                <w:lang w:eastAsia="en-AU"/>
              </w:rPr>
            </w:pPr>
          </w:p>
          <w:p w14:paraId="2D1D7745" w14:textId="77777777" w:rsidR="004A3741" w:rsidRDefault="004A3741" w:rsidP="00A77398">
            <w:pPr>
              <w:rPr>
                <w:lang w:eastAsia="en-AU"/>
              </w:rPr>
            </w:pPr>
          </w:p>
          <w:p w14:paraId="5E75617D" w14:textId="77777777" w:rsidR="004A3741" w:rsidRDefault="004A3741" w:rsidP="00A77398">
            <w:pPr>
              <w:rPr>
                <w:lang w:eastAsia="en-AU"/>
              </w:rPr>
            </w:pPr>
          </w:p>
          <w:p w14:paraId="5829E6EE" w14:textId="77777777" w:rsidR="004A3741" w:rsidRDefault="004A3741" w:rsidP="00A77398">
            <w:pPr>
              <w:rPr>
                <w:lang w:eastAsia="en-AU"/>
              </w:rPr>
            </w:pPr>
          </w:p>
          <w:p w14:paraId="5A8D0F3A" w14:textId="77777777" w:rsidR="004A3741" w:rsidRDefault="004A3741" w:rsidP="00A77398">
            <w:pPr>
              <w:rPr>
                <w:lang w:eastAsia="en-AU"/>
              </w:rPr>
            </w:pPr>
          </w:p>
          <w:p w14:paraId="708E0AF2" w14:textId="47681F64" w:rsidR="004A3741" w:rsidRDefault="004A3741" w:rsidP="00A77398">
            <w:pPr>
              <w:rPr>
                <w:lang w:eastAsia="en-AU"/>
              </w:rPr>
            </w:pPr>
          </w:p>
          <w:p w14:paraId="00891A12" w14:textId="3A071983" w:rsidR="00A77398" w:rsidRDefault="00A77398" w:rsidP="00A77398">
            <w:pPr>
              <w:rPr>
                <w:lang w:eastAsia="en-AU"/>
              </w:rPr>
            </w:pPr>
          </w:p>
          <w:p w14:paraId="3D6A7B73" w14:textId="201F1E8A" w:rsidR="00A77398" w:rsidRDefault="00A77398" w:rsidP="00A77398">
            <w:pPr>
              <w:rPr>
                <w:lang w:eastAsia="en-AU"/>
              </w:rPr>
            </w:pPr>
          </w:p>
          <w:p w14:paraId="64E34535" w14:textId="686D191F" w:rsidR="00A77398" w:rsidRDefault="00A77398" w:rsidP="00A77398">
            <w:pPr>
              <w:rPr>
                <w:lang w:eastAsia="en-AU"/>
              </w:rPr>
            </w:pPr>
          </w:p>
          <w:p w14:paraId="3C69AA6F" w14:textId="2AD3F3E6" w:rsidR="00A77398" w:rsidRDefault="00A77398" w:rsidP="00A77398">
            <w:pPr>
              <w:rPr>
                <w:lang w:eastAsia="en-AU"/>
              </w:rPr>
            </w:pPr>
          </w:p>
          <w:p w14:paraId="20409519" w14:textId="0CFFB674" w:rsidR="00A77398" w:rsidRDefault="00A77398" w:rsidP="00A77398">
            <w:pPr>
              <w:rPr>
                <w:lang w:eastAsia="en-AU"/>
              </w:rPr>
            </w:pPr>
          </w:p>
          <w:p w14:paraId="49073471" w14:textId="4BF7C37F" w:rsidR="00A77398" w:rsidRDefault="00A77398" w:rsidP="00A77398">
            <w:pPr>
              <w:rPr>
                <w:lang w:eastAsia="en-AU"/>
              </w:rPr>
            </w:pPr>
          </w:p>
          <w:p w14:paraId="7B13C02A" w14:textId="4E1D2A80" w:rsidR="00A77398" w:rsidRDefault="00A77398" w:rsidP="00A77398">
            <w:pPr>
              <w:rPr>
                <w:lang w:eastAsia="en-AU"/>
              </w:rPr>
            </w:pPr>
          </w:p>
          <w:p w14:paraId="4FF456C7" w14:textId="05CCFD16" w:rsidR="00A77398" w:rsidRDefault="00A77398" w:rsidP="00A77398">
            <w:pPr>
              <w:rPr>
                <w:lang w:eastAsia="en-AU"/>
              </w:rPr>
            </w:pPr>
          </w:p>
          <w:p w14:paraId="1446CED1" w14:textId="77777777" w:rsidR="004A3741" w:rsidRDefault="004A3741" w:rsidP="00A77398">
            <w:pPr>
              <w:rPr>
                <w:lang w:eastAsia="en-AU"/>
              </w:rPr>
            </w:pPr>
          </w:p>
        </w:tc>
      </w:tr>
    </w:tbl>
    <w:p w14:paraId="39BFCE19" w14:textId="77777777" w:rsidR="007B0589" w:rsidRDefault="007B0589" w:rsidP="00FC5B37">
      <w:pPr>
        <w:pStyle w:val="Body"/>
      </w:pPr>
    </w:p>
    <w:p w14:paraId="12E87BD1" w14:textId="77777777" w:rsidR="007B0589" w:rsidRDefault="007B0589" w:rsidP="00FC5B37">
      <w:pPr>
        <w:pStyle w:val="Body"/>
      </w:pPr>
    </w:p>
    <w:p w14:paraId="0B806C88" w14:textId="77777777" w:rsidR="007B0589" w:rsidRDefault="007B0589" w:rsidP="00FC5B37">
      <w:pPr>
        <w:pStyle w:val="Body"/>
      </w:pPr>
    </w:p>
    <w:p w14:paraId="5B72B255" w14:textId="6AACE765" w:rsidR="007B0589" w:rsidRDefault="00A24486" w:rsidP="007B0589">
      <w:pPr>
        <w:pStyle w:val="Heading4"/>
        <w:rPr>
          <w:rFonts w:eastAsiaTheme="minorHAnsi"/>
        </w:rPr>
      </w:pPr>
      <w:r>
        <w:t>Step 4</w:t>
      </w:r>
      <w:r w:rsidR="007B0589">
        <w:t xml:space="preserve"> </w:t>
      </w:r>
      <w:r w:rsidR="007B0589" w:rsidRPr="00C45371">
        <w:rPr>
          <w:rFonts w:eastAsiaTheme="minorHAnsi"/>
        </w:rPr>
        <w:t>Design Impact</w:t>
      </w:r>
      <w:r w:rsidR="007B0589">
        <w:rPr>
          <w:rFonts w:eastAsiaTheme="minorHAnsi"/>
        </w:rPr>
        <w:t xml:space="preserve"> Table</w:t>
      </w:r>
    </w:p>
    <w:p w14:paraId="06360D00" w14:textId="26D05AB9"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11</w:t>
      </w:r>
      <w:r w:rsidRPr="00054742">
        <w:fldChar w:fldCharType="end"/>
      </w:r>
      <w:r w:rsidRPr="00054742">
        <w:t xml:space="preserve"> </w:t>
      </w:r>
      <w:r>
        <w:t xml:space="preserve">Design </w:t>
      </w:r>
      <w:r>
        <w:t>Impact Table</w:t>
      </w:r>
    </w:p>
    <w:tbl>
      <w:tblPr>
        <w:tblStyle w:val="TableGrid"/>
        <w:tblpPr w:leftFromText="180" w:rightFromText="180" w:vertAnchor="text" w:horzAnchor="margin" w:tblpY="294"/>
        <w:tblOverlap w:val="never"/>
        <w:tblW w:w="9351" w:type="dxa"/>
        <w:tblLook w:val="04A0" w:firstRow="1" w:lastRow="0" w:firstColumn="1" w:lastColumn="0" w:noHBand="0" w:noVBand="1"/>
      </w:tblPr>
      <w:tblGrid>
        <w:gridCol w:w="2160"/>
        <w:gridCol w:w="3595"/>
        <w:gridCol w:w="3596"/>
      </w:tblGrid>
      <w:tr w:rsidR="007B0589" w14:paraId="0C2C169C" w14:textId="77777777" w:rsidTr="00A762BB">
        <w:trPr>
          <w:cnfStyle w:val="100000000000" w:firstRow="1" w:lastRow="0" w:firstColumn="0" w:lastColumn="0" w:oddVBand="0" w:evenVBand="0" w:oddHBand="0" w:evenHBand="0" w:firstRowFirstColumn="0" w:firstRowLastColumn="0" w:lastRowFirstColumn="0" w:lastRowLastColumn="0"/>
          <w:trHeight w:hRule="exact" w:val="397"/>
        </w:trPr>
        <w:tc>
          <w:tcPr>
            <w:tcW w:w="9351" w:type="dxa"/>
            <w:gridSpan w:val="3"/>
          </w:tcPr>
          <w:p w14:paraId="5A305B51" w14:textId="77777777" w:rsidR="007B0589" w:rsidRDefault="007B0589" w:rsidP="00A762BB">
            <w:pPr>
              <w:rPr>
                <w:lang w:eastAsia="en-AU"/>
              </w:rPr>
            </w:pPr>
            <w:r>
              <w:rPr>
                <w:lang w:eastAsia="en-AU"/>
              </w:rPr>
              <w:t>Design Impacts</w:t>
            </w:r>
          </w:p>
        </w:tc>
      </w:tr>
      <w:tr w:rsidR="007B0589" w14:paraId="666DC722" w14:textId="77777777" w:rsidTr="00A762BB">
        <w:trPr>
          <w:trHeight w:hRule="exact" w:val="397"/>
        </w:trPr>
        <w:tc>
          <w:tcPr>
            <w:tcW w:w="2160" w:type="dxa"/>
            <w:shd w:val="clear" w:color="auto" w:fill="DBE5F1" w:themeFill="accent1" w:themeFillTint="33"/>
          </w:tcPr>
          <w:p w14:paraId="126C0C88" w14:textId="77777777" w:rsidR="007B0589" w:rsidRPr="00B60FF2" w:rsidRDefault="007B0589" w:rsidP="00A762BB">
            <w:pPr>
              <w:rPr>
                <w:lang w:eastAsia="en-AU"/>
              </w:rPr>
            </w:pPr>
            <w:r>
              <w:rPr>
                <w:lang w:eastAsia="en-AU"/>
              </w:rPr>
              <w:t>Component</w:t>
            </w:r>
          </w:p>
        </w:tc>
        <w:tc>
          <w:tcPr>
            <w:tcW w:w="3595" w:type="dxa"/>
            <w:shd w:val="clear" w:color="auto" w:fill="DBE5F1" w:themeFill="accent1" w:themeFillTint="33"/>
          </w:tcPr>
          <w:p w14:paraId="5629772D" w14:textId="77777777" w:rsidR="007B0589" w:rsidRPr="00B60FF2" w:rsidRDefault="007B0589" w:rsidP="00A762BB">
            <w:pPr>
              <w:rPr>
                <w:lang w:eastAsia="en-AU"/>
              </w:rPr>
            </w:pPr>
            <w:r>
              <w:rPr>
                <w:lang w:eastAsia="en-AU"/>
              </w:rPr>
              <w:t>Impact</w:t>
            </w:r>
          </w:p>
        </w:tc>
        <w:tc>
          <w:tcPr>
            <w:tcW w:w="3596" w:type="dxa"/>
            <w:shd w:val="clear" w:color="auto" w:fill="DBE5F1" w:themeFill="accent1" w:themeFillTint="33"/>
          </w:tcPr>
          <w:p w14:paraId="0FCDD4EA" w14:textId="77777777" w:rsidR="007B0589" w:rsidRPr="00B60FF2" w:rsidRDefault="007B0589" w:rsidP="00A762BB">
            <w:pPr>
              <w:rPr>
                <w:lang w:eastAsia="en-AU"/>
              </w:rPr>
            </w:pPr>
            <w:r>
              <w:rPr>
                <w:lang w:eastAsia="en-AU"/>
              </w:rPr>
              <w:t>Option</w:t>
            </w:r>
          </w:p>
        </w:tc>
      </w:tr>
      <w:tr w:rsidR="007B0589" w14:paraId="61CFBB4A" w14:textId="77777777" w:rsidTr="00A762BB">
        <w:trPr>
          <w:trHeight w:val="20"/>
        </w:trPr>
        <w:tc>
          <w:tcPr>
            <w:tcW w:w="2160" w:type="dxa"/>
            <w:vAlign w:val="top"/>
          </w:tcPr>
          <w:p w14:paraId="1C7D510D" w14:textId="77777777" w:rsidR="007B0589" w:rsidRPr="00A77398" w:rsidRDefault="007B0589" w:rsidP="00A762BB">
            <w:pPr>
              <w:pStyle w:val="SmallerText-Black"/>
              <w:rPr>
                <w:lang w:eastAsia="en-AU"/>
              </w:rPr>
            </w:pPr>
          </w:p>
        </w:tc>
        <w:tc>
          <w:tcPr>
            <w:tcW w:w="3595" w:type="dxa"/>
          </w:tcPr>
          <w:p w14:paraId="0E9B1034" w14:textId="77777777" w:rsidR="007B0589" w:rsidRPr="00A77398" w:rsidRDefault="007B0589" w:rsidP="00A762BB">
            <w:pPr>
              <w:pStyle w:val="SmallerText-Black"/>
              <w:rPr>
                <w:lang w:eastAsia="en-AU"/>
              </w:rPr>
            </w:pPr>
          </w:p>
        </w:tc>
        <w:tc>
          <w:tcPr>
            <w:tcW w:w="3596" w:type="dxa"/>
            <w:vAlign w:val="top"/>
          </w:tcPr>
          <w:p w14:paraId="6DC9625F" w14:textId="77777777" w:rsidR="007B0589" w:rsidRPr="00A77398" w:rsidRDefault="007B0589" w:rsidP="00A762BB">
            <w:pPr>
              <w:pStyle w:val="SmallerText-Black"/>
              <w:rPr>
                <w:lang w:eastAsia="en-AU"/>
              </w:rPr>
            </w:pPr>
          </w:p>
        </w:tc>
      </w:tr>
      <w:tr w:rsidR="007B0589" w14:paraId="7E1EA23F" w14:textId="77777777" w:rsidTr="00A762BB">
        <w:trPr>
          <w:trHeight w:val="20"/>
        </w:trPr>
        <w:tc>
          <w:tcPr>
            <w:tcW w:w="2160" w:type="dxa"/>
            <w:vAlign w:val="top"/>
          </w:tcPr>
          <w:p w14:paraId="7950EB8F" w14:textId="77777777" w:rsidR="007B0589" w:rsidRPr="00A77398" w:rsidRDefault="007B0589" w:rsidP="00A762BB">
            <w:pPr>
              <w:pStyle w:val="SmallerText-Black"/>
              <w:rPr>
                <w:lang w:eastAsia="en-AU"/>
              </w:rPr>
            </w:pPr>
          </w:p>
        </w:tc>
        <w:tc>
          <w:tcPr>
            <w:tcW w:w="3595" w:type="dxa"/>
          </w:tcPr>
          <w:p w14:paraId="3069B972" w14:textId="77777777" w:rsidR="007B0589" w:rsidRPr="00A77398" w:rsidRDefault="007B0589" w:rsidP="00A762BB">
            <w:pPr>
              <w:pStyle w:val="SmallerText-Black"/>
              <w:rPr>
                <w:lang w:eastAsia="en-AU"/>
              </w:rPr>
            </w:pPr>
          </w:p>
        </w:tc>
        <w:tc>
          <w:tcPr>
            <w:tcW w:w="3596" w:type="dxa"/>
            <w:vAlign w:val="top"/>
          </w:tcPr>
          <w:p w14:paraId="62FC24DA" w14:textId="77777777" w:rsidR="007B0589" w:rsidRPr="00A77398" w:rsidRDefault="007B0589" w:rsidP="00A762BB">
            <w:pPr>
              <w:pStyle w:val="SmallerText-Black"/>
              <w:rPr>
                <w:lang w:eastAsia="en-AU"/>
              </w:rPr>
            </w:pPr>
          </w:p>
        </w:tc>
      </w:tr>
      <w:tr w:rsidR="007B0589" w14:paraId="0212A233" w14:textId="77777777" w:rsidTr="00A762BB">
        <w:trPr>
          <w:trHeight w:val="20"/>
        </w:trPr>
        <w:tc>
          <w:tcPr>
            <w:tcW w:w="2160" w:type="dxa"/>
          </w:tcPr>
          <w:p w14:paraId="78435008" w14:textId="77777777" w:rsidR="007B0589" w:rsidRPr="00A77398" w:rsidRDefault="007B0589" w:rsidP="00A762BB">
            <w:pPr>
              <w:pStyle w:val="SmallerText-Black"/>
              <w:rPr>
                <w:lang w:eastAsia="en-AU"/>
              </w:rPr>
            </w:pPr>
          </w:p>
        </w:tc>
        <w:tc>
          <w:tcPr>
            <w:tcW w:w="3595" w:type="dxa"/>
          </w:tcPr>
          <w:p w14:paraId="49623A91" w14:textId="77777777" w:rsidR="007B0589" w:rsidRPr="00A77398" w:rsidRDefault="007B0589" w:rsidP="00A762BB">
            <w:pPr>
              <w:pStyle w:val="SmallerText-Black"/>
              <w:rPr>
                <w:lang w:eastAsia="en-AU"/>
              </w:rPr>
            </w:pPr>
          </w:p>
        </w:tc>
        <w:tc>
          <w:tcPr>
            <w:tcW w:w="3596" w:type="dxa"/>
            <w:vAlign w:val="top"/>
          </w:tcPr>
          <w:p w14:paraId="586DA9A9" w14:textId="77777777" w:rsidR="007B0589" w:rsidRPr="00A77398" w:rsidRDefault="007B0589" w:rsidP="00A762BB">
            <w:pPr>
              <w:pStyle w:val="SmallerText-Black"/>
              <w:rPr>
                <w:lang w:eastAsia="en-AU"/>
              </w:rPr>
            </w:pPr>
          </w:p>
        </w:tc>
      </w:tr>
      <w:tr w:rsidR="007B0589" w14:paraId="57197F93" w14:textId="77777777" w:rsidTr="00A762BB">
        <w:trPr>
          <w:trHeight w:val="20"/>
        </w:trPr>
        <w:tc>
          <w:tcPr>
            <w:tcW w:w="2160" w:type="dxa"/>
          </w:tcPr>
          <w:p w14:paraId="1FE51DED" w14:textId="77777777" w:rsidR="007B0589" w:rsidRPr="00A77398" w:rsidRDefault="007B0589" w:rsidP="00A762BB">
            <w:pPr>
              <w:pStyle w:val="SmallerText-Black"/>
              <w:rPr>
                <w:lang w:eastAsia="en-AU"/>
              </w:rPr>
            </w:pPr>
          </w:p>
        </w:tc>
        <w:tc>
          <w:tcPr>
            <w:tcW w:w="3595" w:type="dxa"/>
          </w:tcPr>
          <w:p w14:paraId="33B9C4B3" w14:textId="77777777" w:rsidR="007B0589" w:rsidRPr="00A77398" w:rsidRDefault="007B0589" w:rsidP="00A762BB">
            <w:pPr>
              <w:pStyle w:val="SmallerText-Black"/>
              <w:rPr>
                <w:lang w:eastAsia="en-AU"/>
              </w:rPr>
            </w:pPr>
          </w:p>
        </w:tc>
        <w:tc>
          <w:tcPr>
            <w:tcW w:w="3596" w:type="dxa"/>
            <w:vAlign w:val="top"/>
          </w:tcPr>
          <w:p w14:paraId="78BBC8F6" w14:textId="77777777" w:rsidR="007B0589" w:rsidRPr="00A77398" w:rsidRDefault="007B0589" w:rsidP="00A762BB">
            <w:pPr>
              <w:pStyle w:val="SmallerText-Black"/>
              <w:rPr>
                <w:lang w:eastAsia="en-AU"/>
              </w:rPr>
            </w:pPr>
          </w:p>
        </w:tc>
      </w:tr>
      <w:tr w:rsidR="007B0589" w14:paraId="1D311B94" w14:textId="77777777" w:rsidTr="00A762BB">
        <w:trPr>
          <w:trHeight w:val="20"/>
        </w:trPr>
        <w:tc>
          <w:tcPr>
            <w:tcW w:w="2160" w:type="dxa"/>
          </w:tcPr>
          <w:p w14:paraId="08400E23" w14:textId="77777777" w:rsidR="007B0589" w:rsidRPr="00A77398" w:rsidRDefault="007B0589" w:rsidP="00A762BB">
            <w:pPr>
              <w:pStyle w:val="SmallerText-Black"/>
              <w:rPr>
                <w:lang w:eastAsia="en-AU"/>
              </w:rPr>
            </w:pPr>
          </w:p>
        </w:tc>
        <w:tc>
          <w:tcPr>
            <w:tcW w:w="3595" w:type="dxa"/>
          </w:tcPr>
          <w:p w14:paraId="1C6AFF20" w14:textId="77777777" w:rsidR="007B0589" w:rsidRPr="00A77398" w:rsidRDefault="007B0589" w:rsidP="00A762BB">
            <w:pPr>
              <w:pStyle w:val="SmallerText-Black"/>
              <w:rPr>
                <w:lang w:eastAsia="en-AU"/>
              </w:rPr>
            </w:pPr>
          </w:p>
        </w:tc>
        <w:tc>
          <w:tcPr>
            <w:tcW w:w="3596" w:type="dxa"/>
            <w:vAlign w:val="top"/>
          </w:tcPr>
          <w:p w14:paraId="4FCA411F" w14:textId="77777777" w:rsidR="007B0589" w:rsidRPr="00A77398" w:rsidRDefault="007B0589" w:rsidP="00A762BB">
            <w:pPr>
              <w:pStyle w:val="SmallerText-Black"/>
              <w:rPr>
                <w:lang w:eastAsia="en-AU"/>
              </w:rPr>
            </w:pPr>
          </w:p>
        </w:tc>
      </w:tr>
      <w:tr w:rsidR="007B0589" w14:paraId="099A9229" w14:textId="77777777" w:rsidTr="00A762BB">
        <w:trPr>
          <w:trHeight w:val="20"/>
        </w:trPr>
        <w:tc>
          <w:tcPr>
            <w:tcW w:w="2160" w:type="dxa"/>
          </w:tcPr>
          <w:p w14:paraId="7FFBC405" w14:textId="77777777" w:rsidR="007B0589" w:rsidRPr="00A77398" w:rsidRDefault="007B0589" w:rsidP="00A762BB">
            <w:pPr>
              <w:pStyle w:val="SmallerText-Black"/>
              <w:rPr>
                <w:lang w:eastAsia="en-AU"/>
              </w:rPr>
            </w:pPr>
          </w:p>
        </w:tc>
        <w:tc>
          <w:tcPr>
            <w:tcW w:w="3595" w:type="dxa"/>
          </w:tcPr>
          <w:p w14:paraId="789BEA0D" w14:textId="77777777" w:rsidR="007B0589" w:rsidRPr="00A77398" w:rsidRDefault="007B0589" w:rsidP="00A762BB">
            <w:pPr>
              <w:pStyle w:val="SmallerText-Black"/>
              <w:rPr>
                <w:lang w:eastAsia="en-AU"/>
              </w:rPr>
            </w:pPr>
          </w:p>
        </w:tc>
        <w:tc>
          <w:tcPr>
            <w:tcW w:w="3596" w:type="dxa"/>
          </w:tcPr>
          <w:p w14:paraId="106EE6D7" w14:textId="77777777" w:rsidR="007B0589" w:rsidRPr="00A77398" w:rsidRDefault="007B0589" w:rsidP="00A762BB">
            <w:pPr>
              <w:pStyle w:val="SmallerText-Black"/>
              <w:rPr>
                <w:lang w:eastAsia="en-AU"/>
              </w:rPr>
            </w:pPr>
          </w:p>
        </w:tc>
      </w:tr>
      <w:tr w:rsidR="007B0589" w14:paraId="11907560" w14:textId="77777777" w:rsidTr="00A762BB">
        <w:trPr>
          <w:trHeight w:val="20"/>
        </w:trPr>
        <w:tc>
          <w:tcPr>
            <w:tcW w:w="2160" w:type="dxa"/>
          </w:tcPr>
          <w:p w14:paraId="09E5F063" w14:textId="77777777" w:rsidR="007B0589" w:rsidRPr="00A77398" w:rsidRDefault="007B0589" w:rsidP="00A762BB">
            <w:pPr>
              <w:pStyle w:val="SmallerText-Black"/>
              <w:rPr>
                <w:lang w:eastAsia="en-AU"/>
              </w:rPr>
            </w:pPr>
          </w:p>
        </w:tc>
        <w:tc>
          <w:tcPr>
            <w:tcW w:w="3595" w:type="dxa"/>
          </w:tcPr>
          <w:p w14:paraId="5543B000" w14:textId="77777777" w:rsidR="007B0589" w:rsidRPr="00A77398" w:rsidRDefault="007B0589" w:rsidP="00A762BB">
            <w:pPr>
              <w:pStyle w:val="SmallerText-Black"/>
              <w:rPr>
                <w:lang w:eastAsia="en-AU"/>
              </w:rPr>
            </w:pPr>
          </w:p>
        </w:tc>
        <w:tc>
          <w:tcPr>
            <w:tcW w:w="3596" w:type="dxa"/>
          </w:tcPr>
          <w:p w14:paraId="20C3C605" w14:textId="77777777" w:rsidR="007B0589" w:rsidRPr="00A77398" w:rsidRDefault="007B0589" w:rsidP="00A762BB">
            <w:pPr>
              <w:pStyle w:val="SmallerText-Black"/>
              <w:rPr>
                <w:lang w:eastAsia="en-AU"/>
              </w:rPr>
            </w:pPr>
          </w:p>
        </w:tc>
      </w:tr>
      <w:tr w:rsidR="007B0589" w14:paraId="559D40B0" w14:textId="77777777" w:rsidTr="00A762BB">
        <w:trPr>
          <w:trHeight w:val="20"/>
        </w:trPr>
        <w:tc>
          <w:tcPr>
            <w:tcW w:w="2160" w:type="dxa"/>
          </w:tcPr>
          <w:p w14:paraId="6DF3A942" w14:textId="77777777" w:rsidR="007B0589" w:rsidRPr="00A77398" w:rsidRDefault="007B0589" w:rsidP="00A762BB">
            <w:pPr>
              <w:pStyle w:val="SmallerText-Black"/>
              <w:rPr>
                <w:lang w:eastAsia="en-AU"/>
              </w:rPr>
            </w:pPr>
          </w:p>
        </w:tc>
        <w:tc>
          <w:tcPr>
            <w:tcW w:w="3595" w:type="dxa"/>
          </w:tcPr>
          <w:p w14:paraId="37B12A76" w14:textId="77777777" w:rsidR="007B0589" w:rsidRPr="00A77398" w:rsidRDefault="007B0589" w:rsidP="00A762BB">
            <w:pPr>
              <w:pStyle w:val="SmallerText-Black"/>
              <w:rPr>
                <w:lang w:eastAsia="en-AU"/>
              </w:rPr>
            </w:pPr>
          </w:p>
        </w:tc>
        <w:tc>
          <w:tcPr>
            <w:tcW w:w="3596" w:type="dxa"/>
          </w:tcPr>
          <w:p w14:paraId="22B6B07C" w14:textId="77777777" w:rsidR="007B0589" w:rsidRPr="00A77398" w:rsidRDefault="007B0589" w:rsidP="00A762BB">
            <w:pPr>
              <w:pStyle w:val="SmallerText-Black"/>
              <w:rPr>
                <w:lang w:eastAsia="en-AU"/>
              </w:rPr>
            </w:pPr>
          </w:p>
        </w:tc>
      </w:tr>
      <w:tr w:rsidR="007B0589" w14:paraId="7DA91150" w14:textId="77777777" w:rsidTr="00A762BB">
        <w:trPr>
          <w:trHeight w:val="20"/>
        </w:trPr>
        <w:tc>
          <w:tcPr>
            <w:tcW w:w="2160" w:type="dxa"/>
          </w:tcPr>
          <w:p w14:paraId="0CC79042" w14:textId="77777777" w:rsidR="007B0589" w:rsidRPr="00A77398" w:rsidRDefault="007B0589" w:rsidP="00A762BB">
            <w:pPr>
              <w:pStyle w:val="SmallerText-Black"/>
              <w:rPr>
                <w:lang w:eastAsia="en-AU"/>
              </w:rPr>
            </w:pPr>
          </w:p>
        </w:tc>
        <w:tc>
          <w:tcPr>
            <w:tcW w:w="3595" w:type="dxa"/>
          </w:tcPr>
          <w:p w14:paraId="5EF5F22A" w14:textId="77777777" w:rsidR="007B0589" w:rsidRPr="00A77398" w:rsidRDefault="007B0589" w:rsidP="00A762BB">
            <w:pPr>
              <w:pStyle w:val="SmallerText-Black"/>
              <w:rPr>
                <w:lang w:eastAsia="en-AU"/>
              </w:rPr>
            </w:pPr>
          </w:p>
        </w:tc>
        <w:tc>
          <w:tcPr>
            <w:tcW w:w="3596" w:type="dxa"/>
          </w:tcPr>
          <w:p w14:paraId="1C582C52" w14:textId="77777777" w:rsidR="007B0589" w:rsidRPr="00A77398" w:rsidRDefault="007B0589" w:rsidP="00A762BB">
            <w:pPr>
              <w:pStyle w:val="SmallerText-Black"/>
              <w:rPr>
                <w:lang w:eastAsia="en-AU"/>
              </w:rPr>
            </w:pPr>
          </w:p>
        </w:tc>
      </w:tr>
      <w:tr w:rsidR="007B0589" w14:paraId="1C06A28E" w14:textId="77777777" w:rsidTr="00A762BB">
        <w:trPr>
          <w:trHeight w:val="20"/>
        </w:trPr>
        <w:tc>
          <w:tcPr>
            <w:tcW w:w="2160" w:type="dxa"/>
          </w:tcPr>
          <w:p w14:paraId="5A0A2DDC" w14:textId="77777777" w:rsidR="007B0589" w:rsidRPr="00A77398" w:rsidRDefault="007B0589" w:rsidP="00A762BB">
            <w:pPr>
              <w:pStyle w:val="SmallerText-Black"/>
              <w:rPr>
                <w:lang w:eastAsia="en-AU"/>
              </w:rPr>
            </w:pPr>
          </w:p>
        </w:tc>
        <w:tc>
          <w:tcPr>
            <w:tcW w:w="3595" w:type="dxa"/>
          </w:tcPr>
          <w:p w14:paraId="538E3E3E" w14:textId="77777777" w:rsidR="007B0589" w:rsidRPr="00A77398" w:rsidRDefault="007B0589" w:rsidP="00A762BB">
            <w:pPr>
              <w:pStyle w:val="SmallerText-Black"/>
              <w:rPr>
                <w:lang w:eastAsia="en-AU"/>
              </w:rPr>
            </w:pPr>
          </w:p>
        </w:tc>
        <w:tc>
          <w:tcPr>
            <w:tcW w:w="3596" w:type="dxa"/>
          </w:tcPr>
          <w:p w14:paraId="12F6AAE4" w14:textId="77777777" w:rsidR="007B0589" w:rsidRPr="00A77398" w:rsidRDefault="007B0589" w:rsidP="00A762BB">
            <w:pPr>
              <w:pStyle w:val="SmallerText-Black"/>
              <w:rPr>
                <w:lang w:eastAsia="en-AU"/>
              </w:rPr>
            </w:pPr>
          </w:p>
        </w:tc>
      </w:tr>
      <w:tr w:rsidR="007B0589" w14:paraId="73D5CD72" w14:textId="77777777" w:rsidTr="00A762BB">
        <w:trPr>
          <w:trHeight w:val="20"/>
        </w:trPr>
        <w:tc>
          <w:tcPr>
            <w:tcW w:w="2160" w:type="dxa"/>
          </w:tcPr>
          <w:p w14:paraId="4596DE21" w14:textId="77777777" w:rsidR="007B0589" w:rsidRPr="00A77398" w:rsidRDefault="007B0589" w:rsidP="00A762BB">
            <w:pPr>
              <w:pStyle w:val="SmallerText-Black"/>
              <w:rPr>
                <w:lang w:eastAsia="en-AU"/>
              </w:rPr>
            </w:pPr>
          </w:p>
        </w:tc>
        <w:tc>
          <w:tcPr>
            <w:tcW w:w="3595" w:type="dxa"/>
          </w:tcPr>
          <w:p w14:paraId="47D468D6" w14:textId="77777777" w:rsidR="007B0589" w:rsidRPr="00A77398" w:rsidRDefault="007B0589" w:rsidP="00A762BB">
            <w:pPr>
              <w:pStyle w:val="SmallerText-Black"/>
              <w:rPr>
                <w:lang w:eastAsia="en-AU"/>
              </w:rPr>
            </w:pPr>
          </w:p>
        </w:tc>
        <w:tc>
          <w:tcPr>
            <w:tcW w:w="3596" w:type="dxa"/>
          </w:tcPr>
          <w:p w14:paraId="3AC6B335" w14:textId="77777777" w:rsidR="007B0589" w:rsidRPr="00A77398" w:rsidRDefault="007B0589" w:rsidP="00A762BB">
            <w:pPr>
              <w:pStyle w:val="SmallerText-Black"/>
              <w:rPr>
                <w:lang w:eastAsia="en-AU"/>
              </w:rPr>
            </w:pPr>
          </w:p>
        </w:tc>
      </w:tr>
      <w:tr w:rsidR="007B0589" w14:paraId="2D7B3349" w14:textId="77777777" w:rsidTr="00A762BB">
        <w:trPr>
          <w:trHeight w:val="20"/>
        </w:trPr>
        <w:tc>
          <w:tcPr>
            <w:tcW w:w="2160" w:type="dxa"/>
          </w:tcPr>
          <w:p w14:paraId="6C377C68" w14:textId="77777777" w:rsidR="007B0589" w:rsidRPr="00A77398" w:rsidRDefault="007B0589" w:rsidP="00A762BB">
            <w:pPr>
              <w:pStyle w:val="SmallerText-Black"/>
              <w:rPr>
                <w:lang w:eastAsia="en-AU"/>
              </w:rPr>
            </w:pPr>
          </w:p>
        </w:tc>
        <w:tc>
          <w:tcPr>
            <w:tcW w:w="3595" w:type="dxa"/>
          </w:tcPr>
          <w:p w14:paraId="27AC9480" w14:textId="77777777" w:rsidR="007B0589" w:rsidRPr="00A77398" w:rsidRDefault="007B0589" w:rsidP="00A762BB">
            <w:pPr>
              <w:pStyle w:val="SmallerText-Black"/>
              <w:rPr>
                <w:lang w:eastAsia="en-AU"/>
              </w:rPr>
            </w:pPr>
          </w:p>
        </w:tc>
        <w:tc>
          <w:tcPr>
            <w:tcW w:w="3596" w:type="dxa"/>
          </w:tcPr>
          <w:p w14:paraId="22C9A993" w14:textId="00820545" w:rsidR="007B0589" w:rsidRPr="00A77398" w:rsidRDefault="007B0589" w:rsidP="00A762BB">
            <w:pPr>
              <w:pStyle w:val="SmallerText-Black"/>
              <w:rPr>
                <w:lang w:eastAsia="en-AU"/>
              </w:rPr>
            </w:pPr>
          </w:p>
        </w:tc>
      </w:tr>
    </w:tbl>
    <w:p w14:paraId="321D3A30" w14:textId="77777777" w:rsidR="007B0589" w:rsidRDefault="007B0589" w:rsidP="00FC5B37">
      <w:pPr>
        <w:pStyle w:val="Body"/>
      </w:pPr>
    </w:p>
    <w:p w14:paraId="470A11B0" w14:textId="77777777" w:rsidR="00FC5B37" w:rsidRDefault="00FC5B37" w:rsidP="00FC5B37">
      <w:pPr>
        <w:pStyle w:val="Body"/>
      </w:pPr>
    </w:p>
    <w:p w14:paraId="30D5E0A3" w14:textId="77777777" w:rsidR="00FC5B37" w:rsidRDefault="00FC5B37">
      <w:pPr>
        <w:tabs>
          <w:tab w:val="clear" w:pos="284"/>
        </w:tabs>
        <w:spacing w:before="0" w:after="200" w:line="276" w:lineRule="auto"/>
      </w:pPr>
      <w:r>
        <w:br w:type="page"/>
      </w:r>
    </w:p>
    <w:p w14:paraId="15D5434A" w14:textId="685570D1" w:rsidR="007B0589" w:rsidRDefault="007B0589" w:rsidP="00FC5B37">
      <w:pPr>
        <w:pStyle w:val="Body"/>
      </w:pPr>
    </w:p>
    <w:p w14:paraId="44B2F026" w14:textId="23DA2837" w:rsidR="004A3741" w:rsidRDefault="00C45371" w:rsidP="00C45371">
      <w:pPr>
        <w:pStyle w:val="Heading4"/>
      </w:pPr>
      <w:r>
        <w:t xml:space="preserve">Step </w:t>
      </w:r>
      <w:r w:rsidR="004A3741">
        <w:t>5 Cad Drawing</w:t>
      </w:r>
    </w:p>
    <w:tbl>
      <w:tblPr>
        <w:tblStyle w:val="TableGrid"/>
        <w:tblW w:w="9498" w:type="dxa"/>
        <w:tblInd w:w="-147" w:type="dxa"/>
        <w:tblLook w:val="04A0" w:firstRow="1" w:lastRow="0" w:firstColumn="1" w:lastColumn="0" w:noHBand="0" w:noVBand="1"/>
      </w:tblPr>
      <w:tblGrid>
        <w:gridCol w:w="9498"/>
      </w:tblGrid>
      <w:tr w:rsidR="004A3741" w14:paraId="59C75A87" w14:textId="77777777" w:rsidTr="00A77398">
        <w:trPr>
          <w:cnfStyle w:val="100000000000" w:firstRow="1" w:lastRow="0" w:firstColumn="0" w:lastColumn="0" w:oddVBand="0" w:evenVBand="0" w:oddHBand="0" w:evenHBand="0" w:firstRowFirstColumn="0" w:firstRowLastColumn="0" w:lastRowFirstColumn="0" w:lastRowLastColumn="0"/>
        </w:trPr>
        <w:tc>
          <w:tcPr>
            <w:tcW w:w="9498" w:type="dxa"/>
            <w:shd w:val="clear" w:color="auto" w:fill="FFFFFF" w:themeFill="background1"/>
          </w:tcPr>
          <w:p w14:paraId="1FB3AFCF" w14:textId="6FAB050E" w:rsidR="004A3741" w:rsidRDefault="004A3741" w:rsidP="00A77398">
            <w:pPr>
              <w:rPr>
                <w:color w:val="auto"/>
                <w:lang w:eastAsia="en-AU"/>
              </w:rPr>
            </w:pPr>
            <w:r w:rsidRPr="00BC3463">
              <w:rPr>
                <w:color w:val="auto"/>
                <w:lang w:eastAsia="en-AU"/>
              </w:rPr>
              <w:t>Plan View</w:t>
            </w:r>
          </w:p>
          <w:p w14:paraId="4B6C4F0C" w14:textId="5B07BAA3" w:rsidR="004A3741" w:rsidRDefault="004A3741" w:rsidP="00C45371">
            <w:pPr>
              <w:rPr>
                <w:color w:val="auto"/>
                <w:lang w:eastAsia="en-AU"/>
              </w:rPr>
            </w:pPr>
          </w:p>
          <w:p w14:paraId="528FE68A" w14:textId="281218E8" w:rsidR="00C45371" w:rsidRDefault="00C45371" w:rsidP="00C45371">
            <w:pPr>
              <w:rPr>
                <w:color w:val="auto"/>
                <w:lang w:eastAsia="en-AU"/>
              </w:rPr>
            </w:pPr>
          </w:p>
          <w:p w14:paraId="59524F00" w14:textId="2E17E1B9" w:rsidR="00C45371" w:rsidRDefault="00C45371" w:rsidP="00C45371">
            <w:pPr>
              <w:rPr>
                <w:color w:val="auto"/>
                <w:lang w:eastAsia="en-AU"/>
              </w:rPr>
            </w:pPr>
          </w:p>
          <w:p w14:paraId="653B35F8" w14:textId="231386F5" w:rsidR="00C45371" w:rsidRDefault="00C45371" w:rsidP="00C45371">
            <w:pPr>
              <w:rPr>
                <w:color w:val="auto"/>
                <w:lang w:eastAsia="en-AU"/>
              </w:rPr>
            </w:pPr>
          </w:p>
          <w:p w14:paraId="3F2D1A34" w14:textId="4805DED0" w:rsidR="00C45371" w:rsidRDefault="00C45371" w:rsidP="00C45371">
            <w:pPr>
              <w:rPr>
                <w:color w:val="auto"/>
                <w:lang w:eastAsia="en-AU"/>
              </w:rPr>
            </w:pPr>
          </w:p>
          <w:p w14:paraId="2441A483" w14:textId="3CEA6C08" w:rsidR="00C45371" w:rsidRDefault="00C45371" w:rsidP="00C45371">
            <w:pPr>
              <w:rPr>
                <w:color w:val="auto"/>
                <w:lang w:eastAsia="en-AU"/>
              </w:rPr>
            </w:pPr>
          </w:p>
          <w:p w14:paraId="083F526A" w14:textId="2EFB0A31" w:rsidR="00C45371" w:rsidRDefault="00C45371" w:rsidP="00C45371">
            <w:pPr>
              <w:rPr>
                <w:color w:val="auto"/>
                <w:lang w:eastAsia="en-AU"/>
              </w:rPr>
            </w:pPr>
          </w:p>
          <w:p w14:paraId="6FC2B36B" w14:textId="77777777" w:rsidR="00C45371" w:rsidRPr="00BC3463" w:rsidRDefault="00C45371" w:rsidP="00C45371">
            <w:pPr>
              <w:rPr>
                <w:color w:val="auto"/>
                <w:lang w:eastAsia="en-AU"/>
              </w:rPr>
            </w:pPr>
          </w:p>
          <w:p w14:paraId="3E936925" w14:textId="7B386937" w:rsidR="00C45371" w:rsidRDefault="00C45371" w:rsidP="00A77398">
            <w:pPr>
              <w:rPr>
                <w:lang w:eastAsia="en-AU"/>
              </w:rPr>
            </w:pPr>
          </w:p>
          <w:p w14:paraId="4965C047" w14:textId="77777777" w:rsidR="004A3741" w:rsidRDefault="004A3741" w:rsidP="00A77398">
            <w:pPr>
              <w:rPr>
                <w:color w:val="auto"/>
                <w:lang w:eastAsia="en-AU"/>
              </w:rPr>
            </w:pPr>
            <w:r w:rsidRPr="00BC3463">
              <w:rPr>
                <w:color w:val="auto"/>
                <w:lang w:eastAsia="en-AU"/>
              </w:rPr>
              <w:t>Elevation View</w:t>
            </w:r>
          </w:p>
          <w:p w14:paraId="5F8E2FD8" w14:textId="77777777" w:rsidR="004A3741" w:rsidRDefault="004A3741" w:rsidP="00A77398">
            <w:pPr>
              <w:rPr>
                <w:color w:val="auto"/>
                <w:lang w:eastAsia="en-AU"/>
              </w:rPr>
            </w:pPr>
          </w:p>
          <w:p w14:paraId="6CCE5951" w14:textId="4364B52F" w:rsidR="004A3741" w:rsidRDefault="004A3741" w:rsidP="00A77398">
            <w:pPr>
              <w:rPr>
                <w:color w:val="auto"/>
                <w:lang w:eastAsia="en-AU"/>
              </w:rPr>
            </w:pPr>
          </w:p>
          <w:p w14:paraId="46C9C458" w14:textId="77777777" w:rsidR="00C45371" w:rsidRDefault="00C45371" w:rsidP="00C45371">
            <w:pPr>
              <w:rPr>
                <w:color w:val="auto"/>
                <w:lang w:eastAsia="en-AU"/>
              </w:rPr>
            </w:pPr>
          </w:p>
          <w:p w14:paraId="102002B6" w14:textId="77777777" w:rsidR="00C45371" w:rsidRDefault="00C45371" w:rsidP="00C45371">
            <w:pPr>
              <w:rPr>
                <w:color w:val="auto"/>
                <w:lang w:eastAsia="en-AU"/>
              </w:rPr>
            </w:pPr>
          </w:p>
          <w:p w14:paraId="21A212A1" w14:textId="77777777" w:rsidR="00C45371" w:rsidRDefault="00C45371" w:rsidP="00C45371">
            <w:pPr>
              <w:rPr>
                <w:color w:val="auto"/>
                <w:lang w:eastAsia="en-AU"/>
              </w:rPr>
            </w:pPr>
          </w:p>
          <w:p w14:paraId="5C018ABC" w14:textId="77777777" w:rsidR="00C45371" w:rsidRDefault="00C45371" w:rsidP="00C45371">
            <w:pPr>
              <w:rPr>
                <w:color w:val="auto"/>
                <w:lang w:eastAsia="en-AU"/>
              </w:rPr>
            </w:pPr>
          </w:p>
          <w:p w14:paraId="72E54ACA" w14:textId="77777777" w:rsidR="00C45371" w:rsidRDefault="00C45371" w:rsidP="00C45371">
            <w:pPr>
              <w:rPr>
                <w:color w:val="auto"/>
                <w:lang w:eastAsia="en-AU"/>
              </w:rPr>
            </w:pPr>
          </w:p>
          <w:p w14:paraId="2EDC81B3" w14:textId="77777777" w:rsidR="00C45371" w:rsidRDefault="00C45371" w:rsidP="00C45371">
            <w:pPr>
              <w:rPr>
                <w:color w:val="auto"/>
                <w:lang w:eastAsia="en-AU"/>
              </w:rPr>
            </w:pPr>
          </w:p>
          <w:p w14:paraId="3ABB8EFC" w14:textId="77777777" w:rsidR="00C45371" w:rsidRDefault="00C45371" w:rsidP="00C45371">
            <w:pPr>
              <w:rPr>
                <w:color w:val="auto"/>
                <w:lang w:eastAsia="en-AU"/>
              </w:rPr>
            </w:pPr>
          </w:p>
          <w:p w14:paraId="1EEC5114" w14:textId="77777777" w:rsidR="00C45371" w:rsidRDefault="00C45371" w:rsidP="00C45371">
            <w:pPr>
              <w:rPr>
                <w:color w:val="auto"/>
                <w:lang w:eastAsia="en-AU"/>
              </w:rPr>
            </w:pPr>
          </w:p>
          <w:p w14:paraId="63216FBB" w14:textId="77777777" w:rsidR="00C45371" w:rsidRDefault="00C45371" w:rsidP="00C45371">
            <w:pPr>
              <w:rPr>
                <w:color w:val="auto"/>
                <w:lang w:eastAsia="en-AU"/>
              </w:rPr>
            </w:pPr>
          </w:p>
          <w:p w14:paraId="160414E2" w14:textId="77777777" w:rsidR="00C45371" w:rsidRDefault="00C45371" w:rsidP="00C45371">
            <w:pPr>
              <w:rPr>
                <w:color w:val="auto"/>
                <w:lang w:eastAsia="en-AU"/>
              </w:rPr>
            </w:pPr>
          </w:p>
          <w:p w14:paraId="2B46449D" w14:textId="77777777" w:rsidR="00C45371" w:rsidRDefault="00C45371" w:rsidP="00C45371">
            <w:pPr>
              <w:rPr>
                <w:color w:val="auto"/>
                <w:lang w:eastAsia="en-AU"/>
              </w:rPr>
            </w:pPr>
          </w:p>
          <w:p w14:paraId="7A742B12" w14:textId="77777777" w:rsidR="00C45371" w:rsidRDefault="00C45371" w:rsidP="00C45371">
            <w:pPr>
              <w:rPr>
                <w:color w:val="auto"/>
                <w:lang w:eastAsia="en-AU"/>
              </w:rPr>
            </w:pPr>
          </w:p>
          <w:p w14:paraId="43456F30" w14:textId="13DC0338" w:rsidR="00C45371" w:rsidRPr="00C45371" w:rsidRDefault="00C45371" w:rsidP="00C45371">
            <w:pPr>
              <w:rPr>
                <w:color w:val="auto"/>
                <w:lang w:eastAsia="en-AU"/>
              </w:rPr>
            </w:pPr>
          </w:p>
        </w:tc>
      </w:tr>
    </w:tbl>
    <w:p w14:paraId="3C56E0D9" w14:textId="193C7EFB" w:rsidR="004A3741" w:rsidRDefault="004A3741" w:rsidP="00C45371">
      <w:pPr>
        <w:pStyle w:val="Heading4"/>
      </w:pPr>
      <w:r>
        <w:lastRenderedPageBreak/>
        <w:t>Step</w:t>
      </w:r>
      <w:r w:rsidR="00C45371">
        <w:t xml:space="preserve"> 6a </w:t>
      </w:r>
      <w:r w:rsidR="00A24486">
        <w:t xml:space="preserve">Identify Constraints </w:t>
      </w:r>
      <w:r w:rsidRPr="00B26352">
        <w:t>to Construction Team</w:t>
      </w:r>
    </w:p>
    <w:p w14:paraId="40E020C6" w14:textId="60196C38"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12</w:t>
      </w:r>
      <w:r w:rsidRPr="00054742">
        <w:fldChar w:fldCharType="end"/>
      </w:r>
      <w:r w:rsidRPr="00D17B57">
        <w:t xml:space="preserve"> Constraints to Construction Team</w:t>
      </w:r>
    </w:p>
    <w:tbl>
      <w:tblPr>
        <w:tblStyle w:val="TableGrid"/>
        <w:tblW w:w="0" w:type="auto"/>
        <w:tblLook w:val="04A0" w:firstRow="1" w:lastRow="0" w:firstColumn="1" w:lastColumn="0" w:noHBand="0" w:noVBand="1"/>
      </w:tblPr>
      <w:tblGrid>
        <w:gridCol w:w="1980"/>
        <w:gridCol w:w="7080"/>
      </w:tblGrid>
      <w:tr w:rsidR="004A3741" w14:paraId="71BA6574" w14:textId="77777777" w:rsidTr="00A77398">
        <w:trPr>
          <w:cnfStyle w:val="100000000000" w:firstRow="1" w:lastRow="0" w:firstColumn="0" w:lastColumn="0" w:oddVBand="0" w:evenVBand="0" w:oddHBand="0" w:evenHBand="0" w:firstRowFirstColumn="0" w:firstRowLastColumn="0" w:lastRowFirstColumn="0" w:lastRowLastColumn="0"/>
        </w:trPr>
        <w:tc>
          <w:tcPr>
            <w:tcW w:w="1980" w:type="dxa"/>
          </w:tcPr>
          <w:p w14:paraId="6BFCC736" w14:textId="77777777" w:rsidR="004A3741" w:rsidRDefault="004A3741" w:rsidP="00A77398">
            <w:pPr>
              <w:pStyle w:val="SmallerText-Black"/>
              <w:rPr>
                <w:lang w:eastAsia="en-AU"/>
              </w:rPr>
            </w:pPr>
            <w:r>
              <w:rPr>
                <w:lang w:eastAsia="en-AU"/>
              </w:rPr>
              <w:t>Item/Process</w:t>
            </w:r>
          </w:p>
        </w:tc>
        <w:tc>
          <w:tcPr>
            <w:tcW w:w="7080" w:type="dxa"/>
          </w:tcPr>
          <w:p w14:paraId="5B734F69" w14:textId="77777777" w:rsidR="004A3741" w:rsidRDefault="004A3741" w:rsidP="00A77398">
            <w:pPr>
              <w:pStyle w:val="SmallerText-Black"/>
              <w:rPr>
                <w:lang w:eastAsia="en-AU"/>
              </w:rPr>
            </w:pPr>
            <w:r>
              <w:rPr>
                <w:lang w:eastAsia="en-AU"/>
              </w:rPr>
              <w:t>Instructions</w:t>
            </w:r>
          </w:p>
        </w:tc>
      </w:tr>
      <w:tr w:rsidR="004A3741" w14:paraId="74D65550" w14:textId="77777777" w:rsidTr="00A77398">
        <w:tc>
          <w:tcPr>
            <w:tcW w:w="1980" w:type="dxa"/>
          </w:tcPr>
          <w:p w14:paraId="73ACFC6B" w14:textId="77777777" w:rsidR="004A3741" w:rsidRDefault="004A3741" w:rsidP="00A77398">
            <w:pPr>
              <w:pStyle w:val="SmallerText-Black"/>
              <w:rPr>
                <w:lang w:eastAsia="en-AU"/>
              </w:rPr>
            </w:pPr>
          </w:p>
          <w:p w14:paraId="16D30C14" w14:textId="1A636F2E" w:rsidR="00A24486" w:rsidRPr="00A77398" w:rsidRDefault="00A24486" w:rsidP="00A77398">
            <w:pPr>
              <w:pStyle w:val="SmallerText-Black"/>
              <w:rPr>
                <w:lang w:eastAsia="en-AU"/>
              </w:rPr>
            </w:pPr>
          </w:p>
        </w:tc>
        <w:tc>
          <w:tcPr>
            <w:tcW w:w="7080" w:type="dxa"/>
          </w:tcPr>
          <w:p w14:paraId="39831556" w14:textId="71E572F0" w:rsidR="004A3741" w:rsidRPr="00A77398" w:rsidRDefault="004A3741" w:rsidP="00A77398">
            <w:pPr>
              <w:pStyle w:val="SmallerText-Black"/>
              <w:rPr>
                <w:lang w:eastAsia="en-AU"/>
              </w:rPr>
            </w:pPr>
          </w:p>
        </w:tc>
      </w:tr>
      <w:tr w:rsidR="004A3741" w14:paraId="1D4EB229" w14:textId="77777777" w:rsidTr="00A77398">
        <w:tc>
          <w:tcPr>
            <w:tcW w:w="1980" w:type="dxa"/>
          </w:tcPr>
          <w:p w14:paraId="5E3D3FB6" w14:textId="77777777" w:rsidR="004A3741" w:rsidRDefault="004A3741" w:rsidP="00A77398">
            <w:pPr>
              <w:pStyle w:val="SmallerText-Black"/>
              <w:rPr>
                <w:lang w:eastAsia="en-AU"/>
              </w:rPr>
            </w:pPr>
          </w:p>
          <w:p w14:paraId="5D93CC6E" w14:textId="58D0D30B" w:rsidR="00A24486" w:rsidRPr="00A77398" w:rsidRDefault="00A24486" w:rsidP="00A77398">
            <w:pPr>
              <w:pStyle w:val="SmallerText-Black"/>
              <w:rPr>
                <w:lang w:eastAsia="en-AU"/>
              </w:rPr>
            </w:pPr>
          </w:p>
        </w:tc>
        <w:tc>
          <w:tcPr>
            <w:tcW w:w="7080" w:type="dxa"/>
          </w:tcPr>
          <w:p w14:paraId="0A16873C" w14:textId="20B20D25" w:rsidR="004A3741" w:rsidRPr="00A77398" w:rsidRDefault="004A3741" w:rsidP="00A77398">
            <w:pPr>
              <w:pStyle w:val="SmallerText-Black"/>
              <w:rPr>
                <w:lang w:eastAsia="en-AU"/>
              </w:rPr>
            </w:pPr>
          </w:p>
        </w:tc>
      </w:tr>
      <w:tr w:rsidR="004A3741" w14:paraId="24414DBF" w14:textId="77777777" w:rsidTr="00A77398">
        <w:tc>
          <w:tcPr>
            <w:tcW w:w="1980" w:type="dxa"/>
          </w:tcPr>
          <w:p w14:paraId="0836AAC2" w14:textId="77777777" w:rsidR="004A3741" w:rsidRDefault="004A3741" w:rsidP="00A77398">
            <w:pPr>
              <w:pStyle w:val="SmallerText-Black"/>
              <w:rPr>
                <w:lang w:eastAsia="en-AU"/>
              </w:rPr>
            </w:pPr>
          </w:p>
          <w:p w14:paraId="6F158C8F" w14:textId="3C7FA701" w:rsidR="00A24486" w:rsidRPr="00A77398" w:rsidRDefault="00A24486" w:rsidP="00A77398">
            <w:pPr>
              <w:pStyle w:val="SmallerText-Black"/>
              <w:rPr>
                <w:lang w:eastAsia="en-AU"/>
              </w:rPr>
            </w:pPr>
          </w:p>
        </w:tc>
        <w:tc>
          <w:tcPr>
            <w:tcW w:w="7080" w:type="dxa"/>
          </w:tcPr>
          <w:p w14:paraId="28BE3699" w14:textId="7D85A932" w:rsidR="004A3741" w:rsidRPr="00A77398" w:rsidRDefault="004A3741" w:rsidP="00A77398">
            <w:pPr>
              <w:pStyle w:val="SmallerText-Black"/>
              <w:rPr>
                <w:lang w:eastAsia="en-AU"/>
              </w:rPr>
            </w:pPr>
          </w:p>
        </w:tc>
      </w:tr>
      <w:tr w:rsidR="004A3741" w14:paraId="388196B6" w14:textId="77777777" w:rsidTr="00A77398">
        <w:tc>
          <w:tcPr>
            <w:tcW w:w="1980" w:type="dxa"/>
          </w:tcPr>
          <w:p w14:paraId="75E60464" w14:textId="77777777" w:rsidR="004A3741" w:rsidRDefault="004A3741" w:rsidP="00A77398">
            <w:pPr>
              <w:pStyle w:val="SmallerText-Black"/>
              <w:rPr>
                <w:lang w:eastAsia="en-AU"/>
              </w:rPr>
            </w:pPr>
          </w:p>
          <w:p w14:paraId="78505AC5" w14:textId="28378B41" w:rsidR="00A24486" w:rsidRPr="00A77398" w:rsidRDefault="00A24486" w:rsidP="00A77398">
            <w:pPr>
              <w:pStyle w:val="SmallerText-Black"/>
              <w:rPr>
                <w:lang w:eastAsia="en-AU"/>
              </w:rPr>
            </w:pPr>
          </w:p>
        </w:tc>
        <w:tc>
          <w:tcPr>
            <w:tcW w:w="7080" w:type="dxa"/>
          </w:tcPr>
          <w:p w14:paraId="3DB73539" w14:textId="4F9B3773" w:rsidR="004A3741" w:rsidRPr="00A77398" w:rsidRDefault="004A3741" w:rsidP="00A77398">
            <w:pPr>
              <w:pStyle w:val="SmallerText-Black"/>
              <w:rPr>
                <w:lang w:eastAsia="en-AU"/>
              </w:rPr>
            </w:pPr>
          </w:p>
        </w:tc>
      </w:tr>
      <w:tr w:rsidR="004A3741" w14:paraId="2F68CF30" w14:textId="77777777" w:rsidTr="00A77398">
        <w:tc>
          <w:tcPr>
            <w:tcW w:w="1980" w:type="dxa"/>
          </w:tcPr>
          <w:p w14:paraId="494E0288" w14:textId="77777777" w:rsidR="004A3741" w:rsidRDefault="004A3741" w:rsidP="00A77398">
            <w:pPr>
              <w:pStyle w:val="SmallerText-Black"/>
              <w:rPr>
                <w:lang w:eastAsia="en-AU"/>
              </w:rPr>
            </w:pPr>
          </w:p>
          <w:p w14:paraId="5E7F9723" w14:textId="552D6379" w:rsidR="00A24486" w:rsidRPr="00A77398" w:rsidRDefault="00A24486" w:rsidP="00A77398">
            <w:pPr>
              <w:pStyle w:val="SmallerText-Black"/>
              <w:rPr>
                <w:lang w:eastAsia="en-AU"/>
              </w:rPr>
            </w:pPr>
          </w:p>
        </w:tc>
        <w:tc>
          <w:tcPr>
            <w:tcW w:w="7080" w:type="dxa"/>
          </w:tcPr>
          <w:p w14:paraId="5FD5FD71" w14:textId="0CE2F7FF" w:rsidR="004A3741" w:rsidRPr="00A77398" w:rsidRDefault="004A3741" w:rsidP="00A77398">
            <w:pPr>
              <w:pStyle w:val="SmallerText-Black"/>
              <w:rPr>
                <w:lang w:eastAsia="en-AU"/>
              </w:rPr>
            </w:pPr>
          </w:p>
        </w:tc>
      </w:tr>
      <w:tr w:rsidR="004A3741" w14:paraId="66AD5455" w14:textId="77777777" w:rsidTr="00A77398">
        <w:tc>
          <w:tcPr>
            <w:tcW w:w="1980" w:type="dxa"/>
          </w:tcPr>
          <w:p w14:paraId="5CA2CB2C" w14:textId="77777777" w:rsidR="004A3741" w:rsidRDefault="004A3741" w:rsidP="00A77398">
            <w:pPr>
              <w:pStyle w:val="SmallerText-Black"/>
              <w:rPr>
                <w:lang w:eastAsia="en-AU"/>
              </w:rPr>
            </w:pPr>
          </w:p>
          <w:p w14:paraId="62E136EF" w14:textId="38ACEA3C" w:rsidR="00A24486" w:rsidRPr="00A77398" w:rsidRDefault="00A24486" w:rsidP="00A77398">
            <w:pPr>
              <w:pStyle w:val="SmallerText-Black"/>
              <w:rPr>
                <w:lang w:eastAsia="en-AU"/>
              </w:rPr>
            </w:pPr>
          </w:p>
        </w:tc>
        <w:tc>
          <w:tcPr>
            <w:tcW w:w="7080" w:type="dxa"/>
          </w:tcPr>
          <w:p w14:paraId="75054823" w14:textId="052860B3" w:rsidR="004A3741" w:rsidRPr="00A77398" w:rsidRDefault="004A3741" w:rsidP="00A77398">
            <w:pPr>
              <w:pStyle w:val="SmallerText-Black"/>
              <w:rPr>
                <w:lang w:eastAsia="en-AU"/>
              </w:rPr>
            </w:pPr>
          </w:p>
        </w:tc>
      </w:tr>
      <w:tr w:rsidR="004A3741" w14:paraId="64018DCB" w14:textId="77777777" w:rsidTr="00A77398">
        <w:tc>
          <w:tcPr>
            <w:tcW w:w="1980" w:type="dxa"/>
          </w:tcPr>
          <w:p w14:paraId="5D7527F7" w14:textId="77777777" w:rsidR="004A3741" w:rsidRDefault="004A3741" w:rsidP="00A77398">
            <w:pPr>
              <w:pStyle w:val="SmallerText-Black"/>
              <w:rPr>
                <w:lang w:eastAsia="en-AU"/>
              </w:rPr>
            </w:pPr>
          </w:p>
          <w:p w14:paraId="22893731" w14:textId="313871DE" w:rsidR="00A24486" w:rsidRPr="00A77398" w:rsidRDefault="00A24486" w:rsidP="00A77398">
            <w:pPr>
              <w:pStyle w:val="SmallerText-Black"/>
              <w:rPr>
                <w:lang w:eastAsia="en-AU"/>
              </w:rPr>
            </w:pPr>
          </w:p>
        </w:tc>
        <w:tc>
          <w:tcPr>
            <w:tcW w:w="7080" w:type="dxa"/>
          </w:tcPr>
          <w:p w14:paraId="05172560" w14:textId="77777777" w:rsidR="004A3741" w:rsidRPr="00A77398" w:rsidRDefault="004A3741" w:rsidP="00A77398">
            <w:pPr>
              <w:pStyle w:val="SmallerText-Black"/>
              <w:rPr>
                <w:lang w:eastAsia="en-AU"/>
              </w:rPr>
            </w:pPr>
          </w:p>
        </w:tc>
      </w:tr>
    </w:tbl>
    <w:p w14:paraId="2AA98E3F" w14:textId="46BE66DC" w:rsidR="004A3741" w:rsidRDefault="00A17717" w:rsidP="00A17717">
      <w:pPr>
        <w:pStyle w:val="Heading4"/>
      </w:pPr>
      <w:r>
        <w:t xml:space="preserve">Step 6b </w:t>
      </w:r>
      <w:r w:rsidR="00A24486">
        <w:t>Identify Constraints</w:t>
      </w:r>
      <w:r w:rsidR="004A3741" w:rsidRPr="00B26352">
        <w:t xml:space="preserve"> to </w:t>
      </w:r>
      <w:r w:rsidR="004A3741">
        <w:t>Installation</w:t>
      </w:r>
      <w:r w:rsidR="004A3741" w:rsidRPr="00B26352">
        <w:t xml:space="preserve"> Team</w:t>
      </w:r>
    </w:p>
    <w:p w14:paraId="117CCF48" w14:textId="73C4E7C0"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13</w:t>
      </w:r>
      <w:r w:rsidRPr="00054742">
        <w:fldChar w:fldCharType="end"/>
      </w:r>
      <w:r w:rsidRPr="00054742">
        <w:t xml:space="preserve"> </w:t>
      </w:r>
      <w:r w:rsidRPr="00D17B57">
        <w:t>Constraints to Installation Team</w:t>
      </w:r>
    </w:p>
    <w:tbl>
      <w:tblPr>
        <w:tblStyle w:val="TableGrid"/>
        <w:tblW w:w="0" w:type="auto"/>
        <w:tblLook w:val="04A0" w:firstRow="1" w:lastRow="0" w:firstColumn="1" w:lastColumn="0" w:noHBand="0" w:noVBand="1"/>
      </w:tblPr>
      <w:tblGrid>
        <w:gridCol w:w="1980"/>
        <w:gridCol w:w="7080"/>
      </w:tblGrid>
      <w:tr w:rsidR="004A3741" w14:paraId="25515EE9" w14:textId="77777777" w:rsidTr="00A77398">
        <w:trPr>
          <w:cnfStyle w:val="100000000000" w:firstRow="1" w:lastRow="0" w:firstColumn="0" w:lastColumn="0" w:oddVBand="0" w:evenVBand="0" w:oddHBand="0" w:evenHBand="0" w:firstRowFirstColumn="0" w:firstRowLastColumn="0" w:lastRowFirstColumn="0" w:lastRowLastColumn="0"/>
        </w:trPr>
        <w:tc>
          <w:tcPr>
            <w:tcW w:w="1980" w:type="dxa"/>
          </w:tcPr>
          <w:p w14:paraId="45C2D723" w14:textId="77777777" w:rsidR="004A3741" w:rsidRDefault="004A3741" w:rsidP="00A77398">
            <w:pPr>
              <w:pStyle w:val="SmallerText-Black"/>
              <w:rPr>
                <w:lang w:eastAsia="en-AU"/>
              </w:rPr>
            </w:pPr>
            <w:r>
              <w:rPr>
                <w:lang w:eastAsia="en-AU"/>
              </w:rPr>
              <w:t>Item/Process</w:t>
            </w:r>
          </w:p>
        </w:tc>
        <w:tc>
          <w:tcPr>
            <w:tcW w:w="7080" w:type="dxa"/>
          </w:tcPr>
          <w:p w14:paraId="5EC421CB" w14:textId="77777777" w:rsidR="004A3741" w:rsidRDefault="004A3741" w:rsidP="00A77398">
            <w:pPr>
              <w:pStyle w:val="SmallerText-Black"/>
              <w:rPr>
                <w:lang w:eastAsia="en-AU"/>
              </w:rPr>
            </w:pPr>
            <w:r>
              <w:rPr>
                <w:lang w:eastAsia="en-AU"/>
              </w:rPr>
              <w:t>Instructions</w:t>
            </w:r>
          </w:p>
        </w:tc>
      </w:tr>
      <w:tr w:rsidR="004A3741" w14:paraId="5519252D" w14:textId="77777777" w:rsidTr="00A77398">
        <w:tc>
          <w:tcPr>
            <w:tcW w:w="1980" w:type="dxa"/>
          </w:tcPr>
          <w:p w14:paraId="1BAF51B1" w14:textId="77777777" w:rsidR="004A3741" w:rsidRDefault="004A3741" w:rsidP="00A77398">
            <w:pPr>
              <w:pStyle w:val="SmallerText-Black"/>
              <w:rPr>
                <w:lang w:eastAsia="en-AU"/>
              </w:rPr>
            </w:pPr>
          </w:p>
          <w:p w14:paraId="3DB2D548" w14:textId="49DF6EED" w:rsidR="00A24486" w:rsidRPr="00A77398" w:rsidRDefault="00A24486" w:rsidP="00A77398">
            <w:pPr>
              <w:pStyle w:val="SmallerText-Black"/>
              <w:rPr>
                <w:lang w:eastAsia="en-AU"/>
              </w:rPr>
            </w:pPr>
          </w:p>
        </w:tc>
        <w:tc>
          <w:tcPr>
            <w:tcW w:w="7080" w:type="dxa"/>
          </w:tcPr>
          <w:p w14:paraId="10ACED52" w14:textId="790920D5" w:rsidR="004A3741" w:rsidRPr="00A77398" w:rsidRDefault="004A3741" w:rsidP="00A77398">
            <w:pPr>
              <w:pStyle w:val="SmallerText-Black"/>
              <w:rPr>
                <w:lang w:eastAsia="en-AU"/>
              </w:rPr>
            </w:pPr>
          </w:p>
        </w:tc>
      </w:tr>
      <w:tr w:rsidR="004A3741" w14:paraId="336E2348" w14:textId="77777777" w:rsidTr="00A77398">
        <w:tc>
          <w:tcPr>
            <w:tcW w:w="1980" w:type="dxa"/>
          </w:tcPr>
          <w:p w14:paraId="160A1BFE" w14:textId="77777777" w:rsidR="004A3741" w:rsidRDefault="004A3741" w:rsidP="00A77398">
            <w:pPr>
              <w:pStyle w:val="SmallerText-Black"/>
              <w:rPr>
                <w:lang w:eastAsia="en-AU"/>
              </w:rPr>
            </w:pPr>
          </w:p>
          <w:p w14:paraId="40B406A4" w14:textId="0D97DD1B" w:rsidR="00A24486" w:rsidRPr="00A77398" w:rsidRDefault="00A24486" w:rsidP="00A77398">
            <w:pPr>
              <w:pStyle w:val="SmallerText-Black"/>
              <w:rPr>
                <w:lang w:eastAsia="en-AU"/>
              </w:rPr>
            </w:pPr>
          </w:p>
        </w:tc>
        <w:tc>
          <w:tcPr>
            <w:tcW w:w="7080" w:type="dxa"/>
          </w:tcPr>
          <w:p w14:paraId="556F8C81" w14:textId="4B51572B" w:rsidR="004A3741" w:rsidRPr="00A77398" w:rsidRDefault="004A3741" w:rsidP="00A77398">
            <w:pPr>
              <w:pStyle w:val="SmallerText-Black"/>
              <w:rPr>
                <w:lang w:eastAsia="en-AU"/>
              </w:rPr>
            </w:pPr>
          </w:p>
        </w:tc>
      </w:tr>
      <w:tr w:rsidR="004A3741" w14:paraId="4BD2D39F" w14:textId="77777777" w:rsidTr="00A77398">
        <w:tc>
          <w:tcPr>
            <w:tcW w:w="1980" w:type="dxa"/>
          </w:tcPr>
          <w:p w14:paraId="46606D1C" w14:textId="77777777" w:rsidR="004A3741" w:rsidRDefault="004A3741" w:rsidP="00A77398">
            <w:pPr>
              <w:pStyle w:val="SmallerText-Black"/>
              <w:rPr>
                <w:lang w:eastAsia="en-AU"/>
              </w:rPr>
            </w:pPr>
          </w:p>
          <w:p w14:paraId="234C42A5" w14:textId="22738FCD" w:rsidR="00A24486" w:rsidRPr="00A77398" w:rsidRDefault="00A24486" w:rsidP="00A77398">
            <w:pPr>
              <w:pStyle w:val="SmallerText-Black"/>
              <w:rPr>
                <w:lang w:eastAsia="en-AU"/>
              </w:rPr>
            </w:pPr>
          </w:p>
        </w:tc>
        <w:tc>
          <w:tcPr>
            <w:tcW w:w="7080" w:type="dxa"/>
          </w:tcPr>
          <w:p w14:paraId="3FA58457" w14:textId="661EDCC3" w:rsidR="004A3741" w:rsidRPr="00A77398" w:rsidRDefault="004A3741" w:rsidP="00A77398">
            <w:pPr>
              <w:pStyle w:val="SmallerText-Black"/>
              <w:rPr>
                <w:lang w:eastAsia="en-AU"/>
              </w:rPr>
            </w:pPr>
          </w:p>
        </w:tc>
      </w:tr>
      <w:tr w:rsidR="004A3741" w14:paraId="4C5E86A3" w14:textId="77777777" w:rsidTr="00A77398">
        <w:tc>
          <w:tcPr>
            <w:tcW w:w="1980" w:type="dxa"/>
          </w:tcPr>
          <w:p w14:paraId="7FFA4E2C" w14:textId="77777777" w:rsidR="004A3741" w:rsidRDefault="004A3741" w:rsidP="00A77398">
            <w:pPr>
              <w:pStyle w:val="SmallerText-Black"/>
              <w:rPr>
                <w:lang w:eastAsia="en-AU"/>
              </w:rPr>
            </w:pPr>
          </w:p>
          <w:p w14:paraId="720D68AE" w14:textId="0EAC3858" w:rsidR="00A24486" w:rsidRPr="00A77398" w:rsidRDefault="00A24486" w:rsidP="00A77398">
            <w:pPr>
              <w:pStyle w:val="SmallerText-Black"/>
              <w:rPr>
                <w:lang w:eastAsia="en-AU"/>
              </w:rPr>
            </w:pPr>
          </w:p>
        </w:tc>
        <w:tc>
          <w:tcPr>
            <w:tcW w:w="7080" w:type="dxa"/>
          </w:tcPr>
          <w:p w14:paraId="0775C6F6" w14:textId="57627599" w:rsidR="004A3741" w:rsidRPr="00A77398" w:rsidRDefault="004A3741" w:rsidP="00A77398">
            <w:pPr>
              <w:pStyle w:val="SmallerText-Black"/>
              <w:rPr>
                <w:lang w:eastAsia="en-AU"/>
              </w:rPr>
            </w:pPr>
          </w:p>
        </w:tc>
      </w:tr>
      <w:tr w:rsidR="004A3741" w14:paraId="2A270AE9" w14:textId="77777777" w:rsidTr="00A77398">
        <w:tc>
          <w:tcPr>
            <w:tcW w:w="1980" w:type="dxa"/>
          </w:tcPr>
          <w:p w14:paraId="0B365E8F" w14:textId="77777777" w:rsidR="004A3741" w:rsidRDefault="004A3741" w:rsidP="00A77398">
            <w:pPr>
              <w:pStyle w:val="SmallerText-Black"/>
              <w:rPr>
                <w:lang w:eastAsia="en-AU"/>
              </w:rPr>
            </w:pPr>
          </w:p>
          <w:p w14:paraId="615FE8B0" w14:textId="7D359231" w:rsidR="00A24486" w:rsidRPr="00A77398" w:rsidRDefault="00A24486" w:rsidP="00A77398">
            <w:pPr>
              <w:pStyle w:val="SmallerText-Black"/>
              <w:rPr>
                <w:lang w:eastAsia="en-AU"/>
              </w:rPr>
            </w:pPr>
          </w:p>
        </w:tc>
        <w:tc>
          <w:tcPr>
            <w:tcW w:w="7080" w:type="dxa"/>
          </w:tcPr>
          <w:p w14:paraId="376EA119" w14:textId="62883889" w:rsidR="004A3741" w:rsidRPr="00A77398" w:rsidRDefault="004A3741" w:rsidP="00A77398">
            <w:pPr>
              <w:pStyle w:val="SmallerText-Black"/>
              <w:rPr>
                <w:lang w:eastAsia="en-AU"/>
              </w:rPr>
            </w:pPr>
          </w:p>
        </w:tc>
      </w:tr>
      <w:tr w:rsidR="004A3741" w14:paraId="6EC2FB66" w14:textId="77777777" w:rsidTr="00A77398">
        <w:tc>
          <w:tcPr>
            <w:tcW w:w="1980" w:type="dxa"/>
          </w:tcPr>
          <w:p w14:paraId="23DE16A4" w14:textId="77777777" w:rsidR="004A3741" w:rsidRDefault="004A3741" w:rsidP="00A77398">
            <w:pPr>
              <w:pStyle w:val="SmallerText-Black"/>
              <w:rPr>
                <w:lang w:eastAsia="en-AU"/>
              </w:rPr>
            </w:pPr>
          </w:p>
          <w:p w14:paraId="36DA436B" w14:textId="6C701B8E" w:rsidR="00A24486" w:rsidRPr="00A77398" w:rsidRDefault="00A24486" w:rsidP="00A77398">
            <w:pPr>
              <w:pStyle w:val="SmallerText-Black"/>
              <w:rPr>
                <w:lang w:eastAsia="en-AU"/>
              </w:rPr>
            </w:pPr>
          </w:p>
        </w:tc>
        <w:tc>
          <w:tcPr>
            <w:tcW w:w="7080" w:type="dxa"/>
          </w:tcPr>
          <w:p w14:paraId="6E59313E" w14:textId="25A2318C" w:rsidR="004A3741" w:rsidRPr="00A77398" w:rsidRDefault="004A3741" w:rsidP="00A77398">
            <w:pPr>
              <w:pStyle w:val="SmallerText-Black"/>
              <w:rPr>
                <w:lang w:eastAsia="en-AU"/>
              </w:rPr>
            </w:pPr>
          </w:p>
        </w:tc>
      </w:tr>
      <w:tr w:rsidR="004A3741" w14:paraId="406EDF59" w14:textId="77777777" w:rsidTr="00A77398">
        <w:tc>
          <w:tcPr>
            <w:tcW w:w="1980" w:type="dxa"/>
          </w:tcPr>
          <w:p w14:paraId="44DCD070" w14:textId="77777777" w:rsidR="004A3741" w:rsidRDefault="004A3741" w:rsidP="00A77398">
            <w:pPr>
              <w:pStyle w:val="SmallerText-Black"/>
              <w:rPr>
                <w:lang w:eastAsia="en-AU"/>
              </w:rPr>
            </w:pPr>
          </w:p>
          <w:p w14:paraId="49337D34" w14:textId="5C3DAB2D" w:rsidR="00A24486" w:rsidRPr="00A77398" w:rsidRDefault="00A24486" w:rsidP="00A77398">
            <w:pPr>
              <w:pStyle w:val="SmallerText-Black"/>
              <w:rPr>
                <w:lang w:eastAsia="en-AU"/>
              </w:rPr>
            </w:pPr>
          </w:p>
        </w:tc>
        <w:tc>
          <w:tcPr>
            <w:tcW w:w="7080" w:type="dxa"/>
          </w:tcPr>
          <w:p w14:paraId="57570530" w14:textId="77777777" w:rsidR="004A3741" w:rsidRPr="00A77398" w:rsidRDefault="004A3741" w:rsidP="00A77398">
            <w:pPr>
              <w:pStyle w:val="SmallerText-Black"/>
              <w:rPr>
                <w:lang w:eastAsia="en-AU"/>
              </w:rPr>
            </w:pPr>
          </w:p>
        </w:tc>
      </w:tr>
      <w:tr w:rsidR="004A3741" w14:paraId="1E2CD974" w14:textId="77777777" w:rsidTr="00A77398">
        <w:tc>
          <w:tcPr>
            <w:tcW w:w="1980" w:type="dxa"/>
          </w:tcPr>
          <w:p w14:paraId="22253A01" w14:textId="77777777" w:rsidR="004A3741" w:rsidRDefault="004A3741" w:rsidP="00A77398">
            <w:pPr>
              <w:pStyle w:val="SmallerText-Black"/>
              <w:rPr>
                <w:lang w:eastAsia="en-AU"/>
              </w:rPr>
            </w:pPr>
          </w:p>
          <w:p w14:paraId="787B3C29" w14:textId="5C6B799C" w:rsidR="00A24486" w:rsidRPr="00A77398" w:rsidRDefault="00A24486" w:rsidP="00A77398">
            <w:pPr>
              <w:pStyle w:val="SmallerText-Black"/>
              <w:rPr>
                <w:lang w:eastAsia="en-AU"/>
              </w:rPr>
            </w:pPr>
          </w:p>
        </w:tc>
        <w:tc>
          <w:tcPr>
            <w:tcW w:w="7080" w:type="dxa"/>
          </w:tcPr>
          <w:p w14:paraId="2ABFE124" w14:textId="77777777" w:rsidR="004A3741" w:rsidRPr="00A77398" w:rsidRDefault="004A3741" w:rsidP="00A77398">
            <w:pPr>
              <w:pStyle w:val="SmallerText-Black"/>
              <w:rPr>
                <w:lang w:eastAsia="en-AU"/>
              </w:rPr>
            </w:pPr>
          </w:p>
        </w:tc>
      </w:tr>
    </w:tbl>
    <w:p w14:paraId="386822F1" w14:textId="4067EE70" w:rsidR="00A77398" w:rsidRPr="00A77398" w:rsidRDefault="00A77398" w:rsidP="00E06006">
      <w:pPr>
        <w:tabs>
          <w:tab w:val="clear" w:pos="284"/>
        </w:tabs>
        <w:spacing w:before="0" w:after="200" w:line="276" w:lineRule="auto"/>
      </w:pPr>
    </w:p>
    <w:p w14:paraId="6DB963CB" w14:textId="052AC805" w:rsidR="004A3741" w:rsidRDefault="004A3741" w:rsidP="00A17717">
      <w:pPr>
        <w:pStyle w:val="Heading4"/>
        <w:rPr>
          <w:color w:val="FF0000"/>
          <w:sz w:val="24"/>
          <w:szCs w:val="24"/>
        </w:rPr>
      </w:pPr>
      <w:r>
        <w:lastRenderedPageBreak/>
        <w:t>Ste</w:t>
      </w:r>
      <w:r w:rsidR="00A17717">
        <w:t xml:space="preserve">p </w:t>
      </w:r>
      <w:r>
        <w:t>7</w:t>
      </w:r>
      <w:r w:rsidR="00A17717">
        <w:t>a</w:t>
      </w:r>
      <w:r>
        <w:t xml:space="preserve"> Book Case </w:t>
      </w:r>
      <w:r w:rsidRPr="005F5AD9">
        <w:t>Costing</w:t>
      </w:r>
      <w:r>
        <w:t xml:space="preserve"> </w:t>
      </w:r>
    </w:p>
    <w:p w14:paraId="554828C7" w14:textId="6BB527D8"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14</w:t>
      </w:r>
      <w:r w:rsidRPr="00054742">
        <w:fldChar w:fldCharType="end"/>
      </w:r>
      <w:r w:rsidRPr="00054742">
        <w:t xml:space="preserve"> </w:t>
      </w:r>
      <w:r w:rsidRPr="00D17B57">
        <w:t>Book Case Costing</w:t>
      </w:r>
    </w:p>
    <w:tbl>
      <w:tblPr>
        <w:tblStyle w:val="TableGrid"/>
        <w:tblW w:w="9200" w:type="dxa"/>
        <w:tblLook w:val="04A0" w:firstRow="1" w:lastRow="0" w:firstColumn="1" w:lastColumn="0" w:noHBand="0" w:noVBand="1"/>
      </w:tblPr>
      <w:tblGrid>
        <w:gridCol w:w="2110"/>
        <w:gridCol w:w="672"/>
        <w:gridCol w:w="1916"/>
        <w:gridCol w:w="1497"/>
        <w:gridCol w:w="1789"/>
        <w:gridCol w:w="1216"/>
      </w:tblGrid>
      <w:tr w:rsidR="004A3741" w14:paraId="13F0BE6B" w14:textId="77777777" w:rsidTr="00A77398">
        <w:trPr>
          <w:cnfStyle w:val="100000000000" w:firstRow="1" w:lastRow="0" w:firstColumn="0" w:lastColumn="0" w:oddVBand="0" w:evenVBand="0" w:oddHBand="0" w:evenHBand="0" w:firstRowFirstColumn="0" w:firstRowLastColumn="0" w:lastRowFirstColumn="0" w:lastRowLastColumn="0"/>
        </w:trPr>
        <w:tc>
          <w:tcPr>
            <w:tcW w:w="2110" w:type="dxa"/>
          </w:tcPr>
          <w:p w14:paraId="7C3663FE" w14:textId="77777777" w:rsidR="004A3741" w:rsidRDefault="004A3741" w:rsidP="00A77398">
            <w:pPr>
              <w:rPr>
                <w:lang w:eastAsia="en-AU"/>
              </w:rPr>
            </w:pPr>
            <w:r>
              <w:rPr>
                <w:lang w:eastAsia="en-AU"/>
              </w:rPr>
              <w:t>Material</w:t>
            </w:r>
          </w:p>
        </w:tc>
        <w:tc>
          <w:tcPr>
            <w:tcW w:w="672" w:type="dxa"/>
          </w:tcPr>
          <w:p w14:paraId="4DA71437" w14:textId="77777777" w:rsidR="004A3741" w:rsidRDefault="004A3741" w:rsidP="00A77398">
            <w:pPr>
              <w:rPr>
                <w:lang w:eastAsia="en-AU"/>
              </w:rPr>
            </w:pPr>
            <w:r>
              <w:rPr>
                <w:lang w:eastAsia="en-AU"/>
              </w:rPr>
              <w:t>QTY</w:t>
            </w:r>
          </w:p>
        </w:tc>
        <w:tc>
          <w:tcPr>
            <w:tcW w:w="1916" w:type="dxa"/>
          </w:tcPr>
          <w:p w14:paraId="1DBF4F16" w14:textId="77777777" w:rsidR="004A3741" w:rsidRDefault="004A3741" w:rsidP="00A77398">
            <w:pPr>
              <w:rPr>
                <w:lang w:eastAsia="en-AU"/>
              </w:rPr>
            </w:pPr>
            <w:r>
              <w:rPr>
                <w:lang w:eastAsia="en-AU"/>
              </w:rPr>
              <w:t>Size</w:t>
            </w:r>
          </w:p>
        </w:tc>
        <w:tc>
          <w:tcPr>
            <w:tcW w:w="1497" w:type="dxa"/>
          </w:tcPr>
          <w:p w14:paraId="4F49AEF2" w14:textId="77777777" w:rsidR="004A3741" w:rsidRDefault="004A3741" w:rsidP="00A77398">
            <w:pPr>
              <w:rPr>
                <w:lang w:eastAsia="en-AU"/>
              </w:rPr>
            </w:pPr>
            <w:r>
              <w:rPr>
                <w:lang w:eastAsia="en-AU"/>
              </w:rPr>
              <w:t>M² or lineal</w:t>
            </w:r>
          </w:p>
        </w:tc>
        <w:tc>
          <w:tcPr>
            <w:tcW w:w="1789" w:type="dxa"/>
          </w:tcPr>
          <w:p w14:paraId="58C95D58" w14:textId="77777777" w:rsidR="004A3741" w:rsidRDefault="004A3741" w:rsidP="00A77398">
            <w:pPr>
              <w:rPr>
                <w:lang w:eastAsia="en-AU"/>
              </w:rPr>
            </w:pPr>
            <w:r>
              <w:rPr>
                <w:lang w:eastAsia="en-AU"/>
              </w:rPr>
              <w:t xml:space="preserve"> Rate</w:t>
            </w:r>
          </w:p>
        </w:tc>
        <w:tc>
          <w:tcPr>
            <w:tcW w:w="1216" w:type="dxa"/>
          </w:tcPr>
          <w:p w14:paraId="400ED43B" w14:textId="77777777" w:rsidR="004A3741" w:rsidRDefault="004A3741" w:rsidP="00A77398">
            <w:pPr>
              <w:rPr>
                <w:lang w:eastAsia="en-AU"/>
              </w:rPr>
            </w:pPr>
            <w:r>
              <w:rPr>
                <w:lang w:eastAsia="en-AU"/>
              </w:rPr>
              <w:t>Total</w:t>
            </w:r>
          </w:p>
        </w:tc>
      </w:tr>
      <w:tr w:rsidR="004A3741" w14:paraId="63180EC4" w14:textId="77777777" w:rsidTr="00A77398">
        <w:tc>
          <w:tcPr>
            <w:tcW w:w="2110" w:type="dxa"/>
          </w:tcPr>
          <w:p w14:paraId="15C5C054" w14:textId="458BE3DC" w:rsidR="004A3741" w:rsidRPr="00A77398" w:rsidRDefault="004A3741" w:rsidP="00A77398">
            <w:pPr>
              <w:pStyle w:val="SmallerText-Black"/>
              <w:rPr>
                <w:lang w:eastAsia="en-AU"/>
              </w:rPr>
            </w:pPr>
          </w:p>
        </w:tc>
        <w:tc>
          <w:tcPr>
            <w:tcW w:w="672" w:type="dxa"/>
          </w:tcPr>
          <w:p w14:paraId="5E70057E" w14:textId="732DF7E4" w:rsidR="004A3741" w:rsidRPr="00A77398" w:rsidRDefault="004A3741" w:rsidP="00A77398">
            <w:pPr>
              <w:pStyle w:val="SmallerText-Black"/>
              <w:rPr>
                <w:lang w:eastAsia="en-AU"/>
              </w:rPr>
            </w:pPr>
          </w:p>
        </w:tc>
        <w:tc>
          <w:tcPr>
            <w:tcW w:w="1916" w:type="dxa"/>
          </w:tcPr>
          <w:p w14:paraId="0A8FAEB5" w14:textId="600D2414" w:rsidR="004A3741" w:rsidRPr="00A77398" w:rsidRDefault="004A3741" w:rsidP="00A77398">
            <w:pPr>
              <w:pStyle w:val="SmallerText-Black"/>
              <w:rPr>
                <w:lang w:eastAsia="en-AU"/>
              </w:rPr>
            </w:pPr>
          </w:p>
        </w:tc>
        <w:tc>
          <w:tcPr>
            <w:tcW w:w="1497" w:type="dxa"/>
          </w:tcPr>
          <w:p w14:paraId="452E19DD" w14:textId="77777777" w:rsidR="004A3741" w:rsidRPr="00A77398" w:rsidRDefault="004A3741" w:rsidP="00A77398">
            <w:pPr>
              <w:pStyle w:val="SmallerText-Black"/>
              <w:rPr>
                <w:lang w:eastAsia="en-AU"/>
              </w:rPr>
            </w:pPr>
          </w:p>
        </w:tc>
        <w:tc>
          <w:tcPr>
            <w:tcW w:w="1789" w:type="dxa"/>
          </w:tcPr>
          <w:p w14:paraId="14A31166" w14:textId="6D43E09F" w:rsidR="004A3741" w:rsidRPr="00A77398" w:rsidRDefault="004A3741" w:rsidP="00A77398">
            <w:pPr>
              <w:pStyle w:val="SmallerText-Black"/>
              <w:rPr>
                <w:lang w:eastAsia="en-AU"/>
              </w:rPr>
            </w:pPr>
          </w:p>
        </w:tc>
        <w:tc>
          <w:tcPr>
            <w:tcW w:w="1216" w:type="dxa"/>
          </w:tcPr>
          <w:p w14:paraId="4EDF2EED" w14:textId="2B4E1337" w:rsidR="004A3741" w:rsidRPr="00A77398" w:rsidRDefault="004A3741" w:rsidP="00A77398">
            <w:pPr>
              <w:pStyle w:val="SmallerText-Black"/>
              <w:rPr>
                <w:lang w:eastAsia="en-AU"/>
              </w:rPr>
            </w:pPr>
          </w:p>
        </w:tc>
      </w:tr>
      <w:tr w:rsidR="004A3741" w14:paraId="15D74467" w14:textId="77777777" w:rsidTr="00A77398">
        <w:tc>
          <w:tcPr>
            <w:tcW w:w="2110" w:type="dxa"/>
          </w:tcPr>
          <w:p w14:paraId="2CFB58C9" w14:textId="37E9E4DD" w:rsidR="004A3741" w:rsidRPr="00A77398" w:rsidRDefault="004A3741" w:rsidP="00A77398">
            <w:pPr>
              <w:pStyle w:val="SmallerText-Black"/>
              <w:rPr>
                <w:lang w:eastAsia="en-AU"/>
              </w:rPr>
            </w:pPr>
          </w:p>
        </w:tc>
        <w:tc>
          <w:tcPr>
            <w:tcW w:w="672" w:type="dxa"/>
          </w:tcPr>
          <w:p w14:paraId="4189D9DB" w14:textId="7C788DEE" w:rsidR="004A3741" w:rsidRPr="00A77398" w:rsidRDefault="004A3741" w:rsidP="00A77398">
            <w:pPr>
              <w:pStyle w:val="SmallerText-Black"/>
              <w:rPr>
                <w:lang w:eastAsia="en-AU"/>
              </w:rPr>
            </w:pPr>
          </w:p>
        </w:tc>
        <w:tc>
          <w:tcPr>
            <w:tcW w:w="1916" w:type="dxa"/>
          </w:tcPr>
          <w:p w14:paraId="6077814C" w14:textId="731EB7A8" w:rsidR="004A3741" w:rsidRPr="00A77398" w:rsidRDefault="004A3741" w:rsidP="00A77398">
            <w:pPr>
              <w:pStyle w:val="SmallerText-Black"/>
              <w:rPr>
                <w:lang w:eastAsia="en-AU"/>
              </w:rPr>
            </w:pPr>
          </w:p>
        </w:tc>
        <w:tc>
          <w:tcPr>
            <w:tcW w:w="1497" w:type="dxa"/>
          </w:tcPr>
          <w:p w14:paraId="63A8192C" w14:textId="77777777" w:rsidR="004A3741" w:rsidRPr="00A77398" w:rsidRDefault="004A3741" w:rsidP="00A77398">
            <w:pPr>
              <w:pStyle w:val="SmallerText-Black"/>
              <w:rPr>
                <w:lang w:eastAsia="en-AU"/>
              </w:rPr>
            </w:pPr>
          </w:p>
        </w:tc>
        <w:tc>
          <w:tcPr>
            <w:tcW w:w="1789" w:type="dxa"/>
          </w:tcPr>
          <w:p w14:paraId="42DAA1A6" w14:textId="0383D212" w:rsidR="004A3741" w:rsidRPr="00A77398" w:rsidRDefault="004A3741" w:rsidP="00A77398">
            <w:pPr>
              <w:pStyle w:val="SmallerText-Black"/>
              <w:rPr>
                <w:lang w:eastAsia="en-AU"/>
              </w:rPr>
            </w:pPr>
          </w:p>
        </w:tc>
        <w:tc>
          <w:tcPr>
            <w:tcW w:w="1216" w:type="dxa"/>
          </w:tcPr>
          <w:p w14:paraId="58783006" w14:textId="22B1367B" w:rsidR="004A3741" w:rsidRPr="00A77398" w:rsidRDefault="004A3741" w:rsidP="00A77398">
            <w:pPr>
              <w:pStyle w:val="SmallerText-Black"/>
              <w:rPr>
                <w:lang w:eastAsia="en-AU"/>
              </w:rPr>
            </w:pPr>
          </w:p>
        </w:tc>
      </w:tr>
      <w:tr w:rsidR="004A3741" w14:paraId="267D8B79" w14:textId="77777777" w:rsidTr="00A77398">
        <w:tc>
          <w:tcPr>
            <w:tcW w:w="2110" w:type="dxa"/>
          </w:tcPr>
          <w:p w14:paraId="7E67DE4F" w14:textId="51EF131D" w:rsidR="004A3741" w:rsidRPr="00A77398" w:rsidRDefault="004A3741" w:rsidP="00A77398">
            <w:pPr>
              <w:pStyle w:val="SmallerText-Black"/>
              <w:rPr>
                <w:lang w:eastAsia="en-AU"/>
              </w:rPr>
            </w:pPr>
          </w:p>
        </w:tc>
        <w:tc>
          <w:tcPr>
            <w:tcW w:w="672" w:type="dxa"/>
          </w:tcPr>
          <w:p w14:paraId="71C8740F" w14:textId="58A87721" w:rsidR="004A3741" w:rsidRPr="00A77398" w:rsidRDefault="004A3741" w:rsidP="00A77398">
            <w:pPr>
              <w:pStyle w:val="SmallerText-Black"/>
              <w:rPr>
                <w:lang w:eastAsia="en-AU"/>
              </w:rPr>
            </w:pPr>
          </w:p>
        </w:tc>
        <w:tc>
          <w:tcPr>
            <w:tcW w:w="1916" w:type="dxa"/>
          </w:tcPr>
          <w:p w14:paraId="32194AED" w14:textId="087A58AC" w:rsidR="004A3741" w:rsidRPr="00A77398" w:rsidRDefault="004A3741" w:rsidP="00A77398">
            <w:pPr>
              <w:pStyle w:val="SmallerText-Black"/>
              <w:rPr>
                <w:lang w:eastAsia="en-AU"/>
              </w:rPr>
            </w:pPr>
          </w:p>
        </w:tc>
        <w:tc>
          <w:tcPr>
            <w:tcW w:w="1497" w:type="dxa"/>
          </w:tcPr>
          <w:p w14:paraId="0F5C3A18" w14:textId="67C4EB0E" w:rsidR="004A3741" w:rsidRPr="00A77398" w:rsidRDefault="004A3741" w:rsidP="00A77398">
            <w:pPr>
              <w:pStyle w:val="SmallerText-Black"/>
              <w:rPr>
                <w:lang w:eastAsia="en-AU"/>
              </w:rPr>
            </w:pPr>
          </w:p>
        </w:tc>
        <w:tc>
          <w:tcPr>
            <w:tcW w:w="1789" w:type="dxa"/>
          </w:tcPr>
          <w:p w14:paraId="602D75F2" w14:textId="7BCC4D78" w:rsidR="004A3741" w:rsidRPr="00A77398" w:rsidRDefault="004A3741" w:rsidP="00A77398">
            <w:pPr>
              <w:pStyle w:val="SmallerText-Black"/>
              <w:rPr>
                <w:lang w:eastAsia="en-AU"/>
              </w:rPr>
            </w:pPr>
          </w:p>
        </w:tc>
        <w:tc>
          <w:tcPr>
            <w:tcW w:w="1216" w:type="dxa"/>
          </w:tcPr>
          <w:p w14:paraId="4B12ACD7" w14:textId="22FDC070" w:rsidR="004A3741" w:rsidRPr="00A77398" w:rsidRDefault="004A3741" w:rsidP="00A77398">
            <w:pPr>
              <w:pStyle w:val="SmallerText-Black"/>
              <w:rPr>
                <w:lang w:eastAsia="en-AU"/>
              </w:rPr>
            </w:pPr>
          </w:p>
        </w:tc>
      </w:tr>
      <w:tr w:rsidR="004A3741" w14:paraId="4F0535CB" w14:textId="77777777" w:rsidTr="00A77398">
        <w:tc>
          <w:tcPr>
            <w:tcW w:w="2110" w:type="dxa"/>
          </w:tcPr>
          <w:p w14:paraId="395C72DB" w14:textId="37260C48" w:rsidR="004A3741" w:rsidRPr="00A77398" w:rsidRDefault="004A3741" w:rsidP="00A77398">
            <w:pPr>
              <w:pStyle w:val="SmallerText-Black"/>
              <w:rPr>
                <w:lang w:eastAsia="en-AU"/>
              </w:rPr>
            </w:pPr>
          </w:p>
        </w:tc>
        <w:tc>
          <w:tcPr>
            <w:tcW w:w="672" w:type="dxa"/>
          </w:tcPr>
          <w:p w14:paraId="2AAF037E" w14:textId="1A43D3EE" w:rsidR="004A3741" w:rsidRPr="00A77398" w:rsidRDefault="004A3741" w:rsidP="00A77398">
            <w:pPr>
              <w:pStyle w:val="SmallerText-Black"/>
              <w:rPr>
                <w:lang w:eastAsia="en-AU"/>
              </w:rPr>
            </w:pPr>
          </w:p>
        </w:tc>
        <w:tc>
          <w:tcPr>
            <w:tcW w:w="1916" w:type="dxa"/>
          </w:tcPr>
          <w:p w14:paraId="1725BAA3" w14:textId="13C2264B" w:rsidR="004A3741" w:rsidRPr="00A77398" w:rsidRDefault="004A3741" w:rsidP="00A77398">
            <w:pPr>
              <w:pStyle w:val="SmallerText-Black"/>
              <w:rPr>
                <w:lang w:eastAsia="en-AU"/>
              </w:rPr>
            </w:pPr>
          </w:p>
        </w:tc>
        <w:tc>
          <w:tcPr>
            <w:tcW w:w="1497" w:type="dxa"/>
          </w:tcPr>
          <w:p w14:paraId="1D75CC18" w14:textId="5ACD5EFE" w:rsidR="004A3741" w:rsidRPr="00A77398" w:rsidRDefault="004A3741" w:rsidP="00A77398">
            <w:pPr>
              <w:pStyle w:val="SmallerText-Black"/>
              <w:rPr>
                <w:lang w:eastAsia="en-AU"/>
              </w:rPr>
            </w:pPr>
          </w:p>
        </w:tc>
        <w:tc>
          <w:tcPr>
            <w:tcW w:w="1789" w:type="dxa"/>
          </w:tcPr>
          <w:p w14:paraId="4B237621" w14:textId="03D34366" w:rsidR="004A3741" w:rsidRPr="00A77398" w:rsidRDefault="004A3741" w:rsidP="00A77398">
            <w:pPr>
              <w:pStyle w:val="SmallerText-Black"/>
              <w:rPr>
                <w:lang w:eastAsia="en-AU"/>
              </w:rPr>
            </w:pPr>
          </w:p>
        </w:tc>
        <w:tc>
          <w:tcPr>
            <w:tcW w:w="1216" w:type="dxa"/>
          </w:tcPr>
          <w:p w14:paraId="2A77BFC8" w14:textId="5BBD2F7A" w:rsidR="004A3741" w:rsidRPr="00A77398" w:rsidRDefault="004A3741" w:rsidP="00A77398">
            <w:pPr>
              <w:pStyle w:val="SmallerText-Black"/>
              <w:rPr>
                <w:lang w:eastAsia="en-AU"/>
              </w:rPr>
            </w:pPr>
          </w:p>
        </w:tc>
      </w:tr>
      <w:tr w:rsidR="004A3741" w14:paraId="339E7584" w14:textId="77777777" w:rsidTr="00A77398">
        <w:tc>
          <w:tcPr>
            <w:tcW w:w="2110" w:type="dxa"/>
          </w:tcPr>
          <w:p w14:paraId="15ED9A4B" w14:textId="59746406" w:rsidR="004A3741" w:rsidRPr="00A77398" w:rsidRDefault="004A3741" w:rsidP="00A77398">
            <w:pPr>
              <w:pStyle w:val="SmallerText-Black"/>
              <w:rPr>
                <w:lang w:eastAsia="en-AU"/>
              </w:rPr>
            </w:pPr>
          </w:p>
        </w:tc>
        <w:tc>
          <w:tcPr>
            <w:tcW w:w="672" w:type="dxa"/>
          </w:tcPr>
          <w:p w14:paraId="5744F826" w14:textId="11ED58CD" w:rsidR="004A3741" w:rsidRPr="00A77398" w:rsidRDefault="004A3741" w:rsidP="00A77398">
            <w:pPr>
              <w:pStyle w:val="SmallerText-Black"/>
              <w:rPr>
                <w:lang w:eastAsia="en-AU"/>
              </w:rPr>
            </w:pPr>
          </w:p>
        </w:tc>
        <w:tc>
          <w:tcPr>
            <w:tcW w:w="1916" w:type="dxa"/>
          </w:tcPr>
          <w:p w14:paraId="0BF0BFE5" w14:textId="32CD8829" w:rsidR="004A3741" w:rsidRPr="00A77398" w:rsidRDefault="004A3741" w:rsidP="00A77398">
            <w:pPr>
              <w:pStyle w:val="SmallerText-Black"/>
              <w:rPr>
                <w:lang w:eastAsia="en-AU"/>
              </w:rPr>
            </w:pPr>
          </w:p>
        </w:tc>
        <w:tc>
          <w:tcPr>
            <w:tcW w:w="1497" w:type="dxa"/>
          </w:tcPr>
          <w:p w14:paraId="2DFE71DC" w14:textId="77777777" w:rsidR="004A3741" w:rsidRPr="00A77398" w:rsidRDefault="004A3741" w:rsidP="00A77398">
            <w:pPr>
              <w:pStyle w:val="SmallerText-Black"/>
              <w:rPr>
                <w:lang w:eastAsia="en-AU"/>
              </w:rPr>
            </w:pPr>
          </w:p>
        </w:tc>
        <w:tc>
          <w:tcPr>
            <w:tcW w:w="1789" w:type="dxa"/>
          </w:tcPr>
          <w:p w14:paraId="1562CB35" w14:textId="4A582699" w:rsidR="004A3741" w:rsidRPr="00A77398" w:rsidRDefault="004A3741" w:rsidP="00A77398">
            <w:pPr>
              <w:pStyle w:val="SmallerText-Black"/>
              <w:rPr>
                <w:lang w:eastAsia="en-AU"/>
              </w:rPr>
            </w:pPr>
          </w:p>
        </w:tc>
        <w:tc>
          <w:tcPr>
            <w:tcW w:w="1216" w:type="dxa"/>
          </w:tcPr>
          <w:p w14:paraId="0A1A7245" w14:textId="49B1F02F" w:rsidR="004A3741" w:rsidRPr="00A77398" w:rsidRDefault="004A3741" w:rsidP="00A77398">
            <w:pPr>
              <w:pStyle w:val="SmallerText-Black"/>
              <w:rPr>
                <w:lang w:eastAsia="en-AU"/>
              </w:rPr>
            </w:pPr>
          </w:p>
        </w:tc>
      </w:tr>
      <w:tr w:rsidR="004A3741" w14:paraId="543269CF" w14:textId="77777777" w:rsidTr="00A77398">
        <w:tc>
          <w:tcPr>
            <w:tcW w:w="2110" w:type="dxa"/>
          </w:tcPr>
          <w:p w14:paraId="610F287C" w14:textId="121333E1" w:rsidR="004A3741" w:rsidRPr="00A77398" w:rsidRDefault="004A3741" w:rsidP="00A77398">
            <w:pPr>
              <w:pStyle w:val="SmallerText-Black"/>
              <w:rPr>
                <w:lang w:eastAsia="en-AU"/>
              </w:rPr>
            </w:pPr>
          </w:p>
        </w:tc>
        <w:tc>
          <w:tcPr>
            <w:tcW w:w="672" w:type="dxa"/>
          </w:tcPr>
          <w:p w14:paraId="1D910D97" w14:textId="43118474" w:rsidR="004A3741" w:rsidRPr="00A77398" w:rsidRDefault="004A3741" w:rsidP="00A77398">
            <w:pPr>
              <w:pStyle w:val="SmallerText-Black"/>
              <w:rPr>
                <w:lang w:eastAsia="en-AU"/>
              </w:rPr>
            </w:pPr>
          </w:p>
        </w:tc>
        <w:tc>
          <w:tcPr>
            <w:tcW w:w="1916" w:type="dxa"/>
          </w:tcPr>
          <w:p w14:paraId="60C32CF3" w14:textId="4C1E578C" w:rsidR="004A3741" w:rsidRPr="00A77398" w:rsidRDefault="004A3741" w:rsidP="00A77398">
            <w:pPr>
              <w:pStyle w:val="SmallerText-Black"/>
              <w:rPr>
                <w:lang w:eastAsia="en-AU"/>
              </w:rPr>
            </w:pPr>
          </w:p>
        </w:tc>
        <w:tc>
          <w:tcPr>
            <w:tcW w:w="1497" w:type="dxa"/>
          </w:tcPr>
          <w:p w14:paraId="3AA050FA" w14:textId="77777777" w:rsidR="004A3741" w:rsidRPr="00A77398" w:rsidRDefault="004A3741" w:rsidP="00A77398">
            <w:pPr>
              <w:pStyle w:val="SmallerText-Black"/>
              <w:rPr>
                <w:lang w:eastAsia="en-AU"/>
              </w:rPr>
            </w:pPr>
          </w:p>
        </w:tc>
        <w:tc>
          <w:tcPr>
            <w:tcW w:w="1789" w:type="dxa"/>
          </w:tcPr>
          <w:p w14:paraId="334F5379" w14:textId="3F94D78F" w:rsidR="004A3741" w:rsidRPr="00A77398" w:rsidRDefault="004A3741" w:rsidP="00A77398">
            <w:pPr>
              <w:pStyle w:val="SmallerText-Black"/>
              <w:rPr>
                <w:lang w:eastAsia="en-AU"/>
              </w:rPr>
            </w:pPr>
          </w:p>
        </w:tc>
        <w:tc>
          <w:tcPr>
            <w:tcW w:w="1216" w:type="dxa"/>
          </w:tcPr>
          <w:p w14:paraId="05421BD5" w14:textId="612E12D1" w:rsidR="004A3741" w:rsidRPr="00A77398" w:rsidRDefault="004A3741" w:rsidP="00A77398">
            <w:pPr>
              <w:pStyle w:val="SmallerText-Black"/>
              <w:rPr>
                <w:lang w:eastAsia="en-AU"/>
              </w:rPr>
            </w:pPr>
          </w:p>
        </w:tc>
      </w:tr>
      <w:tr w:rsidR="004A3741" w14:paraId="6B749548" w14:textId="77777777" w:rsidTr="00A77398">
        <w:tc>
          <w:tcPr>
            <w:tcW w:w="2110" w:type="dxa"/>
          </w:tcPr>
          <w:p w14:paraId="2D120337" w14:textId="77D836CD" w:rsidR="004A3741" w:rsidRPr="00A77398" w:rsidRDefault="004A3741" w:rsidP="00A77398">
            <w:pPr>
              <w:pStyle w:val="SmallerText-Black"/>
              <w:rPr>
                <w:lang w:eastAsia="en-AU"/>
              </w:rPr>
            </w:pPr>
          </w:p>
        </w:tc>
        <w:tc>
          <w:tcPr>
            <w:tcW w:w="672" w:type="dxa"/>
          </w:tcPr>
          <w:p w14:paraId="271226BB" w14:textId="296A8E0C" w:rsidR="004A3741" w:rsidRPr="00A77398" w:rsidRDefault="004A3741" w:rsidP="00A77398">
            <w:pPr>
              <w:pStyle w:val="SmallerText-Black"/>
              <w:rPr>
                <w:lang w:eastAsia="en-AU"/>
              </w:rPr>
            </w:pPr>
          </w:p>
        </w:tc>
        <w:tc>
          <w:tcPr>
            <w:tcW w:w="1916" w:type="dxa"/>
          </w:tcPr>
          <w:p w14:paraId="7E648DED" w14:textId="77777777" w:rsidR="004A3741" w:rsidRPr="00A77398" w:rsidRDefault="004A3741" w:rsidP="00A77398">
            <w:pPr>
              <w:pStyle w:val="SmallerText-Black"/>
              <w:rPr>
                <w:lang w:eastAsia="en-AU"/>
              </w:rPr>
            </w:pPr>
          </w:p>
        </w:tc>
        <w:tc>
          <w:tcPr>
            <w:tcW w:w="1497" w:type="dxa"/>
          </w:tcPr>
          <w:p w14:paraId="72A5AD90" w14:textId="77777777" w:rsidR="004A3741" w:rsidRPr="00A77398" w:rsidRDefault="004A3741" w:rsidP="00A77398">
            <w:pPr>
              <w:pStyle w:val="SmallerText-Black"/>
              <w:rPr>
                <w:lang w:eastAsia="en-AU"/>
              </w:rPr>
            </w:pPr>
          </w:p>
        </w:tc>
        <w:tc>
          <w:tcPr>
            <w:tcW w:w="1789" w:type="dxa"/>
          </w:tcPr>
          <w:p w14:paraId="59005FE0" w14:textId="4AE40A43" w:rsidR="004A3741" w:rsidRPr="00A77398" w:rsidRDefault="004A3741" w:rsidP="00A77398">
            <w:pPr>
              <w:pStyle w:val="SmallerText-Black"/>
              <w:rPr>
                <w:lang w:eastAsia="en-AU"/>
              </w:rPr>
            </w:pPr>
          </w:p>
        </w:tc>
        <w:tc>
          <w:tcPr>
            <w:tcW w:w="1216" w:type="dxa"/>
          </w:tcPr>
          <w:p w14:paraId="7E6B0A3C" w14:textId="05B9FB22" w:rsidR="004A3741" w:rsidRPr="00A77398" w:rsidRDefault="004A3741" w:rsidP="00A77398">
            <w:pPr>
              <w:pStyle w:val="SmallerText-Black"/>
              <w:rPr>
                <w:lang w:eastAsia="en-AU"/>
              </w:rPr>
            </w:pPr>
          </w:p>
        </w:tc>
      </w:tr>
      <w:tr w:rsidR="004A3741" w14:paraId="0926DB25" w14:textId="77777777" w:rsidTr="00A77398">
        <w:tc>
          <w:tcPr>
            <w:tcW w:w="2110" w:type="dxa"/>
          </w:tcPr>
          <w:p w14:paraId="728FE42A" w14:textId="5F463AB2" w:rsidR="004A3741" w:rsidRPr="00A77398" w:rsidRDefault="004A3741" w:rsidP="00A77398">
            <w:pPr>
              <w:pStyle w:val="SmallerText-Black"/>
              <w:rPr>
                <w:lang w:eastAsia="en-AU"/>
              </w:rPr>
            </w:pPr>
          </w:p>
        </w:tc>
        <w:tc>
          <w:tcPr>
            <w:tcW w:w="672" w:type="dxa"/>
          </w:tcPr>
          <w:p w14:paraId="15310696" w14:textId="310671BD" w:rsidR="004A3741" w:rsidRPr="00A77398" w:rsidRDefault="004A3741" w:rsidP="00A77398">
            <w:pPr>
              <w:pStyle w:val="SmallerText-Black"/>
              <w:rPr>
                <w:lang w:eastAsia="en-AU"/>
              </w:rPr>
            </w:pPr>
          </w:p>
        </w:tc>
        <w:tc>
          <w:tcPr>
            <w:tcW w:w="1916" w:type="dxa"/>
          </w:tcPr>
          <w:p w14:paraId="14D66E8E" w14:textId="77777777" w:rsidR="004A3741" w:rsidRPr="00A77398" w:rsidRDefault="004A3741" w:rsidP="00A77398">
            <w:pPr>
              <w:pStyle w:val="SmallerText-Black"/>
              <w:rPr>
                <w:lang w:eastAsia="en-AU"/>
              </w:rPr>
            </w:pPr>
          </w:p>
        </w:tc>
        <w:tc>
          <w:tcPr>
            <w:tcW w:w="1497" w:type="dxa"/>
          </w:tcPr>
          <w:p w14:paraId="015BEAB2" w14:textId="77777777" w:rsidR="004A3741" w:rsidRPr="00A77398" w:rsidRDefault="004A3741" w:rsidP="00A77398">
            <w:pPr>
              <w:pStyle w:val="SmallerText-Black"/>
              <w:rPr>
                <w:lang w:eastAsia="en-AU"/>
              </w:rPr>
            </w:pPr>
          </w:p>
        </w:tc>
        <w:tc>
          <w:tcPr>
            <w:tcW w:w="1789" w:type="dxa"/>
          </w:tcPr>
          <w:p w14:paraId="3E476F7A" w14:textId="784CAFF0" w:rsidR="004A3741" w:rsidRPr="00A77398" w:rsidRDefault="004A3741" w:rsidP="00A77398">
            <w:pPr>
              <w:pStyle w:val="SmallerText-Black"/>
              <w:rPr>
                <w:lang w:eastAsia="en-AU"/>
              </w:rPr>
            </w:pPr>
          </w:p>
        </w:tc>
        <w:tc>
          <w:tcPr>
            <w:tcW w:w="1216" w:type="dxa"/>
          </w:tcPr>
          <w:p w14:paraId="558C79BB" w14:textId="3CBB4B83" w:rsidR="004A3741" w:rsidRPr="00A77398" w:rsidRDefault="004A3741" w:rsidP="00A77398">
            <w:pPr>
              <w:pStyle w:val="SmallerText-Black"/>
              <w:rPr>
                <w:lang w:eastAsia="en-AU"/>
              </w:rPr>
            </w:pPr>
          </w:p>
        </w:tc>
      </w:tr>
      <w:tr w:rsidR="004A3741" w:rsidRPr="00C0797D" w14:paraId="1E497651" w14:textId="77777777" w:rsidTr="00A77398">
        <w:tc>
          <w:tcPr>
            <w:tcW w:w="2110" w:type="dxa"/>
          </w:tcPr>
          <w:p w14:paraId="32B1D69C" w14:textId="03D9361B" w:rsidR="004A3741" w:rsidRPr="00A77398" w:rsidRDefault="004A3741" w:rsidP="00A77398">
            <w:pPr>
              <w:pStyle w:val="SmallerText-Black"/>
              <w:rPr>
                <w:lang w:eastAsia="en-AU"/>
              </w:rPr>
            </w:pPr>
          </w:p>
        </w:tc>
        <w:tc>
          <w:tcPr>
            <w:tcW w:w="672" w:type="dxa"/>
          </w:tcPr>
          <w:p w14:paraId="6B82F30A" w14:textId="28BD5E59" w:rsidR="004A3741" w:rsidRPr="00A77398" w:rsidRDefault="004A3741" w:rsidP="00A77398">
            <w:pPr>
              <w:pStyle w:val="SmallerText-Black"/>
              <w:rPr>
                <w:lang w:eastAsia="en-AU"/>
              </w:rPr>
            </w:pPr>
          </w:p>
        </w:tc>
        <w:tc>
          <w:tcPr>
            <w:tcW w:w="1916" w:type="dxa"/>
          </w:tcPr>
          <w:p w14:paraId="19B2B4B5" w14:textId="77777777" w:rsidR="004A3741" w:rsidRPr="00A77398" w:rsidRDefault="004A3741" w:rsidP="00A77398">
            <w:pPr>
              <w:pStyle w:val="SmallerText-Black"/>
              <w:rPr>
                <w:lang w:eastAsia="en-AU"/>
              </w:rPr>
            </w:pPr>
          </w:p>
        </w:tc>
        <w:tc>
          <w:tcPr>
            <w:tcW w:w="1497" w:type="dxa"/>
          </w:tcPr>
          <w:p w14:paraId="77CB30C8" w14:textId="77777777" w:rsidR="004A3741" w:rsidRPr="00A77398" w:rsidRDefault="004A3741" w:rsidP="00A77398">
            <w:pPr>
              <w:pStyle w:val="SmallerText-Black"/>
              <w:rPr>
                <w:lang w:eastAsia="en-AU"/>
              </w:rPr>
            </w:pPr>
          </w:p>
        </w:tc>
        <w:tc>
          <w:tcPr>
            <w:tcW w:w="1789" w:type="dxa"/>
          </w:tcPr>
          <w:p w14:paraId="491B6F3A" w14:textId="4751D0A0" w:rsidR="004A3741" w:rsidRPr="00A77398" w:rsidRDefault="004A3741" w:rsidP="00A77398">
            <w:pPr>
              <w:pStyle w:val="SmallerText-Black"/>
              <w:rPr>
                <w:lang w:eastAsia="en-AU"/>
              </w:rPr>
            </w:pPr>
          </w:p>
        </w:tc>
        <w:tc>
          <w:tcPr>
            <w:tcW w:w="1216" w:type="dxa"/>
          </w:tcPr>
          <w:p w14:paraId="3C86E69A" w14:textId="2446B31B" w:rsidR="004A3741" w:rsidRPr="00A77398" w:rsidRDefault="004A3741" w:rsidP="00A77398">
            <w:pPr>
              <w:pStyle w:val="SmallerText-Black"/>
              <w:rPr>
                <w:lang w:eastAsia="en-AU"/>
              </w:rPr>
            </w:pPr>
          </w:p>
        </w:tc>
      </w:tr>
      <w:tr w:rsidR="004A3741" w:rsidRPr="00C0797D" w14:paraId="25B63AC2" w14:textId="77777777" w:rsidTr="00A77398">
        <w:tc>
          <w:tcPr>
            <w:tcW w:w="2110" w:type="dxa"/>
          </w:tcPr>
          <w:p w14:paraId="034CC923" w14:textId="1D074AB1" w:rsidR="004A3741" w:rsidRPr="00A77398" w:rsidRDefault="004A3741" w:rsidP="00A77398">
            <w:pPr>
              <w:pStyle w:val="SmallerText-Black"/>
              <w:rPr>
                <w:lang w:eastAsia="en-AU"/>
              </w:rPr>
            </w:pPr>
          </w:p>
        </w:tc>
        <w:tc>
          <w:tcPr>
            <w:tcW w:w="672" w:type="dxa"/>
          </w:tcPr>
          <w:p w14:paraId="33CCF0AC" w14:textId="476C33AD" w:rsidR="004A3741" w:rsidRPr="00A77398" w:rsidRDefault="004A3741" w:rsidP="00A77398">
            <w:pPr>
              <w:pStyle w:val="SmallerText-Black"/>
              <w:rPr>
                <w:lang w:eastAsia="en-AU"/>
              </w:rPr>
            </w:pPr>
          </w:p>
        </w:tc>
        <w:tc>
          <w:tcPr>
            <w:tcW w:w="1916" w:type="dxa"/>
          </w:tcPr>
          <w:p w14:paraId="5839CFBA" w14:textId="77777777" w:rsidR="004A3741" w:rsidRPr="00A77398" w:rsidRDefault="004A3741" w:rsidP="00A77398">
            <w:pPr>
              <w:pStyle w:val="SmallerText-Black"/>
              <w:rPr>
                <w:lang w:eastAsia="en-AU"/>
              </w:rPr>
            </w:pPr>
          </w:p>
        </w:tc>
        <w:tc>
          <w:tcPr>
            <w:tcW w:w="1497" w:type="dxa"/>
          </w:tcPr>
          <w:p w14:paraId="3CE2E9DD" w14:textId="77777777" w:rsidR="004A3741" w:rsidRPr="00A77398" w:rsidRDefault="004A3741" w:rsidP="00A77398">
            <w:pPr>
              <w:pStyle w:val="SmallerText-Black"/>
              <w:rPr>
                <w:lang w:eastAsia="en-AU"/>
              </w:rPr>
            </w:pPr>
          </w:p>
        </w:tc>
        <w:tc>
          <w:tcPr>
            <w:tcW w:w="1789" w:type="dxa"/>
          </w:tcPr>
          <w:p w14:paraId="68328E36" w14:textId="1932A838" w:rsidR="004A3741" w:rsidRPr="00A77398" w:rsidRDefault="004A3741" w:rsidP="00A77398">
            <w:pPr>
              <w:pStyle w:val="SmallerText-Black"/>
              <w:rPr>
                <w:lang w:eastAsia="en-AU"/>
              </w:rPr>
            </w:pPr>
          </w:p>
        </w:tc>
        <w:tc>
          <w:tcPr>
            <w:tcW w:w="1216" w:type="dxa"/>
          </w:tcPr>
          <w:p w14:paraId="7686A008" w14:textId="3EFD5F02" w:rsidR="004A3741" w:rsidRPr="00A77398" w:rsidRDefault="004A3741" w:rsidP="00A77398">
            <w:pPr>
              <w:pStyle w:val="SmallerText-Black"/>
              <w:rPr>
                <w:lang w:eastAsia="en-AU"/>
              </w:rPr>
            </w:pPr>
          </w:p>
        </w:tc>
      </w:tr>
      <w:tr w:rsidR="004A3741" w:rsidRPr="00C0797D" w14:paraId="6CF8620A" w14:textId="77777777" w:rsidTr="00A77398">
        <w:tc>
          <w:tcPr>
            <w:tcW w:w="2110" w:type="dxa"/>
          </w:tcPr>
          <w:p w14:paraId="5AF8F506" w14:textId="486AE4A0" w:rsidR="004A3741" w:rsidRPr="00A77398" w:rsidRDefault="004A3741" w:rsidP="00A77398">
            <w:pPr>
              <w:pStyle w:val="SmallerText-Black"/>
              <w:rPr>
                <w:lang w:eastAsia="en-AU"/>
              </w:rPr>
            </w:pPr>
          </w:p>
        </w:tc>
        <w:tc>
          <w:tcPr>
            <w:tcW w:w="672" w:type="dxa"/>
          </w:tcPr>
          <w:p w14:paraId="1BDCCB23" w14:textId="6026B7ED" w:rsidR="004A3741" w:rsidRPr="00A77398" w:rsidRDefault="004A3741" w:rsidP="00A77398">
            <w:pPr>
              <w:pStyle w:val="SmallerText-Black"/>
              <w:rPr>
                <w:lang w:eastAsia="en-AU"/>
              </w:rPr>
            </w:pPr>
          </w:p>
        </w:tc>
        <w:tc>
          <w:tcPr>
            <w:tcW w:w="1916" w:type="dxa"/>
          </w:tcPr>
          <w:p w14:paraId="0069BD09" w14:textId="77777777" w:rsidR="004A3741" w:rsidRPr="00A77398" w:rsidRDefault="004A3741" w:rsidP="00A77398">
            <w:pPr>
              <w:pStyle w:val="SmallerText-Black"/>
              <w:rPr>
                <w:lang w:eastAsia="en-AU"/>
              </w:rPr>
            </w:pPr>
          </w:p>
        </w:tc>
        <w:tc>
          <w:tcPr>
            <w:tcW w:w="1497" w:type="dxa"/>
          </w:tcPr>
          <w:p w14:paraId="7385A209" w14:textId="77777777" w:rsidR="004A3741" w:rsidRPr="00A77398" w:rsidRDefault="004A3741" w:rsidP="00A77398">
            <w:pPr>
              <w:pStyle w:val="SmallerText-Black"/>
              <w:rPr>
                <w:lang w:eastAsia="en-AU"/>
              </w:rPr>
            </w:pPr>
          </w:p>
        </w:tc>
        <w:tc>
          <w:tcPr>
            <w:tcW w:w="1789" w:type="dxa"/>
          </w:tcPr>
          <w:p w14:paraId="68A63412" w14:textId="303AF070" w:rsidR="004A3741" w:rsidRPr="00A77398" w:rsidRDefault="004A3741" w:rsidP="00A77398">
            <w:pPr>
              <w:pStyle w:val="SmallerText-Black"/>
              <w:rPr>
                <w:lang w:eastAsia="en-AU"/>
              </w:rPr>
            </w:pPr>
          </w:p>
        </w:tc>
        <w:tc>
          <w:tcPr>
            <w:tcW w:w="1216" w:type="dxa"/>
          </w:tcPr>
          <w:p w14:paraId="4B28880E" w14:textId="3BC92FC8" w:rsidR="004A3741" w:rsidRPr="00A77398" w:rsidRDefault="004A3741" w:rsidP="00A77398">
            <w:pPr>
              <w:pStyle w:val="SmallerText-Black"/>
              <w:rPr>
                <w:lang w:eastAsia="en-AU"/>
              </w:rPr>
            </w:pPr>
          </w:p>
        </w:tc>
      </w:tr>
      <w:tr w:rsidR="004A3741" w:rsidRPr="00C0797D" w14:paraId="7D1BF443" w14:textId="77777777" w:rsidTr="00A77398">
        <w:tc>
          <w:tcPr>
            <w:tcW w:w="2110" w:type="dxa"/>
          </w:tcPr>
          <w:p w14:paraId="0FD61B7D" w14:textId="5CDB3832" w:rsidR="004A3741" w:rsidRPr="00A77398" w:rsidRDefault="004A3741" w:rsidP="00A77398">
            <w:pPr>
              <w:pStyle w:val="SmallerText-Black"/>
              <w:rPr>
                <w:lang w:eastAsia="en-AU"/>
              </w:rPr>
            </w:pPr>
          </w:p>
        </w:tc>
        <w:tc>
          <w:tcPr>
            <w:tcW w:w="672" w:type="dxa"/>
          </w:tcPr>
          <w:p w14:paraId="23E935A5" w14:textId="4A0FD7EB" w:rsidR="004A3741" w:rsidRPr="00A77398" w:rsidRDefault="004A3741" w:rsidP="00A77398">
            <w:pPr>
              <w:pStyle w:val="SmallerText-Black"/>
              <w:rPr>
                <w:lang w:eastAsia="en-AU"/>
              </w:rPr>
            </w:pPr>
          </w:p>
        </w:tc>
        <w:tc>
          <w:tcPr>
            <w:tcW w:w="1916" w:type="dxa"/>
          </w:tcPr>
          <w:p w14:paraId="44BBCD5D" w14:textId="77777777" w:rsidR="004A3741" w:rsidRPr="00A77398" w:rsidRDefault="004A3741" w:rsidP="00A77398">
            <w:pPr>
              <w:pStyle w:val="SmallerText-Black"/>
              <w:rPr>
                <w:lang w:eastAsia="en-AU"/>
              </w:rPr>
            </w:pPr>
          </w:p>
        </w:tc>
        <w:tc>
          <w:tcPr>
            <w:tcW w:w="1497" w:type="dxa"/>
          </w:tcPr>
          <w:p w14:paraId="73C23B21" w14:textId="77777777" w:rsidR="004A3741" w:rsidRPr="00A77398" w:rsidRDefault="004A3741" w:rsidP="00A77398">
            <w:pPr>
              <w:pStyle w:val="SmallerText-Black"/>
              <w:rPr>
                <w:lang w:eastAsia="en-AU"/>
              </w:rPr>
            </w:pPr>
          </w:p>
        </w:tc>
        <w:tc>
          <w:tcPr>
            <w:tcW w:w="1789" w:type="dxa"/>
          </w:tcPr>
          <w:p w14:paraId="7D6352BA" w14:textId="51DA9841" w:rsidR="004A3741" w:rsidRPr="00A77398" w:rsidRDefault="004A3741" w:rsidP="00A77398">
            <w:pPr>
              <w:pStyle w:val="SmallerText-Black"/>
              <w:rPr>
                <w:lang w:eastAsia="en-AU"/>
              </w:rPr>
            </w:pPr>
          </w:p>
        </w:tc>
        <w:tc>
          <w:tcPr>
            <w:tcW w:w="1216" w:type="dxa"/>
          </w:tcPr>
          <w:p w14:paraId="66699F95" w14:textId="47D1ACAF" w:rsidR="004A3741" w:rsidRPr="00A77398" w:rsidRDefault="004A3741" w:rsidP="00A77398">
            <w:pPr>
              <w:pStyle w:val="SmallerText-Black"/>
              <w:rPr>
                <w:lang w:eastAsia="en-AU"/>
              </w:rPr>
            </w:pPr>
          </w:p>
        </w:tc>
      </w:tr>
      <w:tr w:rsidR="004A3741" w:rsidRPr="00C0797D" w14:paraId="6815B840" w14:textId="77777777" w:rsidTr="00A77398">
        <w:tc>
          <w:tcPr>
            <w:tcW w:w="2110" w:type="dxa"/>
          </w:tcPr>
          <w:p w14:paraId="3476A614" w14:textId="7453BBD2" w:rsidR="004A3741" w:rsidRPr="00A77398" w:rsidRDefault="004A3741" w:rsidP="00A77398">
            <w:pPr>
              <w:pStyle w:val="SmallerText-Black"/>
              <w:rPr>
                <w:lang w:eastAsia="en-AU"/>
              </w:rPr>
            </w:pPr>
          </w:p>
        </w:tc>
        <w:tc>
          <w:tcPr>
            <w:tcW w:w="672" w:type="dxa"/>
          </w:tcPr>
          <w:p w14:paraId="46CE0AEE" w14:textId="69336918" w:rsidR="004A3741" w:rsidRPr="00A77398" w:rsidRDefault="004A3741" w:rsidP="00A77398">
            <w:pPr>
              <w:pStyle w:val="SmallerText-Black"/>
              <w:rPr>
                <w:lang w:eastAsia="en-AU"/>
              </w:rPr>
            </w:pPr>
          </w:p>
        </w:tc>
        <w:tc>
          <w:tcPr>
            <w:tcW w:w="1916" w:type="dxa"/>
          </w:tcPr>
          <w:p w14:paraId="6986391B" w14:textId="77777777" w:rsidR="004A3741" w:rsidRPr="00A77398" w:rsidRDefault="004A3741" w:rsidP="00A77398">
            <w:pPr>
              <w:pStyle w:val="SmallerText-Black"/>
              <w:rPr>
                <w:lang w:eastAsia="en-AU"/>
              </w:rPr>
            </w:pPr>
          </w:p>
        </w:tc>
        <w:tc>
          <w:tcPr>
            <w:tcW w:w="1497" w:type="dxa"/>
          </w:tcPr>
          <w:p w14:paraId="5D49A92F" w14:textId="77777777" w:rsidR="004A3741" w:rsidRPr="00A77398" w:rsidRDefault="004A3741" w:rsidP="00A77398">
            <w:pPr>
              <w:pStyle w:val="SmallerText-Black"/>
              <w:rPr>
                <w:lang w:eastAsia="en-AU"/>
              </w:rPr>
            </w:pPr>
          </w:p>
        </w:tc>
        <w:tc>
          <w:tcPr>
            <w:tcW w:w="1789" w:type="dxa"/>
          </w:tcPr>
          <w:p w14:paraId="6DEC4AE3" w14:textId="03DA4FC8" w:rsidR="004A3741" w:rsidRPr="00A77398" w:rsidRDefault="004A3741" w:rsidP="00A77398">
            <w:pPr>
              <w:pStyle w:val="SmallerText-Black"/>
              <w:rPr>
                <w:lang w:eastAsia="en-AU"/>
              </w:rPr>
            </w:pPr>
          </w:p>
        </w:tc>
        <w:tc>
          <w:tcPr>
            <w:tcW w:w="1216" w:type="dxa"/>
          </w:tcPr>
          <w:p w14:paraId="1D01C600" w14:textId="6107D098" w:rsidR="004A3741" w:rsidRPr="00A77398" w:rsidRDefault="004A3741" w:rsidP="00A77398">
            <w:pPr>
              <w:pStyle w:val="SmallerText-Black"/>
              <w:rPr>
                <w:lang w:eastAsia="en-AU"/>
              </w:rPr>
            </w:pPr>
          </w:p>
        </w:tc>
      </w:tr>
      <w:tr w:rsidR="004A3741" w14:paraId="686ED4ED" w14:textId="77777777" w:rsidTr="00A77398">
        <w:tc>
          <w:tcPr>
            <w:tcW w:w="2110" w:type="dxa"/>
          </w:tcPr>
          <w:p w14:paraId="244A6FAE" w14:textId="409195D2" w:rsidR="004A3741" w:rsidRPr="00A77398" w:rsidRDefault="004A3741" w:rsidP="00A77398">
            <w:pPr>
              <w:pStyle w:val="SmallerText-Black"/>
              <w:rPr>
                <w:lang w:eastAsia="en-AU"/>
              </w:rPr>
            </w:pPr>
          </w:p>
        </w:tc>
        <w:tc>
          <w:tcPr>
            <w:tcW w:w="672" w:type="dxa"/>
          </w:tcPr>
          <w:p w14:paraId="56AB266C" w14:textId="45614B46" w:rsidR="004A3741" w:rsidRPr="00A77398" w:rsidRDefault="004A3741" w:rsidP="00A77398">
            <w:pPr>
              <w:pStyle w:val="SmallerText-Black"/>
              <w:rPr>
                <w:lang w:eastAsia="en-AU"/>
              </w:rPr>
            </w:pPr>
          </w:p>
        </w:tc>
        <w:tc>
          <w:tcPr>
            <w:tcW w:w="1916" w:type="dxa"/>
          </w:tcPr>
          <w:p w14:paraId="7EEDF09F" w14:textId="77777777" w:rsidR="004A3741" w:rsidRPr="00A77398" w:rsidRDefault="004A3741" w:rsidP="00A77398">
            <w:pPr>
              <w:pStyle w:val="SmallerText-Black"/>
              <w:rPr>
                <w:lang w:eastAsia="en-AU"/>
              </w:rPr>
            </w:pPr>
          </w:p>
        </w:tc>
        <w:tc>
          <w:tcPr>
            <w:tcW w:w="1497" w:type="dxa"/>
          </w:tcPr>
          <w:p w14:paraId="0934F97A" w14:textId="77777777" w:rsidR="004A3741" w:rsidRPr="00A77398" w:rsidRDefault="004A3741" w:rsidP="00A77398">
            <w:pPr>
              <w:pStyle w:val="SmallerText-Black"/>
              <w:rPr>
                <w:lang w:eastAsia="en-AU"/>
              </w:rPr>
            </w:pPr>
          </w:p>
        </w:tc>
        <w:tc>
          <w:tcPr>
            <w:tcW w:w="1789" w:type="dxa"/>
          </w:tcPr>
          <w:p w14:paraId="50537E95" w14:textId="3E2C5262" w:rsidR="004A3741" w:rsidRPr="00A77398" w:rsidRDefault="004A3741" w:rsidP="00A77398">
            <w:pPr>
              <w:pStyle w:val="SmallerText-Black"/>
              <w:rPr>
                <w:lang w:eastAsia="en-AU"/>
              </w:rPr>
            </w:pPr>
          </w:p>
        </w:tc>
        <w:tc>
          <w:tcPr>
            <w:tcW w:w="1216" w:type="dxa"/>
          </w:tcPr>
          <w:p w14:paraId="2E2BFBFD" w14:textId="4B595C07" w:rsidR="004A3741" w:rsidRPr="00A77398" w:rsidRDefault="004A3741" w:rsidP="00A77398">
            <w:pPr>
              <w:pStyle w:val="SmallerText-Black"/>
              <w:rPr>
                <w:lang w:eastAsia="en-AU"/>
              </w:rPr>
            </w:pPr>
          </w:p>
        </w:tc>
      </w:tr>
      <w:tr w:rsidR="004A3741" w14:paraId="1DF2E316" w14:textId="77777777" w:rsidTr="00A77398">
        <w:tc>
          <w:tcPr>
            <w:tcW w:w="2110" w:type="dxa"/>
          </w:tcPr>
          <w:p w14:paraId="7EEB74E4" w14:textId="77777777" w:rsidR="004A3741" w:rsidRPr="00A77398" w:rsidRDefault="004A3741" w:rsidP="00A77398">
            <w:pPr>
              <w:pStyle w:val="SmallerText-Black"/>
              <w:rPr>
                <w:lang w:eastAsia="en-AU"/>
              </w:rPr>
            </w:pPr>
          </w:p>
        </w:tc>
        <w:tc>
          <w:tcPr>
            <w:tcW w:w="672" w:type="dxa"/>
          </w:tcPr>
          <w:p w14:paraId="29F04524" w14:textId="77777777" w:rsidR="004A3741" w:rsidRPr="00A77398" w:rsidRDefault="004A3741" w:rsidP="00A77398">
            <w:pPr>
              <w:pStyle w:val="SmallerText-Black"/>
              <w:rPr>
                <w:lang w:eastAsia="en-AU"/>
              </w:rPr>
            </w:pPr>
          </w:p>
        </w:tc>
        <w:tc>
          <w:tcPr>
            <w:tcW w:w="1916" w:type="dxa"/>
          </w:tcPr>
          <w:p w14:paraId="019948BA" w14:textId="77777777" w:rsidR="004A3741" w:rsidRPr="00A77398" w:rsidRDefault="004A3741" w:rsidP="00A77398">
            <w:pPr>
              <w:pStyle w:val="SmallerText-Black"/>
              <w:rPr>
                <w:lang w:eastAsia="en-AU"/>
              </w:rPr>
            </w:pPr>
          </w:p>
        </w:tc>
        <w:tc>
          <w:tcPr>
            <w:tcW w:w="1497" w:type="dxa"/>
          </w:tcPr>
          <w:p w14:paraId="7087C875" w14:textId="77777777" w:rsidR="004A3741" w:rsidRPr="00A77398" w:rsidRDefault="004A3741" w:rsidP="00A77398">
            <w:pPr>
              <w:pStyle w:val="SmallerText-Black"/>
              <w:rPr>
                <w:lang w:eastAsia="en-AU"/>
              </w:rPr>
            </w:pPr>
          </w:p>
        </w:tc>
        <w:tc>
          <w:tcPr>
            <w:tcW w:w="1789" w:type="dxa"/>
          </w:tcPr>
          <w:p w14:paraId="242215E3" w14:textId="77777777" w:rsidR="004A3741" w:rsidRPr="00A77398" w:rsidRDefault="004A3741" w:rsidP="00A77398">
            <w:pPr>
              <w:pStyle w:val="SmallerText-Black"/>
              <w:rPr>
                <w:lang w:eastAsia="en-AU"/>
              </w:rPr>
            </w:pPr>
          </w:p>
        </w:tc>
        <w:tc>
          <w:tcPr>
            <w:tcW w:w="1216" w:type="dxa"/>
          </w:tcPr>
          <w:p w14:paraId="4AAE5B57" w14:textId="77777777" w:rsidR="004A3741" w:rsidRPr="00A77398" w:rsidRDefault="004A3741" w:rsidP="00A77398">
            <w:pPr>
              <w:pStyle w:val="SmallerText-Black"/>
              <w:rPr>
                <w:lang w:eastAsia="en-AU"/>
              </w:rPr>
            </w:pPr>
          </w:p>
        </w:tc>
      </w:tr>
      <w:tr w:rsidR="004A3741" w14:paraId="2721C586" w14:textId="77777777" w:rsidTr="00A77398">
        <w:tc>
          <w:tcPr>
            <w:tcW w:w="2110" w:type="dxa"/>
          </w:tcPr>
          <w:p w14:paraId="09FE8B9A" w14:textId="77777777" w:rsidR="004A3741" w:rsidRPr="00A77398" w:rsidRDefault="004A3741" w:rsidP="00A77398">
            <w:pPr>
              <w:pStyle w:val="SmallerText-Black"/>
              <w:rPr>
                <w:lang w:eastAsia="en-AU"/>
              </w:rPr>
            </w:pPr>
          </w:p>
        </w:tc>
        <w:tc>
          <w:tcPr>
            <w:tcW w:w="672" w:type="dxa"/>
          </w:tcPr>
          <w:p w14:paraId="053E46CD" w14:textId="77777777" w:rsidR="004A3741" w:rsidRPr="00A77398" w:rsidRDefault="004A3741" w:rsidP="00A77398">
            <w:pPr>
              <w:pStyle w:val="SmallerText-Black"/>
              <w:rPr>
                <w:lang w:eastAsia="en-AU"/>
              </w:rPr>
            </w:pPr>
          </w:p>
        </w:tc>
        <w:tc>
          <w:tcPr>
            <w:tcW w:w="1916" w:type="dxa"/>
          </w:tcPr>
          <w:p w14:paraId="412ECE43" w14:textId="77777777" w:rsidR="004A3741" w:rsidRPr="00A77398" w:rsidRDefault="004A3741" w:rsidP="00A77398">
            <w:pPr>
              <w:pStyle w:val="SmallerText-Black"/>
              <w:rPr>
                <w:lang w:eastAsia="en-AU"/>
              </w:rPr>
            </w:pPr>
          </w:p>
        </w:tc>
        <w:tc>
          <w:tcPr>
            <w:tcW w:w="1497" w:type="dxa"/>
          </w:tcPr>
          <w:p w14:paraId="3BABA520" w14:textId="77777777" w:rsidR="004A3741" w:rsidRPr="00A77398" w:rsidRDefault="004A3741" w:rsidP="00A77398">
            <w:pPr>
              <w:pStyle w:val="SmallerText-Black"/>
              <w:rPr>
                <w:lang w:eastAsia="en-AU"/>
              </w:rPr>
            </w:pPr>
          </w:p>
        </w:tc>
        <w:tc>
          <w:tcPr>
            <w:tcW w:w="1789" w:type="dxa"/>
          </w:tcPr>
          <w:p w14:paraId="42EA8CB9" w14:textId="77777777" w:rsidR="004A3741" w:rsidRPr="00A77398" w:rsidRDefault="004A3741" w:rsidP="00A77398">
            <w:pPr>
              <w:pStyle w:val="SmallerText-Black"/>
              <w:rPr>
                <w:lang w:eastAsia="en-AU"/>
              </w:rPr>
            </w:pPr>
          </w:p>
        </w:tc>
        <w:tc>
          <w:tcPr>
            <w:tcW w:w="1216" w:type="dxa"/>
          </w:tcPr>
          <w:p w14:paraId="3B2575B7" w14:textId="77777777" w:rsidR="004A3741" w:rsidRPr="00A77398" w:rsidRDefault="004A3741" w:rsidP="00A77398">
            <w:pPr>
              <w:pStyle w:val="SmallerText-Black"/>
              <w:rPr>
                <w:lang w:eastAsia="en-AU"/>
              </w:rPr>
            </w:pPr>
          </w:p>
        </w:tc>
      </w:tr>
      <w:tr w:rsidR="004A3741" w14:paraId="3DBF9EFA" w14:textId="77777777" w:rsidTr="00A77398">
        <w:tc>
          <w:tcPr>
            <w:tcW w:w="2110" w:type="dxa"/>
          </w:tcPr>
          <w:p w14:paraId="55A36990" w14:textId="77777777" w:rsidR="004A3741" w:rsidRPr="00A77398" w:rsidRDefault="004A3741" w:rsidP="00A77398">
            <w:pPr>
              <w:pStyle w:val="SmallerText-Black"/>
              <w:rPr>
                <w:lang w:eastAsia="en-AU"/>
              </w:rPr>
            </w:pPr>
          </w:p>
        </w:tc>
        <w:tc>
          <w:tcPr>
            <w:tcW w:w="672" w:type="dxa"/>
          </w:tcPr>
          <w:p w14:paraId="7915A8E1" w14:textId="77777777" w:rsidR="004A3741" w:rsidRPr="00A77398" w:rsidRDefault="004A3741" w:rsidP="00A77398">
            <w:pPr>
              <w:pStyle w:val="SmallerText-Black"/>
              <w:rPr>
                <w:lang w:eastAsia="en-AU"/>
              </w:rPr>
            </w:pPr>
          </w:p>
        </w:tc>
        <w:tc>
          <w:tcPr>
            <w:tcW w:w="1916" w:type="dxa"/>
          </w:tcPr>
          <w:p w14:paraId="4EFCAB56" w14:textId="77777777" w:rsidR="004A3741" w:rsidRPr="00A77398" w:rsidRDefault="004A3741" w:rsidP="00A77398">
            <w:pPr>
              <w:pStyle w:val="SmallerText-Black"/>
              <w:rPr>
                <w:lang w:eastAsia="en-AU"/>
              </w:rPr>
            </w:pPr>
          </w:p>
        </w:tc>
        <w:tc>
          <w:tcPr>
            <w:tcW w:w="1497" w:type="dxa"/>
          </w:tcPr>
          <w:p w14:paraId="4E45D5C9" w14:textId="77777777" w:rsidR="004A3741" w:rsidRPr="00A77398" w:rsidRDefault="004A3741" w:rsidP="00A77398">
            <w:pPr>
              <w:pStyle w:val="SmallerText-Black"/>
              <w:rPr>
                <w:lang w:eastAsia="en-AU"/>
              </w:rPr>
            </w:pPr>
          </w:p>
        </w:tc>
        <w:tc>
          <w:tcPr>
            <w:tcW w:w="1789" w:type="dxa"/>
          </w:tcPr>
          <w:p w14:paraId="68276E29" w14:textId="77777777" w:rsidR="004A3741" w:rsidRPr="00A77398" w:rsidRDefault="004A3741" w:rsidP="00A77398">
            <w:pPr>
              <w:pStyle w:val="SmallerText-Black"/>
              <w:rPr>
                <w:lang w:eastAsia="en-AU"/>
              </w:rPr>
            </w:pPr>
          </w:p>
        </w:tc>
        <w:tc>
          <w:tcPr>
            <w:tcW w:w="1216" w:type="dxa"/>
          </w:tcPr>
          <w:p w14:paraId="4BBA1B8C" w14:textId="77777777" w:rsidR="004A3741" w:rsidRPr="00A77398" w:rsidRDefault="004A3741" w:rsidP="00A77398">
            <w:pPr>
              <w:pStyle w:val="SmallerText-Black"/>
              <w:rPr>
                <w:lang w:eastAsia="en-AU"/>
              </w:rPr>
            </w:pPr>
          </w:p>
        </w:tc>
      </w:tr>
      <w:tr w:rsidR="004A3741" w14:paraId="2712F8AC" w14:textId="77777777" w:rsidTr="00A77398">
        <w:tc>
          <w:tcPr>
            <w:tcW w:w="2110" w:type="dxa"/>
          </w:tcPr>
          <w:p w14:paraId="7B42C3D8" w14:textId="77777777" w:rsidR="004A3741" w:rsidRPr="00A77398" w:rsidRDefault="004A3741" w:rsidP="00A77398">
            <w:pPr>
              <w:pStyle w:val="SmallerText-Black"/>
              <w:rPr>
                <w:lang w:eastAsia="en-AU"/>
              </w:rPr>
            </w:pPr>
          </w:p>
        </w:tc>
        <w:tc>
          <w:tcPr>
            <w:tcW w:w="672" w:type="dxa"/>
          </w:tcPr>
          <w:p w14:paraId="4B602C4E" w14:textId="77777777" w:rsidR="004A3741" w:rsidRPr="00A77398" w:rsidRDefault="004A3741" w:rsidP="00A77398">
            <w:pPr>
              <w:pStyle w:val="SmallerText-Black"/>
              <w:rPr>
                <w:lang w:eastAsia="en-AU"/>
              </w:rPr>
            </w:pPr>
          </w:p>
        </w:tc>
        <w:tc>
          <w:tcPr>
            <w:tcW w:w="1916" w:type="dxa"/>
          </w:tcPr>
          <w:p w14:paraId="43908979" w14:textId="77777777" w:rsidR="004A3741" w:rsidRPr="00A77398" w:rsidRDefault="004A3741" w:rsidP="00A77398">
            <w:pPr>
              <w:pStyle w:val="SmallerText-Black"/>
              <w:rPr>
                <w:lang w:eastAsia="en-AU"/>
              </w:rPr>
            </w:pPr>
          </w:p>
        </w:tc>
        <w:tc>
          <w:tcPr>
            <w:tcW w:w="1497" w:type="dxa"/>
          </w:tcPr>
          <w:p w14:paraId="1AF6B855" w14:textId="77777777" w:rsidR="004A3741" w:rsidRPr="00A77398" w:rsidRDefault="004A3741" w:rsidP="00A77398">
            <w:pPr>
              <w:pStyle w:val="SmallerText-Black"/>
              <w:rPr>
                <w:lang w:eastAsia="en-AU"/>
              </w:rPr>
            </w:pPr>
          </w:p>
        </w:tc>
        <w:tc>
          <w:tcPr>
            <w:tcW w:w="1789" w:type="dxa"/>
          </w:tcPr>
          <w:p w14:paraId="060A5266" w14:textId="77777777" w:rsidR="004A3741" w:rsidRPr="00A77398" w:rsidRDefault="004A3741" w:rsidP="00A77398">
            <w:pPr>
              <w:pStyle w:val="SmallerText-Black"/>
              <w:rPr>
                <w:lang w:eastAsia="en-AU"/>
              </w:rPr>
            </w:pPr>
          </w:p>
        </w:tc>
        <w:tc>
          <w:tcPr>
            <w:tcW w:w="1216" w:type="dxa"/>
          </w:tcPr>
          <w:p w14:paraId="5507CB66" w14:textId="77777777" w:rsidR="004A3741" w:rsidRPr="00A77398" w:rsidRDefault="004A3741" w:rsidP="00A77398">
            <w:pPr>
              <w:pStyle w:val="SmallerText-Black"/>
              <w:rPr>
                <w:lang w:eastAsia="en-AU"/>
              </w:rPr>
            </w:pPr>
          </w:p>
        </w:tc>
      </w:tr>
      <w:tr w:rsidR="004A3741" w14:paraId="244FB8D1" w14:textId="77777777" w:rsidTr="00A77398">
        <w:tc>
          <w:tcPr>
            <w:tcW w:w="2110" w:type="dxa"/>
          </w:tcPr>
          <w:p w14:paraId="1DDAB88D" w14:textId="77777777" w:rsidR="004A3741" w:rsidRPr="00A77398" w:rsidRDefault="004A3741" w:rsidP="00A77398">
            <w:pPr>
              <w:pStyle w:val="SmallerText-Black"/>
              <w:rPr>
                <w:lang w:eastAsia="en-AU"/>
              </w:rPr>
            </w:pPr>
          </w:p>
        </w:tc>
        <w:tc>
          <w:tcPr>
            <w:tcW w:w="672" w:type="dxa"/>
          </w:tcPr>
          <w:p w14:paraId="6AE6B96F" w14:textId="77777777" w:rsidR="004A3741" w:rsidRPr="00A77398" w:rsidRDefault="004A3741" w:rsidP="00A77398">
            <w:pPr>
              <w:pStyle w:val="SmallerText-Black"/>
              <w:rPr>
                <w:lang w:eastAsia="en-AU"/>
              </w:rPr>
            </w:pPr>
          </w:p>
        </w:tc>
        <w:tc>
          <w:tcPr>
            <w:tcW w:w="1916" w:type="dxa"/>
          </w:tcPr>
          <w:p w14:paraId="3064CAB7" w14:textId="77777777" w:rsidR="004A3741" w:rsidRPr="00A77398" w:rsidRDefault="004A3741" w:rsidP="00A77398">
            <w:pPr>
              <w:pStyle w:val="SmallerText-Black"/>
              <w:rPr>
                <w:lang w:eastAsia="en-AU"/>
              </w:rPr>
            </w:pPr>
          </w:p>
        </w:tc>
        <w:tc>
          <w:tcPr>
            <w:tcW w:w="1497" w:type="dxa"/>
          </w:tcPr>
          <w:p w14:paraId="25C19DD5" w14:textId="77777777" w:rsidR="004A3741" w:rsidRPr="00A77398" w:rsidRDefault="004A3741" w:rsidP="00A77398">
            <w:pPr>
              <w:pStyle w:val="SmallerText-Black"/>
              <w:rPr>
                <w:lang w:eastAsia="en-AU"/>
              </w:rPr>
            </w:pPr>
          </w:p>
        </w:tc>
        <w:tc>
          <w:tcPr>
            <w:tcW w:w="1789" w:type="dxa"/>
          </w:tcPr>
          <w:p w14:paraId="0FD0B592" w14:textId="77777777" w:rsidR="004A3741" w:rsidRPr="00A77398" w:rsidRDefault="004A3741" w:rsidP="00A77398">
            <w:pPr>
              <w:pStyle w:val="SmallerText-Black"/>
              <w:rPr>
                <w:lang w:eastAsia="en-AU"/>
              </w:rPr>
            </w:pPr>
          </w:p>
        </w:tc>
        <w:tc>
          <w:tcPr>
            <w:tcW w:w="1216" w:type="dxa"/>
          </w:tcPr>
          <w:p w14:paraId="54D25690" w14:textId="77777777" w:rsidR="004A3741" w:rsidRPr="00A77398" w:rsidRDefault="004A3741" w:rsidP="00A77398">
            <w:pPr>
              <w:pStyle w:val="SmallerText-Black"/>
              <w:rPr>
                <w:lang w:eastAsia="en-AU"/>
              </w:rPr>
            </w:pPr>
          </w:p>
        </w:tc>
      </w:tr>
      <w:tr w:rsidR="004A3741" w14:paraId="4A755D7B" w14:textId="77777777" w:rsidTr="00A77398">
        <w:tc>
          <w:tcPr>
            <w:tcW w:w="2110" w:type="dxa"/>
          </w:tcPr>
          <w:p w14:paraId="2171EFFC" w14:textId="77777777" w:rsidR="004A3741" w:rsidRPr="00A77398" w:rsidRDefault="004A3741" w:rsidP="00A77398">
            <w:pPr>
              <w:pStyle w:val="SmallerText-Black"/>
              <w:rPr>
                <w:lang w:eastAsia="en-AU"/>
              </w:rPr>
            </w:pPr>
          </w:p>
        </w:tc>
        <w:tc>
          <w:tcPr>
            <w:tcW w:w="672" w:type="dxa"/>
          </w:tcPr>
          <w:p w14:paraId="2B106A05" w14:textId="77777777" w:rsidR="004A3741" w:rsidRPr="00A77398" w:rsidRDefault="004A3741" w:rsidP="00A77398">
            <w:pPr>
              <w:pStyle w:val="SmallerText-Black"/>
              <w:rPr>
                <w:lang w:eastAsia="en-AU"/>
              </w:rPr>
            </w:pPr>
          </w:p>
        </w:tc>
        <w:tc>
          <w:tcPr>
            <w:tcW w:w="1916" w:type="dxa"/>
          </w:tcPr>
          <w:p w14:paraId="2FC002A1" w14:textId="77777777" w:rsidR="004A3741" w:rsidRPr="00A77398" w:rsidRDefault="004A3741" w:rsidP="00A77398">
            <w:pPr>
              <w:pStyle w:val="SmallerText-Black"/>
              <w:rPr>
                <w:lang w:eastAsia="en-AU"/>
              </w:rPr>
            </w:pPr>
          </w:p>
        </w:tc>
        <w:tc>
          <w:tcPr>
            <w:tcW w:w="1497" w:type="dxa"/>
          </w:tcPr>
          <w:p w14:paraId="7431B8E5" w14:textId="77777777" w:rsidR="004A3741" w:rsidRPr="00A77398" w:rsidRDefault="004A3741" w:rsidP="00A77398">
            <w:pPr>
              <w:pStyle w:val="SmallerText-Black"/>
              <w:rPr>
                <w:lang w:eastAsia="en-AU"/>
              </w:rPr>
            </w:pPr>
          </w:p>
        </w:tc>
        <w:tc>
          <w:tcPr>
            <w:tcW w:w="1789" w:type="dxa"/>
          </w:tcPr>
          <w:p w14:paraId="328F244D" w14:textId="77777777" w:rsidR="004A3741" w:rsidRPr="00A77398" w:rsidRDefault="004A3741" w:rsidP="00A77398">
            <w:pPr>
              <w:pStyle w:val="SmallerText-Black"/>
              <w:rPr>
                <w:lang w:eastAsia="en-AU"/>
              </w:rPr>
            </w:pPr>
          </w:p>
        </w:tc>
        <w:tc>
          <w:tcPr>
            <w:tcW w:w="1216" w:type="dxa"/>
          </w:tcPr>
          <w:p w14:paraId="3870623C" w14:textId="77777777" w:rsidR="004A3741" w:rsidRPr="00A77398" w:rsidRDefault="004A3741" w:rsidP="00A77398">
            <w:pPr>
              <w:pStyle w:val="SmallerText-Black"/>
              <w:rPr>
                <w:lang w:eastAsia="en-AU"/>
              </w:rPr>
            </w:pPr>
          </w:p>
        </w:tc>
      </w:tr>
      <w:tr w:rsidR="004A3741" w14:paraId="40AB2F77" w14:textId="77777777" w:rsidTr="00A77398">
        <w:tc>
          <w:tcPr>
            <w:tcW w:w="2110" w:type="dxa"/>
          </w:tcPr>
          <w:p w14:paraId="13900EAE" w14:textId="77777777" w:rsidR="004A3741" w:rsidRPr="00A77398" w:rsidRDefault="004A3741" w:rsidP="00A77398">
            <w:pPr>
              <w:pStyle w:val="SmallerText-Black"/>
              <w:rPr>
                <w:lang w:eastAsia="en-AU"/>
              </w:rPr>
            </w:pPr>
          </w:p>
        </w:tc>
        <w:tc>
          <w:tcPr>
            <w:tcW w:w="672" w:type="dxa"/>
          </w:tcPr>
          <w:p w14:paraId="188FD845" w14:textId="77777777" w:rsidR="004A3741" w:rsidRPr="00A77398" w:rsidRDefault="004A3741" w:rsidP="00A77398">
            <w:pPr>
              <w:pStyle w:val="SmallerText-Black"/>
              <w:rPr>
                <w:lang w:eastAsia="en-AU"/>
              </w:rPr>
            </w:pPr>
          </w:p>
        </w:tc>
        <w:tc>
          <w:tcPr>
            <w:tcW w:w="1916" w:type="dxa"/>
          </w:tcPr>
          <w:p w14:paraId="6168853D" w14:textId="77777777" w:rsidR="004A3741" w:rsidRPr="00A77398" w:rsidRDefault="004A3741" w:rsidP="00A77398">
            <w:pPr>
              <w:pStyle w:val="SmallerText-Black"/>
              <w:rPr>
                <w:lang w:eastAsia="en-AU"/>
              </w:rPr>
            </w:pPr>
          </w:p>
        </w:tc>
        <w:tc>
          <w:tcPr>
            <w:tcW w:w="1497" w:type="dxa"/>
          </w:tcPr>
          <w:p w14:paraId="01CC5B84" w14:textId="77777777" w:rsidR="004A3741" w:rsidRPr="00A77398" w:rsidRDefault="004A3741" w:rsidP="00A77398">
            <w:pPr>
              <w:pStyle w:val="SmallerText-Black"/>
              <w:rPr>
                <w:lang w:eastAsia="en-AU"/>
              </w:rPr>
            </w:pPr>
          </w:p>
        </w:tc>
        <w:tc>
          <w:tcPr>
            <w:tcW w:w="1789" w:type="dxa"/>
          </w:tcPr>
          <w:p w14:paraId="17DF8F14" w14:textId="77777777" w:rsidR="004A3741" w:rsidRPr="00A77398" w:rsidRDefault="004A3741" w:rsidP="00A77398">
            <w:pPr>
              <w:pStyle w:val="SmallerText-Black"/>
              <w:rPr>
                <w:lang w:eastAsia="en-AU"/>
              </w:rPr>
            </w:pPr>
          </w:p>
        </w:tc>
        <w:tc>
          <w:tcPr>
            <w:tcW w:w="1216" w:type="dxa"/>
          </w:tcPr>
          <w:p w14:paraId="7680A79D" w14:textId="77777777" w:rsidR="004A3741" w:rsidRPr="00A77398" w:rsidRDefault="004A3741" w:rsidP="00A77398">
            <w:pPr>
              <w:pStyle w:val="SmallerText-Black"/>
              <w:rPr>
                <w:lang w:eastAsia="en-AU"/>
              </w:rPr>
            </w:pPr>
          </w:p>
        </w:tc>
      </w:tr>
      <w:tr w:rsidR="004A3741" w14:paraId="5FAF1993" w14:textId="77777777" w:rsidTr="00A77398">
        <w:tc>
          <w:tcPr>
            <w:tcW w:w="2110" w:type="dxa"/>
          </w:tcPr>
          <w:p w14:paraId="0248C4C5" w14:textId="77777777" w:rsidR="004A3741" w:rsidRPr="00A77398" w:rsidRDefault="004A3741" w:rsidP="00A77398">
            <w:pPr>
              <w:pStyle w:val="SmallerText-Black"/>
              <w:rPr>
                <w:lang w:eastAsia="en-AU"/>
              </w:rPr>
            </w:pPr>
          </w:p>
        </w:tc>
        <w:tc>
          <w:tcPr>
            <w:tcW w:w="672" w:type="dxa"/>
          </w:tcPr>
          <w:p w14:paraId="3CB1798E" w14:textId="77777777" w:rsidR="004A3741" w:rsidRPr="00A77398" w:rsidRDefault="004A3741" w:rsidP="00A77398">
            <w:pPr>
              <w:pStyle w:val="SmallerText-Black"/>
              <w:rPr>
                <w:lang w:eastAsia="en-AU"/>
              </w:rPr>
            </w:pPr>
          </w:p>
        </w:tc>
        <w:tc>
          <w:tcPr>
            <w:tcW w:w="1916" w:type="dxa"/>
          </w:tcPr>
          <w:p w14:paraId="7F911B12" w14:textId="77777777" w:rsidR="004A3741" w:rsidRPr="00A77398" w:rsidRDefault="004A3741" w:rsidP="00A77398">
            <w:pPr>
              <w:pStyle w:val="SmallerText-Black"/>
              <w:rPr>
                <w:lang w:eastAsia="en-AU"/>
              </w:rPr>
            </w:pPr>
          </w:p>
        </w:tc>
        <w:tc>
          <w:tcPr>
            <w:tcW w:w="1497" w:type="dxa"/>
          </w:tcPr>
          <w:p w14:paraId="7CC87440" w14:textId="77777777" w:rsidR="004A3741" w:rsidRPr="00A77398" w:rsidRDefault="004A3741" w:rsidP="00A77398">
            <w:pPr>
              <w:pStyle w:val="SmallerText-Black"/>
              <w:rPr>
                <w:lang w:eastAsia="en-AU"/>
              </w:rPr>
            </w:pPr>
          </w:p>
        </w:tc>
        <w:tc>
          <w:tcPr>
            <w:tcW w:w="1789" w:type="dxa"/>
          </w:tcPr>
          <w:p w14:paraId="3120BF0D" w14:textId="77777777" w:rsidR="004A3741" w:rsidRPr="00A77398" w:rsidRDefault="004A3741" w:rsidP="00A77398">
            <w:pPr>
              <w:pStyle w:val="SmallerText-Black"/>
              <w:rPr>
                <w:lang w:eastAsia="en-AU"/>
              </w:rPr>
            </w:pPr>
          </w:p>
        </w:tc>
        <w:tc>
          <w:tcPr>
            <w:tcW w:w="1216" w:type="dxa"/>
          </w:tcPr>
          <w:p w14:paraId="504E1CAE" w14:textId="77777777" w:rsidR="004A3741" w:rsidRPr="00A77398" w:rsidRDefault="004A3741" w:rsidP="00A77398">
            <w:pPr>
              <w:pStyle w:val="SmallerText-Black"/>
              <w:rPr>
                <w:lang w:eastAsia="en-AU"/>
              </w:rPr>
            </w:pPr>
          </w:p>
        </w:tc>
      </w:tr>
      <w:tr w:rsidR="004A3741" w14:paraId="64F5F8EF" w14:textId="77777777" w:rsidTr="00A77398">
        <w:tc>
          <w:tcPr>
            <w:tcW w:w="2110" w:type="dxa"/>
          </w:tcPr>
          <w:p w14:paraId="5B74F87D" w14:textId="77777777" w:rsidR="004A3741" w:rsidRPr="00A77398" w:rsidRDefault="004A3741" w:rsidP="00A77398">
            <w:pPr>
              <w:pStyle w:val="SmallerText-Black"/>
              <w:rPr>
                <w:lang w:eastAsia="en-AU"/>
              </w:rPr>
            </w:pPr>
          </w:p>
        </w:tc>
        <w:tc>
          <w:tcPr>
            <w:tcW w:w="672" w:type="dxa"/>
          </w:tcPr>
          <w:p w14:paraId="316DB651" w14:textId="77777777" w:rsidR="004A3741" w:rsidRPr="00A77398" w:rsidRDefault="004A3741" w:rsidP="00A77398">
            <w:pPr>
              <w:pStyle w:val="SmallerText-Black"/>
              <w:rPr>
                <w:lang w:eastAsia="en-AU"/>
              </w:rPr>
            </w:pPr>
          </w:p>
        </w:tc>
        <w:tc>
          <w:tcPr>
            <w:tcW w:w="1916" w:type="dxa"/>
          </w:tcPr>
          <w:p w14:paraId="58F81246" w14:textId="77777777" w:rsidR="004A3741" w:rsidRPr="00A77398" w:rsidRDefault="004A3741" w:rsidP="00A77398">
            <w:pPr>
              <w:pStyle w:val="SmallerText-Black"/>
              <w:rPr>
                <w:lang w:eastAsia="en-AU"/>
              </w:rPr>
            </w:pPr>
          </w:p>
        </w:tc>
        <w:tc>
          <w:tcPr>
            <w:tcW w:w="1497" w:type="dxa"/>
          </w:tcPr>
          <w:p w14:paraId="3FE1E0E5" w14:textId="77777777" w:rsidR="004A3741" w:rsidRPr="00A77398" w:rsidRDefault="004A3741" w:rsidP="00A77398">
            <w:pPr>
              <w:pStyle w:val="SmallerText-Black"/>
              <w:rPr>
                <w:lang w:eastAsia="en-AU"/>
              </w:rPr>
            </w:pPr>
          </w:p>
        </w:tc>
        <w:tc>
          <w:tcPr>
            <w:tcW w:w="1789" w:type="dxa"/>
          </w:tcPr>
          <w:p w14:paraId="577D8662" w14:textId="77777777" w:rsidR="004A3741" w:rsidRPr="00A77398" w:rsidRDefault="004A3741" w:rsidP="00A77398">
            <w:pPr>
              <w:pStyle w:val="SmallerText-Black"/>
              <w:rPr>
                <w:lang w:eastAsia="en-AU"/>
              </w:rPr>
            </w:pPr>
          </w:p>
        </w:tc>
        <w:tc>
          <w:tcPr>
            <w:tcW w:w="1216" w:type="dxa"/>
          </w:tcPr>
          <w:p w14:paraId="05994B9A" w14:textId="77777777" w:rsidR="004A3741" w:rsidRPr="00A77398" w:rsidRDefault="004A3741" w:rsidP="00A77398">
            <w:pPr>
              <w:pStyle w:val="SmallerText-Black"/>
              <w:rPr>
                <w:lang w:eastAsia="en-AU"/>
              </w:rPr>
            </w:pPr>
          </w:p>
        </w:tc>
      </w:tr>
      <w:tr w:rsidR="004A3741" w14:paraId="4914721B" w14:textId="77777777" w:rsidTr="00A77398">
        <w:tc>
          <w:tcPr>
            <w:tcW w:w="2110" w:type="dxa"/>
          </w:tcPr>
          <w:p w14:paraId="4B5BC62F" w14:textId="77777777" w:rsidR="004A3741" w:rsidRPr="00A77398" w:rsidRDefault="004A3741" w:rsidP="00A77398">
            <w:pPr>
              <w:pStyle w:val="SmallerText-Black"/>
              <w:rPr>
                <w:lang w:eastAsia="en-AU"/>
              </w:rPr>
            </w:pPr>
          </w:p>
        </w:tc>
        <w:tc>
          <w:tcPr>
            <w:tcW w:w="672" w:type="dxa"/>
          </w:tcPr>
          <w:p w14:paraId="1ACEDF5B" w14:textId="77777777" w:rsidR="004A3741" w:rsidRPr="00A77398" w:rsidRDefault="004A3741" w:rsidP="00A77398">
            <w:pPr>
              <w:pStyle w:val="SmallerText-Black"/>
              <w:rPr>
                <w:lang w:eastAsia="en-AU"/>
              </w:rPr>
            </w:pPr>
          </w:p>
        </w:tc>
        <w:tc>
          <w:tcPr>
            <w:tcW w:w="1916" w:type="dxa"/>
          </w:tcPr>
          <w:p w14:paraId="0D5B5737" w14:textId="77777777" w:rsidR="004A3741" w:rsidRPr="00A77398" w:rsidRDefault="004A3741" w:rsidP="00A77398">
            <w:pPr>
              <w:pStyle w:val="SmallerText-Black"/>
              <w:rPr>
                <w:lang w:eastAsia="en-AU"/>
              </w:rPr>
            </w:pPr>
          </w:p>
        </w:tc>
        <w:tc>
          <w:tcPr>
            <w:tcW w:w="1497" w:type="dxa"/>
          </w:tcPr>
          <w:p w14:paraId="042D9274" w14:textId="77777777" w:rsidR="004A3741" w:rsidRPr="00A77398" w:rsidRDefault="004A3741" w:rsidP="00A77398">
            <w:pPr>
              <w:pStyle w:val="SmallerText-Black"/>
              <w:rPr>
                <w:lang w:eastAsia="en-AU"/>
              </w:rPr>
            </w:pPr>
          </w:p>
        </w:tc>
        <w:tc>
          <w:tcPr>
            <w:tcW w:w="1789" w:type="dxa"/>
          </w:tcPr>
          <w:p w14:paraId="63582BD4" w14:textId="77777777" w:rsidR="004A3741" w:rsidRPr="00A77398" w:rsidRDefault="004A3741" w:rsidP="00A77398">
            <w:pPr>
              <w:pStyle w:val="SmallerText-Black"/>
              <w:rPr>
                <w:lang w:eastAsia="en-AU"/>
              </w:rPr>
            </w:pPr>
          </w:p>
        </w:tc>
        <w:tc>
          <w:tcPr>
            <w:tcW w:w="1216" w:type="dxa"/>
          </w:tcPr>
          <w:p w14:paraId="48964CFD" w14:textId="77777777" w:rsidR="004A3741" w:rsidRPr="00A77398" w:rsidRDefault="004A3741" w:rsidP="00A77398">
            <w:pPr>
              <w:pStyle w:val="SmallerText-Black"/>
              <w:rPr>
                <w:lang w:eastAsia="en-AU"/>
              </w:rPr>
            </w:pPr>
          </w:p>
        </w:tc>
      </w:tr>
      <w:tr w:rsidR="004A3741" w14:paraId="41A9DC07" w14:textId="77777777" w:rsidTr="00A77398">
        <w:tc>
          <w:tcPr>
            <w:tcW w:w="7984" w:type="dxa"/>
            <w:gridSpan w:val="5"/>
          </w:tcPr>
          <w:p w14:paraId="306A5ABD" w14:textId="77777777" w:rsidR="004A3741" w:rsidRPr="00A77398" w:rsidRDefault="004A3741" w:rsidP="00A77398">
            <w:pPr>
              <w:pStyle w:val="SmallerText-Black"/>
              <w:jc w:val="right"/>
              <w:rPr>
                <w:lang w:eastAsia="en-AU"/>
              </w:rPr>
            </w:pPr>
            <w:r w:rsidRPr="00A77398">
              <w:rPr>
                <w:lang w:eastAsia="en-AU"/>
              </w:rPr>
              <w:t>Sub total</w:t>
            </w:r>
          </w:p>
        </w:tc>
        <w:tc>
          <w:tcPr>
            <w:tcW w:w="1216" w:type="dxa"/>
          </w:tcPr>
          <w:p w14:paraId="7B27D1D5" w14:textId="14289F36" w:rsidR="004A3741" w:rsidRPr="00A77398" w:rsidRDefault="004A3741" w:rsidP="00A77398">
            <w:pPr>
              <w:pStyle w:val="SmallerText-Black"/>
              <w:rPr>
                <w:lang w:eastAsia="en-AU"/>
              </w:rPr>
            </w:pPr>
          </w:p>
        </w:tc>
      </w:tr>
      <w:tr w:rsidR="004A3741" w14:paraId="547EB1BA" w14:textId="77777777" w:rsidTr="00A77398">
        <w:tc>
          <w:tcPr>
            <w:tcW w:w="7984" w:type="dxa"/>
            <w:gridSpan w:val="5"/>
          </w:tcPr>
          <w:p w14:paraId="2C6AD7EE" w14:textId="77777777" w:rsidR="004A3741" w:rsidRPr="00A77398" w:rsidRDefault="004A3741" w:rsidP="00A77398">
            <w:pPr>
              <w:pStyle w:val="SmallerText-Black"/>
              <w:jc w:val="right"/>
              <w:rPr>
                <w:lang w:eastAsia="en-AU"/>
              </w:rPr>
            </w:pPr>
            <w:r w:rsidRPr="00A77398">
              <w:rPr>
                <w:lang w:eastAsia="en-AU"/>
              </w:rPr>
              <w:t>GST</w:t>
            </w:r>
          </w:p>
        </w:tc>
        <w:tc>
          <w:tcPr>
            <w:tcW w:w="1216" w:type="dxa"/>
          </w:tcPr>
          <w:p w14:paraId="19EA81B5" w14:textId="7570955C" w:rsidR="004A3741" w:rsidRPr="00A77398" w:rsidRDefault="004A3741" w:rsidP="00A77398">
            <w:pPr>
              <w:pStyle w:val="SmallerText-Black"/>
              <w:rPr>
                <w:lang w:eastAsia="en-AU"/>
              </w:rPr>
            </w:pPr>
          </w:p>
        </w:tc>
      </w:tr>
      <w:tr w:rsidR="004A3741" w14:paraId="3CEC08CF" w14:textId="77777777" w:rsidTr="00A77398">
        <w:tc>
          <w:tcPr>
            <w:tcW w:w="7984" w:type="dxa"/>
            <w:gridSpan w:val="5"/>
          </w:tcPr>
          <w:p w14:paraId="1B751685" w14:textId="77777777" w:rsidR="004A3741" w:rsidRPr="00A77398" w:rsidRDefault="004A3741" w:rsidP="00A77398">
            <w:pPr>
              <w:pStyle w:val="SmallerText-Black"/>
              <w:jc w:val="right"/>
              <w:rPr>
                <w:lang w:eastAsia="en-AU"/>
              </w:rPr>
            </w:pPr>
            <w:r w:rsidRPr="00A77398">
              <w:rPr>
                <w:lang w:eastAsia="en-AU"/>
              </w:rPr>
              <w:t>Total</w:t>
            </w:r>
          </w:p>
        </w:tc>
        <w:tc>
          <w:tcPr>
            <w:tcW w:w="1216" w:type="dxa"/>
          </w:tcPr>
          <w:p w14:paraId="75EDC002" w14:textId="7B1ED3D8" w:rsidR="004A3741" w:rsidRPr="00A77398" w:rsidRDefault="004A3741" w:rsidP="00A77398">
            <w:pPr>
              <w:pStyle w:val="SmallerText-Black"/>
              <w:rPr>
                <w:lang w:eastAsia="en-AU"/>
              </w:rPr>
            </w:pPr>
          </w:p>
        </w:tc>
      </w:tr>
    </w:tbl>
    <w:p w14:paraId="461ABF3F" w14:textId="77777777" w:rsidR="004A3741" w:rsidRDefault="004A3741" w:rsidP="004A3741">
      <w:pPr>
        <w:rPr>
          <w:lang w:eastAsia="en-AU"/>
        </w:rPr>
      </w:pPr>
    </w:p>
    <w:p w14:paraId="190DE15C" w14:textId="77777777" w:rsidR="00A17717" w:rsidRDefault="00A17717" w:rsidP="004A3741">
      <w:pPr>
        <w:rPr>
          <w:lang w:eastAsia="en-AU"/>
        </w:rPr>
      </w:pPr>
    </w:p>
    <w:p w14:paraId="2CA9192F" w14:textId="77777777" w:rsidR="00A17717" w:rsidRDefault="00A17717">
      <w:pPr>
        <w:tabs>
          <w:tab w:val="clear" w:pos="284"/>
        </w:tabs>
        <w:spacing w:before="0" w:after="200" w:line="276" w:lineRule="auto"/>
        <w:rPr>
          <w:lang w:eastAsia="en-AU"/>
        </w:rPr>
      </w:pPr>
      <w:r>
        <w:rPr>
          <w:lang w:eastAsia="en-AU"/>
        </w:rPr>
        <w:br w:type="page"/>
      </w:r>
    </w:p>
    <w:p w14:paraId="472E557C" w14:textId="4369402E" w:rsidR="004A3741" w:rsidRDefault="004A3741" w:rsidP="00A17717">
      <w:pPr>
        <w:pStyle w:val="Heading4"/>
      </w:pPr>
      <w:r>
        <w:lastRenderedPageBreak/>
        <w:t>Step 7</w:t>
      </w:r>
      <w:r w:rsidR="00A17717">
        <w:t>b</w:t>
      </w:r>
      <w:r>
        <w:t xml:space="preserve"> </w:t>
      </w:r>
      <w:r w:rsidRPr="005F7314">
        <w:t>Supplier Costing</w:t>
      </w:r>
      <w:r>
        <w:t xml:space="preserve"> </w:t>
      </w:r>
    </w:p>
    <w:p w14:paraId="37D001FF" w14:textId="49C8C505"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15</w:t>
      </w:r>
      <w:r w:rsidRPr="00054742">
        <w:fldChar w:fldCharType="end"/>
      </w:r>
      <w:r w:rsidRPr="00054742">
        <w:t xml:space="preserve"> </w:t>
      </w:r>
      <w:r>
        <w:t>Supplier</w:t>
      </w:r>
      <w:r w:rsidRPr="00D17B57">
        <w:t xml:space="preserve"> Costing</w:t>
      </w:r>
    </w:p>
    <w:tbl>
      <w:tblPr>
        <w:tblStyle w:val="TableGrid"/>
        <w:tblW w:w="0" w:type="auto"/>
        <w:tblLook w:val="04A0" w:firstRow="1" w:lastRow="0" w:firstColumn="1" w:lastColumn="0" w:noHBand="0" w:noVBand="1"/>
      </w:tblPr>
      <w:tblGrid>
        <w:gridCol w:w="2122"/>
        <w:gridCol w:w="1984"/>
        <w:gridCol w:w="851"/>
        <w:gridCol w:w="850"/>
        <w:gridCol w:w="850"/>
        <w:gridCol w:w="851"/>
        <w:gridCol w:w="1552"/>
      </w:tblGrid>
      <w:tr w:rsidR="004A3741" w14:paraId="6FA4232B" w14:textId="77777777" w:rsidTr="00A77398">
        <w:trPr>
          <w:cnfStyle w:val="100000000000" w:firstRow="1" w:lastRow="0" w:firstColumn="0" w:lastColumn="0" w:oddVBand="0" w:evenVBand="0" w:oddHBand="0" w:evenHBand="0" w:firstRowFirstColumn="0" w:firstRowLastColumn="0" w:lastRowFirstColumn="0" w:lastRowLastColumn="0"/>
        </w:trPr>
        <w:tc>
          <w:tcPr>
            <w:tcW w:w="2122" w:type="dxa"/>
          </w:tcPr>
          <w:p w14:paraId="579262FE" w14:textId="77777777" w:rsidR="004A3741" w:rsidRDefault="004A3741" w:rsidP="00A77398">
            <w:pPr>
              <w:pStyle w:val="SmallerText-Black"/>
              <w:rPr>
                <w:lang w:eastAsia="en-AU"/>
              </w:rPr>
            </w:pPr>
            <w:r>
              <w:rPr>
                <w:lang w:eastAsia="en-AU"/>
              </w:rPr>
              <w:t>Component</w:t>
            </w:r>
          </w:p>
        </w:tc>
        <w:tc>
          <w:tcPr>
            <w:tcW w:w="1984" w:type="dxa"/>
          </w:tcPr>
          <w:p w14:paraId="25EC8829" w14:textId="77777777" w:rsidR="004A3741" w:rsidRDefault="004A3741" w:rsidP="00A77398">
            <w:pPr>
              <w:pStyle w:val="SmallerText-Black"/>
              <w:rPr>
                <w:lang w:eastAsia="en-AU"/>
              </w:rPr>
            </w:pPr>
            <w:r>
              <w:rPr>
                <w:lang w:eastAsia="en-AU"/>
              </w:rPr>
              <w:t>Supplier</w:t>
            </w:r>
          </w:p>
        </w:tc>
        <w:tc>
          <w:tcPr>
            <w:tcW w:w="851" w:type="dxa"/>
          </w:tcPr>
          <w:p w14:paraId="7E305738" w14:textId="77777777" w:rsidR="004A3741" w:rsidRDefault="004A3741" w:rsidP="00A77398">
            <w:pPr>
              <w:pStyle w:val="SmallerText-Black"/>
              <w:jc w:val="center"/>
              <w:rPr>
                <w:lang w:eastAsia="en-AU"/>
              </w:rPr>
            </w:pPr>
            <w:r>
              <w:rPr>
                <w:lang w:eastAsia="en-AU"/>
              </w:rPr>
              <w:t>QTY</w:t>
            </w:r>
          </w:p>
        </w:tc>
        <w:tc>
          <w:tcPr>
            <w:tcW w:w="2551" w:type="dxa"/>
            <w:gridSpan w:val="3"/>
          </w:tcPr>
          <w:p w14:paraId="1F8F06BE" w14:textId="77777777" w:rsidR="004A3741" w:rsidRDefault="004A3741" w:rsidP="00A77398">
            <w:pPr>
              <w:pStyle w:val="SmallerText-Black"/>
              <w:rPr>
                <w:lang w:eastAsia="en-AU"/>
              </w:rPr>
            </w:pPr>
            <w:r>
              <w:rPr>
                <w:lang w:eastAsia="en-AU"/>
              </w:rPr>
              <w:t>Sizes</w:t>
            </w:r>
          </w:p>
        </w:tc>
        <w:tc>
          <w:tcPr>
            <w:tcW w:w="1552" w:type="dxa"/>
          </w:tcPr>
          <w:p w14:paraId="4D026331" w14:textId="77777777" w:rsidR="004A3741" w:rsidRDefault="004A3741" w:rsidP="00A77398">
            <w:pPr>
              <w:pStyle w:val="SmallerText-Black"/>
              <w:rPr>
                <w:lang w:eastAsia="en-AU"/>
              </w:rPr>
            </w:pPr>
            <w:r>
              <w:rPr>
                <w:lang w:eastAsia="en-AU"/>
              </w:rPr>
              <w:t>Cost ex GST</w:t>
            </w:r>
          </w:p>
        </w:tc>
      </w:tr>
      <w:tr w:rsidR="004A3741" w14:paraId="6A9EE8E9" w14:textId="77777777" w:rsidTr="00A77398">
        <w:tc>
          <w:tcPr>
            <w:tcW w:w="2122" w:type="dxa"/>
          </w:tcPr>
          <w:p w14:paraId="06E616B2" w14:textId="66814C5C" w:rsidR="004A3741" w:rsidRPr="00A77398" w:rsidRDefault="004A3741" w:rsidP="00A77398">
            <w:pPr>
              <w:pStyle w:val="SmallerText-Black"/>
              <w:rPr>
                <w:lang w:eastAsia="en-AU"/>
              </w:rPr>
            </w:pPr>
          </w:p>
        </w:tc>
        <w:tc>
          <w:tcPr>
            <w:tcW w:w="1984" w:type="dxa"/>
          </w:tcPr>
          <w:p w14:paraId="440157B2" w14:textId="4788CF30" w:rsidR="004A3741" w:rsidRPr="00A77398" w:rsidRDefault="004A3741" w:rsidP="00A77398">
            <w:pPr>
              <w:pStyle w:val="SmallerText-Black"/>
              <w:rPr>
                <w:lang w:eastAsia="en-AU"/>
              </w:rPr>
            </w:pPr>
          </w:p>
        </w:tc>
        <w:tc>
          <w:tcPr>
            <w:tcW w:w="851" w:type="dxa"/>
          </w:tcPr>
          <w:p w14:paraId="028E27E0" w14:textId="5F51286D" w:rsidR="004A3741" w:rsidRPr="00A77398" w:rsidRDefault="004A3741" w:rsidP="00A77398">
            <w:pPr>
              <w:pStyle w:val="SmallerText-Black"/>
              <w:jc w:val="center"/>
              <w:rPr>
                <w:lang w:eastAsia="en-AU"/>
              </w:rPr>
            </w:pPr>
          </w:p>
        </w:tc>
        <w:tc>
          <w:tcPr>
            <w:tcW w:w="850" w:type="dxa"/>
          </w:tcPr>
          <w:p w14:paraId="229C788B" w14:textId="04D7A13C" w:rsidR="004A3741" w:rsidRPr="00A77398" w:rsidRDefault="004A3741" w:rsidP="00A77398">
            <w:pPr>
              <w:pStyle w:val="SmallerText-Black"/>
              <w:jc w:val="center"/>
              <w:rPr>
                <w:lang w:eastAsia="en-AU"/>
              </w:rPr>
            </w:pPr>
          </w:p>
        </w:tc>
        <w:tc>
          <w:tcPr>
            <w:tcW w:w="850" w:type="dxa"/>
          </w:tcPr>
          <w:p w14:paraId="67C940DE" w14:textId="3A2A53A5" w:rsidR="004A3741" w:rsidRPr="00A77398" w:rsidRDefault="004A3741" w:rsidP="00A77398">
            <w:pPr>
              <w:pStyle w:val="SmallerText-Black"/>
              <w:rPr>
                <w:lang w:eastAsia="en-AU"/>
              </w:rPr>
            </w:pPr>
          </w:p>
        </w:tc>
        <w:tc>
          <w:tcPr>
            <w:tcW w:w="851" w:type="dxa"/>
          </w:tcPr>
          <w:p w14:paraId="2ECA635C" w14:textId="33680F93" w:rsidR="004A3741" w:rsidRPr="00A77398" w:rsidRDefault="004A3741" w:rsidP="00A77398">
            <w:pPr>
              <w:pStyle w:val="SmallerText-Black"/>
              <w:rPr>
                <w:lang w:eastAsia="en-AU"/>
              </w:rPr>
            </w:pPr>
          </w:p>
        </w:tc>
        <w:tc>
          <w:tcPr>
            <w:tcW w:w="1552" w:type="dxa"/>
          </w:tcPr>
          <w:p w14:paraId="25528AAE" w14:textId="21C7EEC9" w:rsidR="004A3741" w:rsidRPr="00A77398" w:rsidRDefault="004A3741" w:rsidP="00A77398">
            <w:pPr>
              <w:pStyle w:val="SmallerText-Black"/>
              <w:rPr>
                <w:lang w:eastAsia="en-AU"/>
              </w:rPr>
            </w:pPr>
          </w:p>
        </w:tc>
      </w:tr>
      <w:tr w:rsidR="004A3741" w14:paraId="0E964C82" w14:textId="77777777" w:rsidTr="00A77398">
        <w:tc>
          <w:tcPr>
            <w:tcW w:w="2122" w:type="dxa"/>
          </w:tcPr>
          <w:p w14:paraId="6D5A1938" w14:textId="46C52FC6" w:rsidR="004A3741" w:rsidRPr="00A77398" w:rsidRDefault="004A3741" w:rsidP="00A77398">
            <w:pPr>
              <w:pStyle w:val="SmallerText-Black"/>
              <w:rPr>
                <w:lang w:eastAsia="en-AU"/>
              </w:rPr>
            </w:pPr>
          </w:p>
        </w:tc>
        <w:tc>
          <w:tcPr>
            <w:tcW w:w="1984" w:type="dxa"/>
          </w:tcPr>
          <w:p w14:paraId="34866CBC" w14:textId="032BEA39" w:rsidR="004A3741" w:rsidRPr="00A77398" w:rsidRDefault="004A3741" w:rsidP="00A77398">
            <w:pPr>
              <w:pStyle w:val="SmallerText-Black"/>
              <w:rPr>
                <w:lang w:eastAsia="en-AU"/>
              </w:rPr>
            </w:pPr>
          </w:p>
        </w:tc>
        <w:tc>
          <w:tcPr>
            <w:tcW w:w="851" w:type="dxa"/>
          </w:tcPr>
          <w:p w14:paraId="240637A6" w14:textId="3319E326" w:rsidR="004A3741" w:rsidRPr="00A77398" w:rsidRDefault="004A3741" w:rsidP="00A77398">
            <w:pPr>
              <w:pStyle w:val="SmallerText-Black"/>
              <w:jc w:val="center"/>
              <w:rPr>
                <w:lang w:eastAsia="en-AU"/>
              </w:rPr>
            </w:pPr>
          </w:p>
        </w:tc>
        <w:tc>
          <w:tcPr>
            <w:tcW w:w="850" w:type="dxa"/>
          </w:tcPr>
          <w:p w14:paraId="1D919C7F" w14:textId="4264E109" w:rsidR="004A3741" w:rsidRPr="00A77398" w:rsidRDefault="004A3741" w:rsidP="00A77398">
            <w:pPr>
              <w:pStyle w:val="SmallerText-Black"/>
              <w:rPr>
                <w:lang w:eastAsia="en-AU"/>
              </w:rPr>
            </w:pPr>
          </w:p>
        </w:tc>
        <w:tc>
          <w:tcPr>
            <w:tcW w:w="850" w:type="dxa"/>
          </w:tcPr>
          <w:p w14:paraId="762D68A9" w14:textId="63EAD11B" w:rsidR="004A3741" w:rsidRPr="00A77398" w:rsidRDefault="004A3741" w:rsidP="00A77398">
            <w:pPr>
              <w:pStyle w:val="SmallerText-Black"/>
              <w:rPr>
                <w:lang w:eastAsia="en-AU"/>
              </w:rPr>
            </w:pPr>
          </w:p>
        </w:tc>
        <w:tc>
          <w:tcPr>
            <w:tcW w:w="851" w:type="dxa"/>
          </w:tcPr>
          <w:p w14:paraId="471501E5" w14:textId="11F7A111" w:rsidR="004A3741" w:rsidRPr="00A77398" w:rsidRDefault="004A3741" w:rsidP="00A77398">
            <w:pPr>
              <w:pStyle w:val="SmallerText-Black"/>
              <w:rPr>
                <w:lang w:eastAsia="en-AU"/>
              </w:rPr>
            </w:pPr>
          </w:p>
        </w:tc>
        <w:tc>
          <w:tcPr>
            <w:tcW w:w="1552" w:type="dxa"/>
          </w:tcPr>
          <w:p w14:paraId="0BF69A9E" w14:textId="095B6328" w:rsidR="004A3741" w:rsidRPr="00A77398" w:rsidRDefault="004A3741" w:rsidP="00A77398">
            <w:pPr>
              <w:pStyle w:val="SmallerText-Black"/>
              <w:rPr>
                <w:lang w:eastAsia="en-AU"/>
              </w:rPr>
            </w:pPr>
          </w:p>
        </w:tc>
      </w:tr>
      <w:tr w:rsidR="004A3741" w14:paraId="4989968F" w14:textId="77777777" w:rsidTr="00A77398">
        <w:tc>
          <w:tcPr>
            <w:tcW w:w="2122" w:type="dxa"/>
          </w:tcPr>
          <w:p w14:paraId="3701D80A" w14:textId="41A64061" w:rsidR="004A3741" w:rsidRPr="00A77398" w:rsidRDefault="004A3741" w:rsidP="00A77398">
            <w:pPr>
              <w:pStyle w:val="SmallerText-Black"/>
              <w:rPr>
                <w:lang w:eastAsia="en-AU"/>
              </w:rPr>
            </w:pPr>
          </w:p>
        </w:tc>
        <w:tc>
          <w:tcPr>
            <w:tcW w:w="1984" w:type="dxa"/>
          </w:tcPr>
          <w:p w14:paraId="5CC9D60B" w14:textId="4DC9614A" w:rsidR="004A3741" w:rsidRPr="00A77398" w:rsidRDefault="004A3741" w:rsidP="00A77398">
            <w:pPr>
              <w:pStyle w:val="SmallerText-Black"/>
              <w:rPr>
                <w:lang w:eastAsia="en-AU"/>
              </w:rPr>
            </w:pPr>
          </w:p>
        </w:tc>
        <w:tc>
          <w:tcPr>
            <w:tcW w:w="851" w:type="dxa"/>
          </w:tcPr>
          <w:p w14:paraId="462538BD" w14:textId="5115D641" w:rsidR="004A3741" w:rsidRPr="00A77398" w:rsidRDefault="004A3741" w:rsidP="00A77398">
            <w:pPr>
              <w:pStyle w:val="SmallerText-Black"/>
              <w:jc w:val="center"/>
              <w:rPr>
                <w:lang w:eastAsia="en-AU"/>
              </w:rPr>
            </w:pPr>
          </w:p>
        </w:tc>
        <w:tc>
          <w:tcPr>
            <w:tcW w:w="850" w:type="dxa"/>
          </w:tcPr>
          <w:p w14:paraId="1CFE9536" w14:textId="5C695CB1" w:rsidR="004A3741" w:rsidRPr="00A77398" w:rsidRDefault="004A3741" w:rsidP="00A77398">
            <w:pPr>
              <w:pStyle w:val="SmallerText-Black"/>
              <w:rPr>
                <w:lang w:eastAsia="en-AU"/>
              </w:rPr>
            </w:pPr>
          </w:p>
        </w:tc>
        <w:tc>
          <w:tcPr>
            <w:tcW w:w="850" w:type="dxa"/>
          </w:tcPr>
          <w:p w14:paraId="6DAEF754" w14:textId="1E131069" w:rsidR="004A3741" w:rsidRPr="00A77398" w:rsidRDefault="004A3741" w:rsidP="00A77398">
            <w:pPr>
              <w:pStyle w:val="SmallerText-Black"/>
              <w:rPr>
                <w:lang w:eastAsia="en-AU"/>
              </w:rPr>
            </w:pPr>
          </w:p>
        </w:tc>
        <w:tc>
          <w:tcPr>
            <w:tcW w:w="851" w:type="dxa"/>
          </w:tcPr>
          <w:p w14:paraId="6C5352FD" w14:textId="7EEB25B8" w:rsidR="004A3741" w:rsidRPr="00A77398" w:rsidRDefault="004A3741" w:rsidP="00A77398">
            <w:pPr>
              <w:pStyle w:val="SmallerText-Black"/>
              <w:rPr>
                <w:lang w:eastAsia="en-AU"/>
              </w:rPr>
            </w:pPr>
          </w:p>
        </w:tc>
        <w:tc>
          <w:tcPr>
            <w:tcW w:w="1552" w:type="dxa"/>
          </w:tcPr>
          <w:p w14:paraId="53A3AF51" w14:textId="15C69913" w:rsidR="004A3741" w:rsidRPr="00A77398" w:rsidRDefault="004A3741" w:rsidP="00A77398">
            <w:pPr>
              <w:pStyle w:val="SmallerText-Black"/>
              <w:rPr>
                <w:lang w:eastAsia="en-AU"/>
              </w:rPr>
            </w:pPr>
          </w:p>
        </w:tc>
      </w:tr>
      <w:tr w:rsidR="004A3741" w14:paraId="24B3966A" w14:textId="77777777" w:rsidTr="00A77398">
        <w:tc>
          <w:tcPr>
            <w:tcW w:w="2122" w:type="dxa"/>
          </w:tcPr>
          <w:p w14:paraId="3E61C783" w14:textId="07DFAEBC" w:rsidR="004A3741" w:rsidRPr="00A77398" w:rsidRDefault="004A3741" w:rsidP="00A77398">
            <w:pPr>
              <w:pStyle w:val="SmallerText-Black"/>
              <w:rPr>
                <w:lang w:eastAsia="en-AU"/>
              </w:rPr>
            </w:pPr>
          </w:p>
        </w:tc>
        <w:tc>
          <w:tcPr>
            <w:tcW w:w="1984" w:type="dxa"/>
          </w:tcPr>
          <w:p w14:paraId="482FC514" w14:textId="7E7FCCC5" w:rsidR="004A3741" w:rsidRPr="00A77398" w:rsidRDefault="004A3741" w:rsidP="00A77398">
            <w:pPr>
              <w:pStyle w:val="SmallerText-Black"/>
              <w:rPr>
                <w:lang w:eastAsia="en-AU"/>
              </w:rPr>
            </w:pPr>
          </w:p>
        </w:tc>
        <w:tc>
          <w:tcPr>
            <w:tcW w:w="851" w:type="dxa"/>
          </w:tcPr>
          <w:p w14:paraId="6BA87DF5" w14:textId="25FD38FB" w:rsidR="004A3741" w:rsidRPr="00A77398" w:rsidRDefault="004A3741" w:rsidP="00A77398">
            <w:pPr>
              <w:pStyle w:val="SmallerText-Black"/>
              <w:jc w:val="center"/>
              <w:rPr>
                <w:lang w:eastAsia="en-AU"/>
              </w:rPr>
            </w:pPr>
          </w:p>
        </w:tc>
        <w:tc>
          <w:tcPr>
            <w:tcW w:w="850" w:type="dxa"/>
          </w:tcPr>
          <w:p w14:paraId="39F51D36" w14:textId="73768C9C" w:rsidR="004A3741" w:rsidRPr="00A77398" w:rsidRDefault="004A3741" w:rsidP="00A77398">
            <w:pPr>
              <w:pStyle w:val="SmallerText-Black"/>
              <w:rPr>
                <w:lang w:eastAsia="en-AU"/>
              </w:rPr>
            </w:pPr>
          </w:p>
        </w:tc>
        <w:tc>
          <w:tcPr>
            <w:tcW w:w="850" w:type="dxa"/>
          </w:tcPr>
          <w:p w14:paraId="0B6E682D" w14:textId="02D9AAB5" w:rsidR="004A3741" w:rsidRPr="00A77398" w:rsidRDefault="004A3741" w:rsidP="00A77398">
            <w:pPr>
              <w:pStyle w:val="SmallerText-Black"/>
              <w:rPr>
                <w:lang w:eastAsia="en-AU"/>
              </w:rPr>
            </w:pPr>
          </w:p>
        </w:tc>
        <w:tc>
          <w:tcPr>
            <w:tcW w:w="851" w:type="dxa"/>
          </w:tcPr>
          <w:p w14:paraId="259F4BBC" w14:textId="0D9406E8" w:rsidR="004A3741" w:rsidRPr="00A77398" w:rsidRDefault="004A3741" w:rsidP="00A77398">
            <w:pPr>
              <w:pStyle w:val="SmallerText-Black"/>
              <w:rPr>
                <w:lang w:eastAsia="en-AU"/>
              </w:rPr>
            </w:pPr>
          </w:p>
        </w:tc>
        <w:tc>
          <w:tcPr>
            <w:tcW w:w="1552" w:type="dxa"/>
          </w:tcPr>
          <w:p w14:paraId="6B29266A" w14:textId="2200A3AE" w:rsidR="004A3741" w:rsidRPr="00A77398" w:rsidRDefault="004A3741" w:rsidP="00A77398">
            <w:pPr>
              <w:pStyle w:val="SmallerText-Black"/>
              <w:rPr>
                <w:lang w:eastAsia="en-AU"/>
              </w:rPr>
            </w:pPr>
          </w:p>
        </w:tc>
      </w:tr>
      <w:tr w:rsidR="004A3741" w14:paraId="320D63D9" w14:textId="77777777" w:rsidTr="00A77398">
        <w:tc>
          <w:tcPr>
            <w:tcW w:w="2122" w:type="dxa"/>
          </w:tcPr>
          <w:p w14:paraId="189E152F" w14:textId="48329B33" w:rsidR="004A3741" w:rsidRPr="00A77398" w:rsidRDefault="004A3741" w:rsidP="00A77398">
            <w:pPr>
              <w:pStyle w:val="SmallerText-Black"/>
              <w:rPr>
                <w:lang w:eastAsia="en-AU"/>
              </w:rPr>
            </w:pPr>
          </w:p>
        </w:tc>
        <w:tc>
          <w:tcPr>
            <w:tcW w:w="1984" w:type="dxa"/>
          </w:tcPr>
          <w:p w14:paraId="039F7A27" w14:textId="15CF2E5E" w:rsidR="004A3741" w:rsidRPr="00A77398" w:rsidRDefault="004A3741" w:rsidP="00A77398">
            <w:pPr>
              <w:pStyle w:val="SmallerText-Black"/>
              <w:rPr>
                <w:lang w:eastAsia="en-AU"/>
              </w:rPr>
            </w:pPr>
          </w:p>
        </w:tc>
        <w:tc>
          <w:tcPr>
            <w:tcW w:w="851" w:type="dxa"/>
          </w:tcPr>
          <w:p w14:paraId="181DE7FD" w14:textId="7FDE7F86" w:rsidR="004A3741" w:rsidRPr="00A77398" w:rsidRDefault="004A3741" w:rsidP="00A77398">
            <w:pPr>
              <w:pStyle w:val="SmallerText-Black"/>
              <w:jc w:val="center"/>
              <w:rPr>
                <w:lang w:eastAsia="en-AU"/>
              </w:rPr>
            </w:pPr>
          </w:p>
        </w:tc>
        <w:tc>
          <w:tcPr>
            <w:tcW w:w="850" w:type="dxa"/>
          </w:tcPr>
          <w:p w14:paraId="4E5982C4" w14:textId="2F6990A3" w:rsidR="004A3741" w:rsidRPr="00A77398" w:rsidRDefault="004A3741" w:rsidP="00A77398">
            <w:pPr>
              <w:pStyle w:val="SmallerText-Black"/>
              <w:rPr>
                <w:rFonts w:ascii="Cambria Math" w:hAnsi="Cambria Math"/>
                <w:lang w:eastAsia="en-AU"/>
              </w:rPr>
            </w:pPr>
          </w:p>
        </w:tc>
        <w:tc>
          <w:tcPr>
            <w:tcW w:w="850" w:type="dxa"/>
          </w:tcPr>
          <w:p w14:paraId="5AFA7956" w14:textId="77777777" w:rsidR="004A3741" w:rsidRPr="00A77398" w:rsidRDefault="004A3741" w:rsidP="00A77398">
            <w:pPr>
              <w:pStyle w:val="SmallerText-Black"/>
              <w:rPr>
                <w:lang w:eastAsia="en-AU"/>
              </w:rPr>
            </w:pPr>
          </w:p>
        </w:tc>
        <w:tc>
          <w:tcPr>
            <w:tcW w:w="851" w:type="dxa"/>
          </w:tcPr>
          <w:p w14:paraId="560DB3CE" w14:textId="77777777" w:rsidR="004A3741" w:rsidRPr="00A77398" w:rsidRDefault="004A3741" w:rsidP="00A77398">
            <w:pPr>
              <w:pStyle w:val="SmallerText-Black"/>
              <w:rPr>
                <w:lang w:eastAsia="en-AU"/>
              </w:rPr>
            </w:pPr>
          </w:p>
        </w:tc>
        <w:tc>
          <w:tcPr>
            <w:tcW w:w="1552" w:type="dxa"/>
          </w:tcPr>
          <w:p w14:paraId="66B7BE53" w14:textId="2B3F1DDE" w:rsidR="004A3741" w:rsidRPr="00A77398" w:rsidRDefault="004A3741" w:rsidP="00A77398">
            <w:pPr>
              <w:pStyle w:val="SmallerText-Black"/>
              <w:rPr>
                <w:lang w:eastAsia="en-AU"/>
              </w:rPr>
            </w:pPr>
          </w:p>
        </w:tc>
      </w:tr>
      <w:tr w:rsidR="004A3741" w14:paraId="6D604397" w14:textId="77777777" w:rsidTr="00A77398">
        <w:tc>
          <w:tcPr>
            <w:tcW w:w="2122" w:type="dxa"/>
          </w:tcPr>
          <w:p w14:paraId="46BC52AD" w14:textId="3B95C9B3" w:rsidR="004A3741" w:rsidRPr="00A77398" w:rsidRDefault="004A3741" w:rsidP="00A77398">
            <w:pPr>
              <w:pStyle w:val="SmallerText-Black"/>
              <w:rPr>
                <w:lang w:eastAsia="en-AU"/>
              </w:rPr>
            </w:pPr>
          </w:p>
        </w:tc>
        <w:tc>
          <w:tcPr>
            <w:tcW w:w="1984" w:type="dxa"/>
          </w:tcPr>
          <w:p w14:paraId="41BC7E54" w14:textId="2E1D781D" w:rsidR="004A3741" w:rsidRPr="00A77398" w:rsidRDefault="004A3741" w:rsidP="00A77398">
            <w:pPr>
              <w:pStyle w:val="SmallerText-Black"/>
              <w:rPr>
                <w:lang w:eastAsia="en-AU"/>
              </w:rPr>
            </w:pPr>
          </w:p>
        </w:tc>
        <w:tc>
          <w:tcPr>
            <w:tcW w:w="851" w:type="dxa"/>
          </w:tcPr>
          <w:p w14:paraId="7747414B" w14:textId="21720458" w:rsidR="004A3741" w:rsidRPr="00A77398" w:rsidRDefault="004A3741" w:rsidP="00A77398">
            <w:pPr>
              <w:pStyle w:val="SmallerText-Black"/>
              <w:jc w:val="center"/>
              <w:rPr>
                <w:lang w:eastAsia="en-AU"/>
              </w:rPr>
            </w:pPr>
          </w:p>
        </w:tc>
        <w:tc>
          <w:tcPr>
            <w:tcW w:w="850" w:type="dxa"/>
          </w:tcPr>
          <w:p w14:paraId="03A0BFDA" w14:textId="2B4C1944" w:rsidR="004A3741" w:rsidRPr="00A77398" w:rsidRDefault="004A3741" w:rsidP="00A77398">
            <w:pPr>
              <w:pStyle w:val="SmallerText-Black"/>
              <w:rPr>
                <w:lang w:eastAsia="en-AU"/>
              </w:rPr>
            </w:pPr>
          </w:p>
        </w:tc>
        <w:tc>
          <w:tcPr>
            <w:tcW w:w="850" w:type="dxa"/>
          </w:tcPr>
          <w:p w14:paraId="48ECCD5C" w14:textId="77777777" w:rsidR="004A3741" w:rsidRPr="00A77398" w:rsidRDefault="004A3741" w:rsidP="00A77398">
            <w:pPr>
              <w:pStyle w:val="SmallerText-Black"/>
              <w:rPr>
                <w:lang w:eastAsia="en-AU"/>
              </w:rPr>
            </w:pPr>
          </w:p>
        </w:tc>
        <w:tc>
          <w:tcPr>
            <w:tcW w:w="851" w:type="dxa"/>
          </w:tcPr>
          <w:p w14:paraId="3F8F20FB" w14:textId="77777777" w:rsidR="004A3741" w:rsidRPr="00A77398" w:rsidRDefault="004A3741" w:rsidP="00A77398">
            <w:pPr>
              <w:pStyle w:val="SmallerText-Black"/>
              <w:rPr>
                <w:lang w:eastAsia="en-AU"/>
              </w:rPr>
            </w:pPr>
          </w:p>
        </w:tc>
        <w:tc>
          <w:tcPr>
            <w:tcW w:w="1552" w:type="dxa"/>
          </w:tcPr>
          <w:p w14:paraId="70F11FDD" w14:textId="5878BF34" w:rsidR="004A3741" w:rsidRPr="00A77398" w:rsidRDefault="004A3741" w:rsidP="00A77398">
            <w:pPr>
              <w:pStyle w:val="SmallerText-Black"/>
              <w:rPr>
                <w:lang w:eastAsia="en-AU"/>
              </w:rPr>
            </w:pPr>
          </w:p>
        </w:tc>
      </w:tr>
      <w:tr w:rsidR="004A3741" w14:paraId="13A922DD" w14:textId="77777777" w:rsidTr="00A77398">
        <w:tc>
          <w:tcPr>
            <w:tcW w:w="2122" w:type="dxa"/>
          </w:tcPr>
          <w:p w14:paraId="210DDDAF" w14:textId="632052F9" w:rsidR="004A3741" w:rsidRPr="00A77398" w:rsidRDefault="004A3741" w:rsidP="00A77398">
            <w:pPr>
              <w:pStyle w:val="SmallerText-Black"/>
              <w:rPr>
                <w:lang w:eastAsia="en-AU"/>
              </w:rPr>
            </w:pPr>
          </w:p>
        </w:tc>
        <w:tc>
          <w:tcPr>
            <w:tcW w:w="1984" w:type="dxa"/>
          </w:tcPr>
          <w:p w14:paraId="2BFE56B8" w14:textId="02070A3C" w:rsidR="004A3741" w:rsidRPr="00A77398" w:rsidRDefault="004A3741" w:rsidP="00A77398">
            <w:pPr>
              <w:pStyle w:val="SmallerText-Black"/>
              <w:rPr>
                <w:lang w:eastAsia="en-AU"/>
              </w:rPr>
            </w:pPr>
          </w:p>
        </w:tc>
        <w:tc>
          <w:tcPr>
            <w:tcW w:w="851" w:type="dxa"/>
          </w:tcPr>
          <w:p w14:paraId="5751AA02" w14:textId="694E75B8" w:rsidR="004A3741" w:rsidRPr="00A77398" w:rsidRDefault="004A3741" w:rsidP="00A77398">
            <w:pPr>
              <w:pStyle w:val="SmallerText-Black"/>
              <w:jc w:val="center"/>
              <w:rPr>
                <w:lang w:eastAsia="en-AU"/>
              </w:rPr>
            </w:pPr>
          </w:p>
        </w:tc>
        <w:tc>
          <w:tcPr>
            <w:tcW w:w="850" w:type="dxa"/>
          </w:tcPr>
          <w:p w14:paraId="72F3EE68" w14:textId="4A6394C0" w:rsidR="004A3741" w:rsidRPr="00A77398" w:rsidRDefault="004A3741" w:rsidP="00A77398">
            <w:pPr>
              <w:pStyle w:val="SmallerText-Black"/>
              <w:rPr>
                <w:lang w:eastAsia="en-AU"/>
              </w:rPr>
            </w:pPr>
          </w:p>
        </w:tc>
        <w:tc>
          <w:tcPr>
            <w:tcW w:w="850" w:type="dxa"/>
          </w:tcPr>
          <w:p w14:paraId="130E0A43" w14:textId="35A65DA7" w:rsidR="004A3741" w:rsidRPr="00A77398" w:rsidRDefault="004A3741" w:rsidP="00A77398">
            <w:pPr>
              <w:pStyle w:val="SmallerText-Black"/>
              <w:rPr>
                <w:lang w:eastAsia="en-AU"/>
              </w:rPr>
            </w:pPr>
          </w:p>
        </w:tc>
        <w:tc>
          <w:tcPr>
            <w:tcW w:w="851" w:type="dxa"/>
          </w:tcPr>
          <w:p w14:paraId="1CAC7732" w14:textId="31FF993C" w:rsidR="004A3741" w:rsidRPr="00A77398" w:rsidRDefault="004A3741" w:rsidP="00A77398">
            <w:pPr>
              <w:pStyle w:val="SmallerText-Black"/>
              <w:rPr>
                <w:lang w:eastAsia="en-AU"/>
              </w:rPr>
            </w:pPr>
          </w:p>
        </w:tc>
        <w:tc>
          <w:tcPr>
            <w:tcW w:w="1552" w:type="dxa"/>
          </w:tcPr>
          <w:p w14:paraId="1F657E40" w14:textId="7C67B7B5" w:rsidR="004A3741" w:rsidRPr="00A77398" w:rsidRDefault="004A3741" w:rsidP="00A77398">
            <w:pPr>
              <w:pStyle w:val="SmallerText-Black"/>
              <w:rPr>
                <w:lang w:eastAsia="en-AU"/>
              </w:rPr>
            </w:pPr>
          </w:p>
        </w:tc>
      </w:tr>
      <w:tr w:rsidR="004A3741" w14:paraId="6084736A" w14:textId="77777777" w:rsidTr="00A77398">
        <w:tc>
          <w:tcPr>
            <w:tcW w:w="2122" w:type="dxa"/>
          </w:tcPr>
          <w:p w14:paraId="5AAB21F2" w14:textId="77777777" w:rsidR="004A3741" w:rsidRPr="00A77398" w:rsidRDefault="004A3741" w:rsidP="00A77398">
            <w:pPr>
              <w:pStyle w:val="SmallerText-Black"/>
              <w:rPr>
                <w:lang w:eastAsia="en-AU"/>
              </w:rPr>
            </w:pPr>
          </w:p>
        </w:tc>
        <w:tc>
          <w:tcPr>
            <w:tcW w:w="1984" w:type="dxa"/>
          </w:tcPr>
          <w:p w14:paraId="72421A73" w14:textId="77777777" w:rsidR="004A3741" w:rsidRPr="00A77398" w:rsidRDefault="004A3741" w:rsidP="00A77398">
            <w:pPr>
              <w:pStyle w:val="SmallerText-Black"/>
              <w:rPr>
                <w:lang w:eastAsia="en-AU"/>
              </w:rPr>
            </w:pPr>
          </w:p>
        </w:tc>
        <w:tc>
          <w:tcPr>
            <w:tcW w:w="851" w:type="dxa"/>
          </w:tcPr>
          <w:p w14:paraId="6CFDB04D" w14:textId="77777777" w:rsidR="004A3741" w:rsidRPr="00A77398" w:rsidRDefault="004A3741" w:rsidP="00A77398">
            <w:pPr>
              <w:pStyle w:val="SmallerText-Black"/>
              <w:jc w:val="center"/>
              <w:rPr>
                <w:lang w:eastAsia="en-AU"/>
              </w:rPr>
            </w:pPr>
          </w:p>
        </w:tc>
        <w:tc>
          <w:tcPr>
            <w:tcW w:w="850" w:type="dxa"/>
          </w:tcPr>
          <w:p w14:paraId="5B6163FF" w14:textId="77777777" w:rsidR="004A3741" w:rsidRPr="00A77398" w:rsidRDefault="004A3741" w:rsidP="00A77398">
            <w:pPr>
              <w:pStyle w:val="SmallerText-Black"/>
              <w:rPr>
                <w:lang w:eastAsia="en-AU"/>
              </w:rPr>
            </w:pPr>
          </w:p>
        </w:tc>
        <w:tc>
          <w:tcPr>
            <w:tcW w:w="850" w:type="dxa"/>
          </w:tcPr>
          <w:p w14:paraId="42460860" w14:textId="77777777" w:rsidR="004A3741" w:rsidRPr="00A77398" w:rsidRDefault="004A3741" w:rsidP="00A77398">
            <w:pPr>
              <w:pStyle w:val="SmallerText-Black"/>
              <w:rPr>
                <w:lang w:eastAsia="en-AU"/>
              </w:rPr>
            </w:pPr>
          </w:p>
        </w:tc>
        <w:tc>
          <w:tcPr>
            <w:tcW w:w="851" w:type="dxa"/>
          </w:tcPr>
          <w:p w14:paraId="13BC2371" w14:textId="77777777" w:rsidR="004A3741" w:rsidRPr="00A77398" w:rsidRDefault="004A3741" w:rsidP="00A77398">
            <w:pPr>
              <w:pStyle w:val="SmallerText-Black"/>
              <w:rPr>
                <w:lang w:eastAsia="en-AU"/>
              </w:rPr>
            </w:pPr>
          </w:p>
        </w:tc>
        <w:tc>
          <w:tcPr>
            <w:tcW w:w="1552" w:type="dxa"/>
          </w:tcPr>
          <w:p w14:paraId="33A8745A" w14:textId="77777777" w:rsidR="004A3741" w:rsidRPr="00A77398" w:rsidRDefault="004A3741" w:rsidP="00A77398">
            <w:pPr>
              <w:pStyle w:val="SmallerText-Black"/>
              <w:rPr>
                <w:lang w:eastAsia="en-AU"/>
              </w:rPr>
            </w:pPr>
          </w:p>
        </w:tc>
      </w:tr>
    </w:tbl>
    <w:p w14:paraId="544C97BA" w14:textId="77777777" w:rsidR="004A3741" w:rsidRDefault="004A3741" w:rsidP="004A3741">
      <w:pPr>
        <w:rPr>
          <w:lang w:eastAsia="en-AU"/>
        </w:rPr>
      </w:pPr>
    </w:p>
    <w:p w14:paraId="4FC672EA" w14:textId="77777777" w:rsidR="00EA1115" w:rsidRDefault="00EA1115" w:rsidP="004A3741">
      <w:pPr>
        <w:rPr>
          <w:lang w:eastAsia="en-AU"/>
        </w:rPr>
      </w:pPr>
    </w:p>
    <w:p w14:paraId="4B285C0E" w14:textId="77777777" w:rsidR="00EA1115" w:rsidRDefault="00EA1115">
      <w:pPr>
        <w:tabs>
          <w:tab w:val="clear" w:pos="284"/>
        </w:tabs>
        <w:spacing w:before="0" w:after="200" w:line="276" w:lineRule="auto"/>
        <w:rPr>
          <w:lang w:eastAsia="en-AU"/>
        </w:rPr>
      </w:pPr>
      <w:r>
        <w:rPr>
          <w:lang w:eastAsia="en-AU"/>
        </w:rPr>
        <w:br w:type="page"/>
      </w:r>
    </w:p>
    <w:p w14:paraId="4EAEA483" w14:textId="53559DA9" w:rsidR="00A17717" w:rsidRDefault="00466A3C" w:rsidP="00A17717">
      <w:pPr>
        <w:pStyle w:val="Heading3"/>
      </w:pPr>
      <w:r>
        <w:lastRenderedPageBreak/>
        <w:drawing>
          <wp:anchor distT="0" distB="0" distL="114300" distR="114300" simplePos="0" relativeHeight="251666432" behindDoc="0" locked="0" layoutInCell="1" allowOverlap="1" wp14:anchorId="360815B9" wp14:editId="54994DD3">
            <wp:simplePos x="0" y="0"/>
            <wp:positionH relativeFrom="column">
              <wp:posOffset>309245</wp:posOffset>
            </wp:positionH>
            <wp:positionV relativeFrom="paragraph">
              <wp:posOffset>4281170</wp:posOffset>
            </wp:positionV>
            <wp:extent cx="5143500" cy="3856990"/>
            <wp:effectExtent l="0" t="0" r="0" b="0"/>
            <wp:wrapThrough wrapText="bothSides">
              <wp:wrapPolygon edited="0">
                <wp:start x="0" y="0"/>
                <wp:lineTo x="0" y="21444"/>
                <wp:lineTo x="21520" y="21444"/>
                <wp:lineTo x="21520"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SC00354.JPG"/>
                    <pic:cNvPicPr/>
                  </pic:nvPicPr>
                  <pic:blipFill>
                    <a:blip r:embed="rId32">
                      <a:extLst>
                        <a:ext uri="{28A0092B-C50C-407E-A947-70E740481C1C}">
                          <a14:useLocalDpi xmlns:a14="http://schemas.microsoft.com/office/drawing/2010/main" val="0"/>
                        </a:ext>
                      </a:extLst>
                    </a:blip>
                    <a:stretch>
                      <a:fillRect/>
                    </a:stretch>
                  </pic:blipFill>
                  <pic:spPr>
                    <a:xfrm>
                      <a:off x="0" y="0"/>
                      <a:ext cx="5143500" cy="3856990"/>
                    </a:xfrm>
                    <a:prstGeom prst="rect">
                      <a:avLst/>
                    </a:prstGeom>
                  </pic:spPr>
                </pic:pic>
              </a:graphicData>
            </a:graphic>
            <wp14:sizeRelH relativeFrom="page">
              <wp14:pctWidth>0</wp14:pctWidth>
            </wp14:sizeRelH>
            <wp14:sizeRelV relativeFrom="page">
              <wp14:pctHeight>0</wp14:pctHeight>
            </wp14:sizeRelV>
          </wp:anchor>
        </w:drawing>
      </w:r>
      <w:r w:rsidR="004A3741">
        <w:drawing>
          <wp:anchor distT="0" distB="0" distL="114300" distR="114300" simplePos="0" relativeHeight="251667456" behindDoc="0" locked="0" layoutInCell="1" allowOverlap="1" wp14:anchorId="087FDDAF" wp14:editId="5F58885E">
            <wp:simplePos x="0" y="0"/>
            <wp:positionH relativeFrom="column">
              <wp:posOffset>309245</wp:posOffset>
            </wp:positionH>
            <wp:positionV relativeFrom="paragraph">
              <wp:posOffset>309245</wp:posOffset>
            </wp:positionV>
            <wp:extent cx="5143500" cy="3856990"/>
            <wp:effectExtent l="400050" t="0" r="381000" b="676910"/>
            <wp:wrapThrough wrapText="bothSides">
              <wp:wrapPolygon edited="0">
                <wp:start x="-160" y="0"/>
                <wp:lineTo x="-320" y="0"/>
                <wp:lineTo x="-320" y="18776"/>
                <wp:lineTo x="-1360" y="18776"/>
                <wp:lineTo x="-1360" y="20483"/>
                <wp:lineTo x="-1680" y="20483"/>
                <wp:lineTo x="-1680" y="23897"/>
                <wp:lineTo x="-880" y="23897"/>
                <wp:lineTo x="-880" y="25071"/>
                <wp:lineTo x="2320" y="25284"/>
                <wp:lineTo x="19120" y="25284"/>
                <wp:lineTo x="19200" y="25071"/>
                <wp:lineTo x="22320" y="23897"/>
                <wp:lineTo x="22400" y="23897"/>
                <wp:lineTo x="23120" y="22297"/>
                <wp:lineTo x="23120" y="22190"/>
                <wp:lineTo x="22800" y="20590"/>
                <wp:lineTo x="22800" y="20483"/>
                <wp:lineTo x="21920" y="18883"/>
                <wp:lineTo x="21840" y="1707"/>
                <wp:lineTo x="21680" y="107"/>
                <wp:lineTo x="21680" y="0"/>
                <wp:lineTo x="-16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SC00353.JPG"/>
                    <pic:cNvPicPr/>
                  </pic:nvPicPr>
                  <pic:blipFill>
                    <a:blip r:embed="rId33">
                      <a:extLst>
                        <a:ext uri="{28A0092B-C50C-407E-A947-70E740481C1C}">
                          <a14:useLocalDpi xmlns:a14="http://schemas.microsoft.com/office/drawing/2010/main" val="0"/>
                        </a:ext>
                      </a:extLst>
                    </a:blip>
                    <a:stretch>
                      <a:fillRect/>
                    </a:stretch>
                  </pic:blipFill>
                  <pic:spPr>
                    <a:xfrm>
                      <a:off x="0" y="0"/>
                      <a:ext cx="5143500" cy="3856990"/>
                    </a:xfrm>
                    <a:prstGeom prst="rect">
                      <a:avLst/>
                    </a:prstGeom>
                    <a:effectLst>
                      <a:outerShdw blurRad="50800" dist="50800" dir="5400000" algn="ctr" rotWithShape="0">
                        <a:srgbClr val="000000">
                          <a:alpha val="58000"/>
                        </a:srgbClr>
                      </a:outerShdw>
                      <a:reflection blurRad="787400" endPos="5000" dist="50800" dir="5400000" sy="-100000" algn="bl" rotWithShape="0"/>
                    </a:effectLst>
                  </pic:spPr>
                </pic:pic>
              </a:graphicData>
            </a:graphic>
            <wp14:sizeRelH relativeFrom="page">
              <wp14:pctWidth>0</wp14:pctWidth>
            </wp14:sizeRelH>
            <wp14:sizeRelV relativeFrom="page">
              <wp14:pctHeight>0</wp14:pctHeight>
            </wp14:sizeRelV>
          </wp:anchor>
        </w:drawing>
      </w:r>
      <w:r w:rsidR="004A3741">
        <w:t>Task</w:t>
      </w:r>
      <w:r w:rsidR="00C13483">
        <w:t xml:space="preserve"> </w:t>
      </w:r>
      <w:r w:rsidR="004A3741">
        <w:t xml:space="preserve">3 </w:t>
      </w:r>
      <w:r w:rsidR="00A24486">
        <w:t>Dressing Room</w:t>
      </w:r>
    </w:p>
    <w:p w14:paraId="3ED6564E" w14:textId="29186BF7" w:rsidR="00466A3C" w:rsidRDefault="00466A3C" w:rsidP="00466A3C">
      <w:pPr>
        <w:jc w:val="center"/>
        <w:rPr>
          <w:sz w:val="16"/>
          <w:szCs w:val="16"/>
        </w:rPr>
      </w:pPr>
      <w:r w:rsidRPr="00064567">
        <w:rPr>
          <w:sz w:val="16"/>
          <w:szCs w:val="16"/>
        </w:rPr>
        <w:t>© TAFE NSW 2019</w:t>
      </w:r>
    </w:p>
    <w:p w14:paraId="28F2AFAF" w14:textId="77777777" w:rsidR="00A17717" w:rsidRDefault="00A17717" w:rsidP="00466A3C">
      <w:pPr>
        <w:jc w:val="center"/>
        <w:rPr>
          <w:lang w:eastAsia="en-AU"/>
        </w:rPr>
      </w:pPr>
    </w:p>
    <w:p w14:paraId="72F03256" w14:textId="77777777" w:rsidR="00A24486" w:rsidRPr="00526538" w:rsidRDefault="00A24486" w:rsidP="00A24486">
      <w:pPr>
        <w:tabs>
          <w:tab w:val="clear" w:pos="284"/>
        </w:tabs>
        <w:spacing w:before="240" w:line="240" w:lineRule="auto"/>
        <w:contextualSpacing/>
        <w:outlineLvl w:val="3"/>
        <w:rPr>
          <w:rFonts w:eastAsia="Times New Roman"/>
          <w:b/>
          <w:noProof/>
          <w:color w:val="58585B"/>
          <w:kern w:val="22"/>
          <w:sz w:val="28"/>
          <w:szCs w:val="28"/>
          <w:lang w:eastAsia="en-AU"/>
        </w:rPr>
      </w:pPr>
      <w:r w:rsidRPr="00526538">
        <w:rPr>
          <w:rFonts w:eastAsia="Times New Roman"/>
          <w:b/>
          <w:noProof/>
          <w:color w:val="58585B"/>
          <w:kern w:val="22"/>
          <w:sz w:val="28"/>
          <w:szCs w:val="28"/>
          <w:lang w:eastAsia="en-AU"/>
        </w:rPr>
        <w:lastRenderedPageBreak/>
        <w:t>Design Brief (Client Requirements)</w:t>
      </w:r>
    </w:p>
    <w:p w14:paraId="03C8050E" w14:textId="77777777" w:rsidR="00A24486" w:rsidRPr="00423BBA" w:rsidRDefault="00A24486" w:rsidP="00A24486">
      <w:pPr>
        <w:rPr>
          <w:sz w:val="22"/>
          <w:szCs w:val="22"/>
          <w:lang w:eastAsia="en-AU"/>
        </w:rPr>
      </w:pPr>
    </w:p>
    <w:p w14:paraId="2B76AEA6" w14:textId="77777777" w:rsidR="00A24486" w:rsidRPr="00EA1115" w:rsidRDefault="00A24486" w:rsidP="00A24486">
      <w:pPr>
        <w:rPr>
          <w:b/>
          <w:szCs w:val="24"/>
          <w:lang w:eastAsia="en-AU"/>
        </w:rPr>
      </w:pPr>
      <w:r w:rsidRPr="00EA1115">
        <w:rPr>
          <w:b/>
          <w:szCs w:val="24"/>
          <w:lang w:eastAsia="en-AU"/>
        </w:rPr>
        <w:t xml:space="preserve">The Dressing Room unit needs to contain: </w:t>
      </w:r>
    </w:p>
    <w:p w14:paraId="0316D181" w14:textId="77777777" w:rsidR="00A24486" w:rsidRPr="00EA1115" w:rsidRDefault="00A24486" w:rsidP="00A24486">
      <w:pPr>
        <w:rPr>
          <w:szCs w:val="24"/>
          <w:lang w:eastAsia="en-AU"/>
        </w:rPr>
      </w:pPr>
      <w:r w:rsidRPr="00EA1115">
        <w:rPr>
          <w:szCs w:val="24"/>
          <w:lang w:eastAsia="en-AU"/>
        </w:rPr>
        <w:t xml:space="preserve">Storage and hanging space for clothes </w:t>
      </w:r>
      <w:r w:rsidRPr="00EA1115">
        <w:rPr>
          <w:i/>
          <w:szCs w:val="24"/>
          <w:lang w:eastAsia="en-AU"/>
        </w:rPr>
        <w:t>(long, medium &amp; short hanging)</w:t>
      </w:r>
      <w:r w:rsidRPr="00EA1115">
        <w:rPr>
          <w:szCs w:val="24"/>
          <w:lang w:eastAsia="en-AU"/>
        </w:rPr>
        <w:t>, shoes, jewellery and toiletries. Lots of drawers with some deep drawers on the height. Provision for small Audio visual equipment.</w:t>
      </w:r>
    </w:p>
    <w:p w14:paraId="1D6FE203" w14:textId="77777777" w:rsidR="00A24486" w:rsidRPr="00EA1115" w:rsidRDefault="00A24486" w:rsidP="00A24486">
      <w:pPr>
        <w:rPr>
          <w:b/>
          <w:szCs w:val="24"/>
          <w:lang w:eastAsia="en-AU"/>
        </w:rPr>
      </w:pPr>
      <w:r w:rsidRPr="00EA1115">
        <w:rPr>
          <w:b/>
          <w:szCs w:val="24"/>
          <w:lang w:eastAsia="en-AU"/>
        </w:rPr>
        <w:t>The Dressing Room unit specifications:</w:t>
      </w:r>
    </w:p>
    <w:p w14:paraId="4DE841A1" w14:textId="683E3DA5" w:rsidR="004A3741" w:rsidRPr="00EA1115" w:rsidRDefault="00A24486" w:rsidP="00A24486">
      <w:pPr>
        <w:rPr>
          <w:szCs w:val="24"/>
          <w:lang w:eastAsia="en-AU"/>
        </w:rPr>
      </w:pPr>
      <w:r w:rsidRPr="00EA1115">
        <w:rPr>
          <w:szCs w:val="24"/>
          <w:lang w:eastAsia="en-AU"/>
        </w:rPr>
        <w:t xml:space="preserve"> </w:t>
      </w:r>
      <w:r w:rsidR="004A3741" w:rsidRPr="00EA1115">
        <w:rPr>
          <w:szCs w:val="24"/>
          <w:lang w:eastAsia="en-AU"/>
        </w:rPr>
        <w:t>Approximate opening sizes are 3665mm wide x 2250mm high x 700mm deep. The external wall is 100mm thick and returns 110 mm. External doors need to be four sliding, with two to be full mirror doors and the outside two doors to be of a similar colour to the wall. The outside two doors need to have a feature to break the colour up. All track and frame to be Black powder coated.  Internal cabinets to be made from white 16mm melamine internal storage both hanging and stacking. Drawers are dovetailed on corners and are made from 12mm thick pine with a 4mm bottom coated with a clear lacquer. All drawers need to have full extension drawer runners. Top shelf on one unit needs to be removable for bulk storage.</w:t>
      </w:r>
    </w:p>
    <w:p w14:paraId="622A96BA" w14:textId="77777777" w:rsidR="004A3741" w:rsidRPr="00EA1115" w:rsidRDefault="004A3741" w:rsidP="004A3741">
      <w:pPr>
        <w:rPr>
          <w:szCs w:val="24"/>
          <w:lang w:eastAsia="en-AU"/>
        </w:rPr>
      </w:pPr>
    </w:p>
    <w:p w14:paraId="16E5443A" w14:textId="77777777" w:rsidR="004A3741" w:rsidRPr="00EA1115" w:rsidRDefault="004A3741" w:rsidP="004A3741">
      <w:pPr>
        <w:rPr>
          <w:b/>
          <w:szCs w:val="24"/>
          <w:lang w:eastAsia="en-AU"/>
        </w:rPr>
      </w:pPr>
      <w:r w:rsidRPr="00EA1115">
        <w:rPr>
          <w:b/>
          <w:szCs w:val="24"/>
          <w:lang w:eastAsia="en-AU"/>
        </w:rPr>
        <w:t>Fabrication and Installation location:</w:t>
      </w:r>
    </w:p>
    <w:p w14:paraId="747712B3" w14:textId="77777777" w:rsidR="004A3741" w:rsidRPr="00EA1115" w:rsidRDefault="004A3741" w:rsidP="00E06006">
      <w:pPr>
        <w:pStyle w:val="Body"/>
        <w:rPr>
          <w:szCs w:val="24"/>
          <w:lang w:eastAsia="en-AU"/>
        </w:rPr>
      </w:pPr>
      <w:r w:rsidRPr="00EA1115">
        <w:rPr>
          <w:szCs w:val="24"/>
          <w:lang w:eastAsia="en-AU"/>
        </w:rPr>
        <w:t>Unit is to be installed locally in the house on the first level. Access is internally by a narrow circular staircase or by a staircase on the side of the house through a family room and a corridor.</w:t>
      </w:r>
    </w:p>
    <w:p w14:paraId="12EE0E37" w14:textId="287C293C" w:rsidR="004A3741" w:rsidRPr="00EA1115" w:rsidRDefault="004A3741" w:rsidP="00E06006">
      <w:pPr>
        <w:pStyle w:val="Body"/>
        <w:rPr>
          <w:szCs w:val="24"/>
          <w:lang w:eastAsia="en-AU"/>
        </w:rPr>
      </w:pPr>
    </w:p>
    <w:p w14:paraId="3E46B6A4" w14:textId="17D125CE" w:rsidR="00F868A4" w:rsidRPr="00EA1115" w:rsidRDefault="00F868A4" w:rsidP="00E06006">
      <w:pPr>
        <w:pStyle w:val="Body"/>
        <w:rPr>
          <w:szCs w:val="24"/>
          <w:lang w:eastAsia="en-AU"/>
        </w:rPr>
      </w:pPr>
    </w:p>
    <w:p w14:paraId="4DA41BBD" w14:textId="77777777" w:rsidR="00F868A4" w:rsidRDefault="00F868A4" w:rsidP="00E06006">
      <w:pPr>
        <w:pStyle w:val="Body"/>
        <w:rPr>
          <w:rFonts w:eastAsia="Times New Roman"/>
          <w:noProof/>
          <w:color w:val="2D739F"/>
          <w:kern w:val="22"/>
          <w:sz w:val="32"/>
          <w:szCs w:val="32"/>
          <w:lang w:eastAsia="en-AU"/>
        </w:rPr>
        <w:sectPr w:rsidR="00F868A4" w:rsidSect="00A77398">
          <w:headerReference w:type="even" r:id="rId34"/>
          <w:footerReference w:type="even" r:id="rId35"/>
          <w:headerReference w:type="first" r:id="rId36"/>
          <w:footerReference w:type="first" r:id="rId37"/>
          <w:pgSz w:w="11906" w:h="16838"/>
          <w:pgMar w:top="1418" w:right="1418" w:bottom="1418" w:left="1418" w:header="0" w:footer="227" w:gutter="0"/>
          <w:cols w:space="4253"/>
          <w:docGrid w:linePitch="360"/>
        </w:sectPr>
      </w:pPr>
    </w:p>
    <w:p w14:paraId="51A41BFC" w14:textId="57BC613B" w:rsidR="004A3741" w:rsidRPr="00A17717" w:rsidRDefault="00A17717" w:rsidP="00A17717">
      <w:pPr>
        <w:pStyle w:val="Heading4"/>
      </w:pPr>
      <w:r>
        <w:rPr>
          <w:rStyle w:val="Heading1Char"/>
          <w:rFonts w:eastAsiaTheme="minorHAnsi"/>
          <w:color w:val="58585B"/>
          <w:sz w:val="28"/>
          <w:szCs w:val="28"/>
        </w:rPr>
        <w:lastRenderedPageBreak/>
        <w:t xml:space="preserve">Step </w:t>
      </w:r>
      <w:r w:rsidR="004A3741" w:rsidRPr="00A17717">
        <w:rPr>
          <w:rStyle w:val="Heading1Char"/>
          <w:rFonts w:eastAsiaTheme="minorHAnsi"/>
          <w:color w:val="58585B"/>
          <w:sz w:val="28"/>
          <w:szCs w:val="28"/>
        </w:rPr>
        <w:t>1 Freehand Sketch</w:t>
      </w:r>
      <w:r w:rsidR="004A3741" w:rsidRPr="00A17717">
        <w:t xml:space="preserve"> </w:t>
      </w:r>
    </w:p>
    <w:tbl>
      <w:tblPr>
        <w:tblStyle w:val="TableGrid"/>
        <w:tblW w:w="0" w:type="auto"/>
        <w:tblLook w:val="04A0" w:firstRow="1" w:lastRow="0" w:firstColumn="1" w:lastColumn="0" w:noHBand="0" w:noVBand="1"/>
      </w:tblPr>
      <w:tblGrid>
        <w:gridCol w:w="13992"/>
      </w:tblGrid>
      <w:tr w:rsidR="004A3741" w:rsidRPr="00D13D14" w14:paraId="3D51A072" w14:textId="77777777" w:rsidTr="00A77398">
        <w:trPr>
          <w:cnfStyle w:val="100000000000" w:firstRow="1" w:lastRow="0" w:firstColumn="0" w:lastColumn="0" w:oddVBand="0" w:evenVBand="0" w:oddHBand="0" w:evenHBand="0" w:firstRowFirstColumn="0" w:firstRowLastColumn="0" w:lastRowFirstColumn="0" w:lastRowLastColumn="0"/>
        </w:trPr>
        <w:tc>
          <w:tcPr>
            <w:tcW w:w="13992" w:type="dxa"/>
            <w:shd w:val="clear" w:color="auto" w:fill="FFFFFF" w:themeFill="background1"/>
          </w:tcPr>
          <w:p w14:paraId="1FD281BE" w14:textId="77777777" w:rsidR="004A3741" w:rsidRDefault="004A3741" w:rsidP="00A77398">
            <w:pPr>
              <w:rPr>
                <w:b w:val="0"/>
                <w:color w:val="auto"/>
                <w:lang w:eastAsia="en-AU"/>
              </w:rPr>
            </w:pPr>
            <w:r w:rsidRPr="00D13D14">
              <w:rPr>
                <w:b w:val="0"/>
                <w:color w:val="auto"/>
                <w:lang w:eastAsia="en-AU"/>
              </w:rPr>
              <w:t>Freehand sketch</w:t>
            </w:r>
          </w:p>
          <w:p w14:paraId="400EC544" w14:textId="77777777" w:rsidR="004A3741" w:rsidRDefault="004A3741" w:rsidP="00A77398">
            <w:pPr>
              <w:jc w:val="center"/>
              <w:rPr>
                <w:b w:val="0"/>
                <w:noProof/>
                <w:color w:val="auto"/>
                <w:lang w:eastAsia="en-AU"/>
              </w:rPr>
            </w:pPr>
          </w:p>
          <w:p w14:paraId="09D94A08" w14:textId="77777777" w:rsidR="00A77398" w:rsidRDefault="00A77398" w:rsidP="00A77398">
            <w:pPr>
              <w:jc w:val="center"/>
              <w:rPr>
                <w:b w:val="0"/>
                <w:noProof/>
                <w:color w:val="auto"/>
                <w:lang w:eastAsia="en-AU"/>
              </w:rPr>
            </w:pPr>
          </w:p>
          <w:p w14:paraId="46B565F1" w14:textId="77777777" w:rsidR="00A77398" w:rsidRDefault="00A77398" w:rsidP="00A77398">
            <w:pPr>
              <w:jc w:val="center"/>
              <w:rPr>
                <w:b w:val="0"/>
                <w:noProof/>
                <w:color w:val="auto"/>
                <w:lang w:eastAsia="en-AU"/>
              </w:rPr>
            </w:pPr>
          </w:p>
          <w:p w14:paraId="7495688D" w14:textId="77777777" w:rsidR="00A77398" w:rsidRDefault="00A77398" w:rsidP="00A77398">
            <w:pPr>
              <w:jc w:val="center"/>
              <w:rPr>
                <w:b w:val="0"/>
                <w:noProof/>
                <w:color w:val="auto"/>
                <w:lang w:eastAsia="en-AU"/>
              </w:rPr>
            </w:pPr>
          </w:p>
          <w:p w14:paraId="6B19DF0C" w14:textId="77777777" w:rsidR="00A77398" w:rsidRDefault="00A77398" w:rsidP="00A77398">
            <w:pPr>
              <w:jc w:val="center"/>
              <w:rPr>
                <w:b w:val="0"/>
                <w:noProof/>
                <w:color w:val="auto"/>
                <w:lang w:eastAsia="en-AU"/>
              </w:rPr>
            </w:pPr>
          </w:p>
          <w:p w14:paraId="2E9425DF" w14:textId="77777777" w:rsidR="00A77398" w:rsidRDefault="00A77398" w:rsidP="00A77398">
            <w:pPr>
              <w:jc w:val="center"/>
              <w:rPr>
                <w:b w:val="0"/>
                <w:noProof/>
                <w:color w:val="auto"/>
                <w:lang w:eastAsia="en-AU"/>
              </w:rPr>
            </w:pPr>
          </w:p>
          <w:p w14:paraId="1A1A719E" w14:textId="77777777" w:rsidR="00A77398" w:rsidRDefault="00A77398" w:rsidP="00A77398">
            <w:pPr>
              <w:jc w:val="center"/>
              <w:rPr>
                <w:b w:val="0"/>
                <w:noProof/>
                <w:color w:val="auto"/>
                <w:lang w:eastAsia="en-AU"/>
              </w:rPr>
            </w:pPr>
          </w:p>
          <w:p w14:paraId="2C44231B" w14:textId="77777777" w:rsidR="00A77398" w:rsidRDefault="00A77398" w:rsidP="00A77398">
            <w:pPr>
              <w:jc w:val="center"/>
              <w:rPr>
                <w:b w:val="0"/>
                <w:noProof/>
                <w:color w:val="auto"/>
                <w:lang w:eastAsia="en-AU"/>
              </w:rPr>
            </w:pPr>
          </w:p>
          <w:p w14:paraId="23B9B73E" w14:textId="77777777" w:rsidR="00A77398" w:rsidRDefault="00A77398" w:rsidP="00A77398">
            <w:pPr>
              <w:jc w:val="center"/>
              <w:rPr>
                <w:b w:val="0"/>
                <w:noProof/>
                <w:color w:val="auto"/>
                <w:lang w:eastAsia="en-AU"/>
              </w:rPr>
            </w:pPr>
          </w:p>
          <w:p w14:paraId="4F7C044E" w14:textId="77777777" w:rsidR="00A77398" w:rsidRDefault="00A77398" w:rsidP="00A77398">
            <w:pPr>
              <w:jc w:val="center"/>
              <w:rPr>
                <w:b w:val="0"/>
                <w:noProof/>
                <w:color w:val="auto"/>
                <w:lang w:eastAsia="en-AU"/>
              </w:rPr>
            </w:pPr>
          </w:p>
          <w:p w14:paraId="67E4C498" w14:textId="77777777" w:rsidR="00A77398" w:rsidRDefault="00A77398" w:rsidP="00A77398">
            <w:pPr>
              <w:jc w:val="center"/>
              <w:rPr>
                <w:b w:val="0"/>
                <w:noProof/>
                <w:color w:val="auto"/>
                <w:lang w:eastAsia="en-AU"/>
              </w:rPr>
            </w:pPr>
          </w:p>
          <w:p w14:paraId="6BC12E4C" w14:textId="77777777" w:rsidR="00A77398" w:rsidRDefault="00A77398" w:rsidP="00A77398">
            <w:pPr>
              <w:jc w:val="center"/>
              <w:rPr>
                <w:b w:val="0"/>
                <w:noProof/>
                <w:color w:val="auto"/>
                <w:lang w:eastAsia="en-AU"/>
              </w:rPr>
            </w:pPr>
          </w:p>
          <w:p w14:paraId="1701E032" w14:textId="1549124B" w:rsidR="00A77398" w:rsidRDefault="00A77398" w:rsidP="00A77398">
            <w:pPr>
              <w:jc w:val="center"/>
              <w:rPr>
                <w:b w:val="0"/>
                <w:noProof/>
                <w:color w:val="auto"/>
                <w:lang w:eastAsia="en-AU"/>
              </w:rPr>
            </w:pPr>
          </w:p>
          <w:p w14:paraId="2F4F7913" w14:textId="59085FB1" w:rsidR="00164D3F" w:rsidRDefault="00164D3F" w:rsidP="00A77398">
            <w:pPr>
              <w:jc w:val="center"/>
              <w:rPr>
                <w:b w:val="0"/>
                <w:noProof/>
                <w:color w:val="auto"/>
                <w:lang w:eastAsia="en-AU"/>
              </w:rPr>
            </w:pPr>
          </w:p>
          <w:p w14:paraId="314BFCD7" w14:textId="77777777" w:rsidR="00164D3F" w:rsidRDefault="00164D3F" w:rsidP="00A77398">
            <w:pPr>
              <w:jc w:val="center"/>
              <w:rPr>
                <w:b w:val="0"/>
                <w:noProof/>
                <w:color w:val="auto"/>
                <w:lang w:eastAsia="en-AU"/>
              </w:rPr>
            </w:pPr>
          </w:p>
          <w:p w14:paraId="69C81EC7" w14:textId="71AD0E13" w:rsidR="00A77398" w:rsidRPr="00D13D14" w:rsidRDefault="00A77398" w:rsidP="00A77398">
            <w:pPr>
              <w:jc w:val="center"/>
              <w:rPr>
                <w:b w:val="0"/>
                <w:color w:val="auto"/>
                <w:lang w:eastAsia="en-AU"/>
              </w:rPr>
            </w:pPr>
          </w:p>
        </w:tc>
      </w:tr>
    </w:tbl>
    <w:p w14:paraId="7F84FB52" w14:textId="77777777" w:rsidR="004A3741" w:rsidRPr="00D13D14" w:rsidRDefault="004A3741" w:rsidP="004A3741">
      <w:pPr>
        <w:rPr>
          <w:lang w:eastAsia="en-AU"/>
        </w:rPr>
        <w:sectPr w:rsidR="004A3741" w:rsidRPr="00D13D14" w:rsidSect="00A77398">
          <w:pgSz w:w="16838" w:h="11906" w:orient="landscape"/>
          <w:pgMar w:top="851" w:right="1418" w:bottom="1418" w:left="1418" w:header="0" w:footer="227" w:gutter="0"/>
          <w:cols w:space="4253"/>
          <w:docGrid w:linePitch="360"/>
        </w:sectPr>
      </w:pPr>
    </w:p>
    <w:p w14:paraId="2BAA64B0" w14:textId="29022707" w:rsidR="004A3741" w:rsidRDefault="00A17717" w:rsidP="00A17717">
      <w:pPr>
        <w:pStyle w:val="Heading4"/>
      </w:pPr>
      <w:r>
        <w:lastRenderedPageBreak/>
        <w:t xml:space="preserve">Step </w:t>
      </w:r>
      <w:r w:rsidR="004A3741">
        <w:t>2</w:t>
      </w:r>
      <w:r>
        <w:t>a</w:t>
      </w:r>
      <w:r w:rsidR="004A3741">
        <w:t xml:space="preserve"> </w:t>
      </w:r>
      <w:r w:rsidR="004A3741" w:rsidRPr="00234490">
        <w:t>Design Parameters</w:t>
      </w:r>
      <w:r w:rsidR="004A3741">
        <w:t xml:space="preserve"> </w:t>
      </w:r>
    </w:p>
    <w:p w14:paraId="529FF4AF" w14:textId="7B090ACC" w:rsidR="00D17B57" w:rsidRPr="00D17B57" w:rsidRDefault="00D17B57" w:rsidP="00D17B57">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sidR="009731B1">
        <w:rPr>
          <w:noProof/>
        </w:rPr>
        <w:t>16</w:t>
      </w:r>
      <w:r w:rsidRPr="00054742">
        <w:fldChar w:fldCharType="end"/>
      </w:r>
      <w:r w:rsidRPr="00054742">
        <w:t xml:space="preserve"> </w:t>
      </w:r>
      <w:r w:rsidR="009731B1" w:rsidRPr="009731B1">
        <w:t>Design Parameters</w:t>
      </w:r>
    </w:p>
    <w:tbl>
      <w:tblPr>
        <w:tblStyle w:val="TableGrid"/>
        <w:tblpPr w:leftFromText="180" w:rightFromText="180" w:vertAnchor="text" w:tblpY="1"/>
        <w:tblOverlap w:val="never"/>
        <w:tblW w:w="9163" w:type="dxa"/>
        <w:tblLook w:val="04A0" w:firstRow="1" w:lastRow="0" w:firstColumn="1" w:lastColumn="0" w:noHBand="0" w:noVBand="1"/>
      </w:tblPr>
      <w:tblGrid>
        <w:gridCol w:w="2064"/>
        <w:gridCol w:w="612"/>
        <w:gridCol w:w="1905"/>
        <w:gridCol w:w="703"/>
        <w:gridCol w:w="588"/>
        <w:gridCol w:w="604"/>
        <w:gridCol w:w="2679"/>
        <w:gridCol w:w="8"/>
      </w:tblGrid>
      <w:tr w:rsidR="004A3741" w:rsidRPr="00D13D14" w14:paraId="78F8F9EE" w14:textId="77777777" w:rsidTr="00A24486">
        <w:trPr>
          <w:cnfStyle w:val="100000000000" w:firstRow="1" w:lastRow="0" w:firstColumn="0" w:lastColumn="0" w:oddVBand="0" w:evenVBand="0" w:oddHBand="0" w:evenHBand="0" w:firstRowFirstColumn="0" w:firstRowLastColumn="0" w:lastRowFirstColumn="0" w:lastRowLastColumn="0"/>
          <w:trHeight w:hRule="exact" w:val="397"/>
        </w:trPr>
        <w:tc>
          <w:tcPr>
            <w:tcW w:w="9163" w:type="dxa"/>
            <w:gridSpan w:val="8"/>
          </w:tcPr>
          <w:p w14:paraId="42E57CFE" w14:textId="77777777" w:rsidR="004A3741" w:rsidRPr="0030596B" w:rsidRDefault="004A3741" w:rsidP="00A24486">
            <w:pPr>
              <w:rPr>
                <w:color w:val="auto"/>
                <w:lang w:eastAsia="en-AU"/>
              </w:rPr>
            </w:pPr>
            <w:r w:rsidRPr="0030596B">
              <w:rPr>
                <w:lang w:eastAsia="en-AU"/>
              </w:rPr>
              <w:t xml:space="preserve">Fabrication Design Parameters </w:t>
            </w:r>
          </w:p>
        </w:tc>
      </w:tr>
      <w:tr w:rsidR="00A24486" w:rsidRPr="00D13D14" w14:paraId="075FBCC3" w14:textId="77777777" w:rsidTr="00A24486">
        <w:trPr>
          <w:trHeight w:hRule="exact" w:val="794"/>
        </w:trPr>
        <w:tc>
          <w:tcPr>
            <w:tcW w:w="2064" w:type="dxa"/>
            <w:shd w:val="clear" w:color="auto" w:fill="DBE5F1" w:themeFill="accent1" w:themeFillTint="33"/>
          </w:tcPr>
          <w:p w14:paraId="0299219E" w14:textId="353CF936" w:rsidR="00A24486" w:rsidRPr="00D13D14" w:rsidRDefault="006966D9" w:rsidP="00A24486">
            <w:pPr>
              <w:rPr>
                <w:lang w:eastAsia="en-AU"/>
              </w:rPr>
            </w:pPr>
            <w:r>
              <w:rPr>
                <w:lang w:eastAsia="en-AU"/>
              </w:rPr>
              <w:t>Components</w:t>
            </w:r>
            <w:r w:rsidR="00A24486">
              <w:rPr>
                <w:lang w:eastAsia="en-AU"/>
              </w:rPr>
              <w:t xml:space="preserve"> </w:t>
            </w:r>
          </w:p>
        </w:tc>
        <w:tc>
          <w:tcPr>
            <w:tcW w:w="612" w:type="dxa"/>
            <w:shd w:val="clear" w:color="auto" w:fill="DBE5F1" w:themeFill="accent1" w:themeFillTint="33"/>
          </w:tcPr>
          <w:p w14:paraId="47AB4B24" w14:textId="5AAEDF64" w:rsidR="00A24486" w:rsidRPr="00D13D14" w:rsidRDefault="00A24486" w:rsidP="00A24486">
            <w:pPr>
              <w:rPr>
                <w:lang w:eastAsia="en-AU"/>
              </w:rPr>
            </w:pPr>
            <w:r w:rsidRPr="00D13D14">
              <w:rPr>
                <w:lang w:eastAsia="en-AU"/>
              </w:rPr>
              <w:t>QTY</w:t>
            </w:r>
          </w:p>
        </w:tc>
        <w:tc>
          <w:tcPr>
            <w:tcW w:w="1905" w:type="dxa"/>
            <w:shd w:val="clear" w:color="auto" w:fill="DBE5F1" w:themeFill="accent1" w:themeFillTint="33"/>
          </w:tcPr>
          <w:p w14:paraId="116E8C62" w14:textId="47485CBF" w:rsidR="00A24486" w:rsidRPr="00D13D14" w:rsidRDefault="00A24486" w:rsidP="00A24486">
            <w:pPr>
              <w:rPr>
                <w:lang w:eastAsia="en-AU"/>
              </w:rPr>
            </w:pPr>
            <w:r w:rsidRPr="00D13D14">
              <w:rPr>
                <w:lang w:eastAsia="en-AU"/>
              </w:rPr>
              <w:t>Material</w:t>
            </w:r>
          </w:p>
        </w:tc>
        <w:tc>
          <w:tcPr>
            <w:tcW w:w="1895" w:type="dxa"/>
            <w:gridSpan w:val="3"/>
            <w:shd w:val="clear" w:color="auto" w:fill="DBE5F1" w:themeFill="accent1" w:themeFillTint="33"/>
          </w:tcPr>
          <w:p w14:paraId="590C5016" w14:textId="2976E3A2" w:rsidR="00A24486" w:rsidRPr="00D13D14" w:rsidRDefault="00A24486" w:rsidP="00A24486">
            <w:pPr>
              <w:rPr>
                <w:lang w:eastAsia="en-AU"/>
              </w:rPr>
            </w:pPr>
            <w:r w:rsidRPr="00D13D14">
              <w:rPr>
                <w:lang w:eastAsia="en-AU"/>
              </w:rPr>
              <w:t>Approximate sizes</w:t>
            </w:r>
          </w:p>
        </w:tc>
        <w:tc>
          <w:tcPr>
            <w:tcW w:w="2687" w:type="dxa"/>
            <w:gridSpan w:val="2"/>
            <w:shd w:val="clear" w:color="auto" w:fill="DBE5F1" w:themeFill="accent1" w:themeFillTint="33"/>
          </w:tcPr>
          <w:p w14:paraId="48693695" w14:textId="2A6D3D52" w:rsidR="00A24486" w:rsidRPr="00D13D14" w:rsidRDefault="00A24486" w:rsidP="00A24486">
            <w:pPr>
              <w:rPr>
                <w:lang w:eastAsia="en-AU"/>
              </w:rPr>
            </w:pPr>
            <w:r>
              <w:rPr>
                <w:lang w:eastAsia="en-AU"/>
              </w:rPr>
              <w:t>Comments/Design Ideas</w:t>
            </w:r>
          </w:p>
        </w:tc>
      </w:tr>
      <w:tr w:rsidR="004A3741" w:rsidRPr="00D13D14" w14:paraId="1FAABFD2" w14:textId="77777777" w:rsidTr="009731B1">
        <w:trPr>
          <w:gridAfter w:val="1"/>
          <w:wAfter w:w="8" w:type="dxa"/>
          <w:trHeight w:hRule="exact" w:val="567"/>
        </w:trPr>
        <w:tc>
          <w:tcPr>
            <w:tcW w:w="2064" w:type="dxa"/>
          </w:tcPr>
          <w:p w14:paraId="7ED93504" w14:textId="67E9E94E" w:rsidR="004A3741" w:rsidRPr="00164D3F" w:rsidRDefault="004A3741" w:rsidP="00A24486">
            <w:pPr>
              <w:rPr>
                <w:lang w:eastAsia="en-AU"/>
              </w:rPr>
            </w:pPr>
          </w:p>
        </w:tc>
        <w:tc>
          <w:tcPr>
            <w:tcW w:w="612" w:type="dxa"/>
          </w:tcPr>
          <w:p w14:paraId="6DD3D2C9" w14:textId="25A93884" w:rsidR="004A3741" w:rsidRPr="00164D3F" w:rsidRDefault="004A3741" w:rsidP="00A24486">
            <w:pPr>
              <w:rPr>
                <w:lang w:eastAsia="en-AU"/>
              </w:rPr>
            </w:pPr>
          </w:p>
        </w:tc>
        <w:tc>
          <w:tcPr>
            <w:tcW w:w="1905" w:type="dxa"/>
          </w:tcPr>
          <w:p w14:paraId="724A5E6E" w14:textId="6CEB9B14" w:rsidR="004A3741" w:rsidRPr="00164D3F" w:rsidRDefault="004A3741" w:rsidP="00A24486">
            <w:pPr>
              <w:tabs>
                <w:tab w:val="clear" w:pos="284"/>
                <w:tab w:val="left" w:pos="0"/>
                <w:tab w:val="center" w:pos="6804"/>
                <w:tab w:val="right" w:pos="10206"/>
              </w:tabs>
              <w:suppressAutoHyphens/>
              <w:spacing w:before="0" w:after="0" w:line="360" w:lineRule="auto"/>
              <w:rPr>
                <w:rFonts w:ascii="Arial" w:eastAsia="Times New Roman" w:hAnsi="Arial" w:cs="Times New Roman"/>
                <w:noProof/>
                <w:kern w:val="22"/>
                <w:sz w:val="16"/>
                <w:szCs w:val="16"/>
                <w:lang w:val="en-US" w:eastAsia="en-AU"/>
              </w:rPr>
            </w:pPr>
          </w:p>
        </w:tc>
        <w:tc>
          <w:tcPr>
            <w:tcW w:w="703" w:type="dxa"/>
          </w:tcPr>
          <w:p w14:paraId="2A159414" w14:textId="525A4A92" w:rsidR="004A3741" w:rsidRPr="00164D3F" w:rsidRDefault="004A3741" w:rsidP="00A24486">
            <w:pPr>
              <w:rPr>
                <w:lang w:eastAsia="en-AU"/>
              </w:rPr>
            </w:pPr>
          </w:p>
        </w:tc>
        <w:tc>
          <w:tcPr>
            <w:tcW w:w="588" w:type="dxa"/>
          </w:tcPr>
          <w:p w14:paraId="18DE8F52" w14:textId="29B65151" w:rsidR="004A3741" w:rsidRPr="00164D3F" w:rsidRDefault="004A3741" w:rsidP="00A24486">
            <w:pPr>
              <w:rPr>
                <w:lang w:eastAsia="en-AU"/>
              </w:rPr>
            </w:pPr>
          </w:p>
        </w:tc>
        <w:tc>
          <w:tcPr>
            <w:tcW w:w="604" w:type="dxa"/>
          </w:tcPr>
          <w:p w14:paraId="2D2CFE47" w14:textId="431C24A3" w:rsidR="004A3741" w:rsidRPr="00164D3F" w:rsidRDefault="004A3741" w:rsidP="00A24486">
            <w:pPr>
              <w:rPr>
                <w:lang w:eastAsia="en-AU"/>
              </w:rPr>
            </w:pPr>
          </w:p>
        </w:tc>
        <w:tc>
          <w:tcPr>
            <w:tcW w:w="2679" w:type="dxa"/>
          </w:tcPr>
          <w:p w14:paraId="3223BA31" w14:textId="090FEDA2" w:rsidR="004A3741" w:rsidRPr="00164D3F" w:rsidRDefault="004A3741" w:rsidP="00A24486">
            <w:pPr>
              <w:rPr>
                <w:sz w:val="20"/>
                <w:lang w:eastAsia="en-AU"/>
              </w:rPr>
            </w:pPr>
          </w:p>
        </w:tc>
      </w:tr>
      <w:tr w:rsidR="004A3741" w:rsidRPr="00D13D14" w14:paraId="0A71C410" w14:textId="77777777" w:rsidTr="009731B1">
        <w:trPr>
          <w:gridAfter w:val="1"/>
          <w:wAfter w:w="8" w:type="dxa"/>
          <w:trHeight w:hRule="exact" w:val="567"/>
        </w:trPr>
        <w:tc>
          <w:tcPr>
            <w:tcW w:w="2064" w:type="dxa"/>
          </w:tcPr>
          <w:p w14:paraId="748DA2D8" w14:textId="31433B17" w:rsidR="004A3741" w:rsidRPr="00164D3F" w:rsidRDefault="004A3741" w:rsidP="00A24486">
            <w:pPr>
              <w:rPr>
                <w:lang w:eastAsia="en-AU"/>
              </w:rPr>
            </w:pPr>
          </w:p>
        </w:tc>
        <w:tc>
          <w:tcPr>
            <w:tcW w:w="612" w:type="dxa"/>
          </w:tcPr>
          <w:p w14:paraId="78AD2436" w14:textId="7F81CA85" w:rsidR="004A3741" w:rsidRPr="00164D3F" w:rsidRDefault="004A3741" w:rsidP="00A24486">
            <w:pPr>
              <w:rPr>
                <w:lang w:eastAsia="en-AU"/>
              </w:rPr>
            </w:pPr>
          </w:p>
        </w:tc>
        <w:tc>
          <w:tcPr>
            <w:tcW w:w="1905" w:type="dxa"/>
          </w:tcPr>
          <w:p w14:paraId="2553339D" w14:textId="0E80D541" w:rsidR="004A3741" w:rsidRPr="00164D3F" w:rsidRDefault="004A3741" w:rsidP="00A24486">
            <w:pPr>
              <w:tabs>
                <w:tab w:val="clear" w:pos="284"/>
                <w:tab w:val="left" w:pos="0"/>
                <w:tab w:val="center" w:pos="6804"/>
                <w:tab w:val="right" w:pos="10206"/>
              </w:tabs>
              <w:suppressAutoHyphens/>
              <w:spacing w:before="0" w:after="0" w:line="360" w:lineRule="auto"/>
              <w:rPr>
                <w:rFonts w:ascii="Arial" w:eastAsia="Times New Roman" w:hAnsi="Arial" w:cs="Times New Roman"/>
                <w:noProof/>
                <w:kern w:val="22"/>
                <w:sz w:val="16"/>
                <w:szCs w:val="16"/>
                <w:lang w:val="en-US" w:eastAsia="en-AU"/>
              </w:rPr>
            </w:pPr>
          </w:p>
        </w:tc>
        <w:tc>
          <w:tcPr>
            <w:tcW w:w="703" w:type="dxa"/>
          </w:tcPr>
          <w:p w14:paraId="03EFDB97" w14:textId="39A1C7F5" w:rsidR="004A3741" w:rsidRPr="00164D3F" w:rsidRDefault="004A3741" w:rsidP="00A24486">
            <w:pPr>
              <w:rPr>
                <w:lang w:eastAsia="en-AU"/>
              </w:rPr>
            </w:pPr>
          </w:p>
        </w:tc>
        <w:tc>
          <w:tcPr>
            <w:tcW w:w="588" w:type="dxa"/>
          </w:tcPr>
          <w:p w14:paraId="23C7E342" w14:textId="3AE68C51" w:rsidR="004A3741" w:rsidRPr="00164D3F" w:rsidRDefault="004A3741" w:rsidP="00A24486">
            <w:pPr>
              <w:rPr>
                <w:rFonts w:ascii="Cambria Math" w:hAnsi="Cambria Math"/>
                <w:lang w:eastAsia="en-AU"/>
              </w:rPr>
            </w:pPr>
          </w:p>
        </w:tc>
        <w:tc>
          <w:tcPr>
            <w:tcW w:w="604" w:type="dxa"/>
          </w:tcPr>
          <w:p w14:paraId="466625AE" w14:textId="77777777" w:rsidR="004A3741" w:rsidRPr="00164D3F" w:rsidRDefault="004A3741" w:rsidP="00A24486">
            <w:pPr>
              <w:rPr>
                <w:lang w:eastAsia="en-AU"/>
              </w:rPr>
            </w:pPr>
          </w:p>
        </w:tc>
        <w:tc>
          <w:tcPr>
            <w:tcW w:w="2679" w:type="dxa"/>
          </w:tcPr>
          <w:p w14:paraId="57C061B8" w14:textId="13A84EDF" w:rsidR="004A3741" w:rsidRPr="00164D3F" w:rsidRDefault="004A3741" w:rsidP="00A24486">
            <w:pPr>
              <w:rPr>
                <w:sz w:val="20"/>
                <w:lang w:eastAsia="en-AU"/>
              </w:rPr>
            </w:pPr>
          </w:p>
        </w:tc>
      </w:tr>
      <w:tr w:rsidR="004A3741" w:rsidRPr="00D13D14" w14:paraId="06D7D66A" w14:textId="77777777" w:rsidTr="009731B1">
        <w:trPr>
          <w:gridAfter w:val="1"/>
          <w:wAfter w:w="8" w:type="dxa"/>
          <w:trHeight w:hRule="exact" w:val="567"/>
        </w:trPr>
        <w:tc>
          <w:tcPr>
            <w:tcW w:w="2064" w:type="dxa"/>
          </w:tcPr>
          <w:p w14:paraId="497B42B9" w14:textId="59606376" w:rsidR="004A3741" w:rsidRPr="00164D3F" w:rsidRDefault="004A3741" w:rsidP="00A24486">
            <w:pPr>
              <w:rPr>
                <w:lang w:eastAsia="en-AU"/>
              </w:rPr>
            </w:pPr>
          </w:p>
        </w:tc>
        <w:tc>
          <w:tcPr>
            <w:tcW w:w="612" w:type="dxa"/>
          </w:tcPr>
          <w:p w14:paraId="18BB93CB" w14:textId="45228BF7" w:rsidR="004A3741" w:rsidRPr="00164D3F" w:rsidRDefault="004A3741" w:rsidP="00A24486">
            <w:pPr>
              <w:rPr>
                <w:lang w:eastAsia="en-AU"/>
              </w:rPr>
            </w:pPr>
          </w:p>
        </w:tc>
        <w:tc>
          <w:tcPr>
            <w:tcW w:w="1905" w:type="dxa"/>
          </w:tcPr>
          <w:p w14:paraId="6F218B64" w14:textId="0B974444" w:rsidR="004A3741" w:rsidRPr="00164D3F" w:rsidRDefault="004A3741" w:rsidP="00A24486">
            <w:pPr>
              <w:tabs>
                <w:tab w:val="clear" w:pos="284"/>
                <w:tab w:val="left" w:pos="0"/>
                <w:tab w:val="center" w:pos="6804"/>
                <w:tab w:val="right" w:pos="10206"/>
              </w:tabs>
              <w:suppressAutoHyphens/>
              <w:spacing w:before="0" w:after="0" w:line="360" w:lineRule="auto"/>
              <w:rPr>
                <w:rFonts w:ascii="Arial" w:eastAsia="Times New Roman" w:hAnsi="Arial" w:cs="Times New Roman"/>
                <w:noProof/>
                <w:kern w:val="22"/>
                <w:sz w:val="16"/>
                <w:szCs w:val="16"/>
                <w:lang w:val="en-US" w:eastAsia="en-AU"/>
              </w:rPr>
            </w:pPr>
          </w:p>
        </w:tc>
        <w:tc>
          <w:tcPr>
            <w:tcW w:w="703" w:type="dxa"/>
          </w:tcPr>
          <w:p w14:paraId="74ED6174" w14:textId="546A42F3" w:rsidR="004A3741" w:rsidRPr="00164D3F" w:rsidRDefault="004A3741" w:rsidP="00A24486">
            <w:pPr>
              <w:rPr>
                <w:lang w:eastAsia="en-AU"/>
              </w:rPr>
            </w:pPr>
          </w:p>
        </w:tc>
        <w:tc>
          <w:tcPr>
            <w:tcW w:w="588" w:type="dxa"/>
          </w:tcPr>
          <w:p w14:paraId="51C08F28" w14:textId="3C098619" w:rsidR="004A3741" w:rsidRPr="00164D3F" w:rsidRDefault="004A3741" w:rsidP="00A24486">
            <w:pPr>
              <w:rPr>
                <w:lang w:eastAsia="en-AU"/>
              </w:rPr>
            </w:pPr>
          </w:p>
        </w:tc>
        <w:tc>
          <w:tcPr>
            <w:tcW w:w="604" w:type="dxa"/>
          </w:tcPr>
          <w:p w14:paraId="6340E0A6" w14:textId="2FB48971" w:rsidR="004A3741" w:rsidRPr="00164D3F" w:rsidRDefault="004A3741" w:rsidP="00A24486">
            <w:pPr>
              <w:rPr>
                <w:lang w:eastAsia="en-AU"/>
              </w:rPr>
            </w:pPr>
          </w:p>
        </w:tc>
        <w:tc>
          <w:tcPr>
            <w:tcW w:w="2679" w:type="dxa"/>
          </w:tcPr>
          <w:p w14:paraId="4AF72874" w14:textId="7B3EB50C" w:rsidR="004A3741" w:rsidRPr="00164D3F" w:rsidRDefault="004A3741" w:rsidP="00A24486">
            <w:pPr>
              <w:rPr>
                <w:sz w:val="16"/>
                <w:szCs w:val="16"/>
                <w:lang w:eastAsia="en-AU"/>
              </w:rPr>
            </w:pPr>
          </w:p>
        </w:tc>
      </w:tr>
      <w:tr w:rsidR="004A3741" w:rsidRPr="00D13D14" w14:paraId="21B5E8D2" w14:textId="77777777" w:rsidTr="009731B1">
        <w:trPr>
          <w:gridAfter w:val="1"/>
          <w:wAfter w:w="8" w:type="dxa"/>
          <w:trHeight w:hRule="exact" w:val="567"/>
        </w:trPr>
        <w:tc>
          <w:tcPr>
            <w:tcW w:w="2064" w:type="dxa"/>
          </w:tcPr>
          <w:p w14:paraId="2149660B" w14:textId="100AF850" w:rsidR="004A3741" w:rsidRPr="00164D3F" w:rsidRDefault="004A3741" w:rsidP="00A24486">
            <w:pPr>
              <w:rPr>
                <w:lang w:eastAsia="en-AU"/>
              </w:rPr>
            </w:pPr>
          </w:p>
        </w:tc>
        <w:tc>
          <w:tcPr>
            <w:tcW w:w="612" w:type="dxa"/>
          </w:tcPr>
          <w:p w14:paraId="17DC7D0E" w14:textId="5CC1C0B6" w:rsidR="004A3741" w:rsidRPr="00164D3F" w:rsidRDefault="004A3741" w:rsidP="00A24486">
            <w:pPr>
              <w:rPr>
                <w:lang w:eastAsia="en-AU"/>
              </w:rPr>
            </w:pPr>
          </w:p>
        </w:tc>
        <w:tc>
          <w:tcPr>
            <w:tcW w:w="1905" w:type="dxa"/>
          </w:tcPr>
          <w:p w14:paraId="00B63963" w14:textId="6188EB8F" w:rsidR="004A3741" w:rsidRPr="00164D3F" w:rsidRDefault="004A3741" w:rsidP="00A24486">
            <w:pPr>
              <w:rPr>
                <w:lang w:eastAsia="en-AU"/>
              </w:rPr>
            </w:pPr>
          </w:p>
        </w:tc>
        <w:tc>
          <w:tcPr>
            <w:tcW w:w="703" w:type="dxa"/>
          </w:tcPr>
          <w:p w14:paraId="69C44063" w14:textId="4A4C05D7" w:rsidR="004A3741" w:rsidRPr="00164D3F" w:rsidRDefault="004A3741" w:rsidP="00A24486">
            <w:pPr>
              <w:rPr>
                <w:lang w:eastAsia="en-AU"/>
              </w:rPr>
            </w:pPr>
          </w:p>
        </w:tc>
        <w:tc>
          <w:tcPr>
            <w:tcW w:w="588" w:type="dxa"/>
          </w:tcPr>
          <w:p w14:paraId="28E7035D" w14:textId="3123ED1C" w:rsidR="004A3741" w:rsidRPr="00164D3F" w:rsidRDefault="004A3741" w:rsidP="00A24486">
            <w:pPr>
              <w:rPr>
                <w:lang w:eastAsia="en-AU"/>
              </w:rPr>
            </w:pPr>
          </w:p>
        </w:tc>
        <w:tc>
          <w:tcPr>
            <w:tcW w:w="604" w:type="dxa"/>
          </w:tcPr>
          <w:p w14:paraId="4178CD38" w14:textId="33111373" w:rsidR="004A3741" w:rsidRPr="00164D3F" w:rsidRDefault="004A3741" w:rsidP="00A24486">
            <w:pPr>
              <w:rPr>
                <w:lang w:eastAsia="en-AU"/>
              </w:rPr>
            </w:pPr>
          </w:p>
        </w:tc>
        <w:tc>
          <w:tcPr>
            <w:tcW w:w="2679" w:type="dxa"/>
          </w:tcPr>
          <w:p w14:paraId="5265AD4B" w14:textId="61D492D0" w:rsidR="004A3741" w:rsidRPr="00164D3F" w:rsidRDefault="004A3741" w:rsidP="00A24486">
            <w:pPr>
              <w:rPr>
                <w:sz w:val="20"/>
                <w:lang w:eastAsia="en-AU"/>
              </w:rPr>
            </w:pPr>
          </w:p>
        </w:tc>
      </w:tr>
      <w:tr w:rsidR="004A3741" w:rsidRPr="00D13D14" w14:paraId="78C2A9C2" w14:textId="77777777" w:rsidTr="009731B1">
        <w:trPr>
          <w:gridAfter w:val="1"/>
          <w:wAfter w:w="8" w:type="dxa"/>
          <w:trHeight w:hRule="exact" w:val="567"/>
        </w:trPr>
        <w:tc>
          <w:tcPr>
            <w:tcW w:w="2064" w:type="dxa"/>
          </w:tcPr>
          <w:p w14:paraId="5AB17A35" w14:textId="085A8F63" w:rsidR="004A3741" w:rsidRPr="00164D3F" w:rsidRDefault="004A3741" w:rsidP="00A24486">
            <w:pPr>
              <w:rPr>
                <w:lang w:eastAsia="en-AU"/>
              </w:rPr>
            </w:pPr>
          </w:p>
        </w:tc>
        <w:tc>
          <w:tcPr>
            <w:tcW w:w="612" w:type="dxa"/>
          </w:tcPr>
          <w:p w14:paraId="65AA2CC0" w14:textId="6A7AE971" w:rsidR="004A3741" w:rsidRPr="00164D3F" w:rsidRDefault="004A3741" w:rsidP="00A24486">
            <w:pPr>
              <w:rPr>
                <w:lang w:eastAsia="en-AU"/>
              </w:rPr>
            </w:pPr>
          </w:p>
        </w:tc>
        <w:tc>
          <w:tcPr>
            <w:tcW w:w="1905" w:type="dxa"/>
          </w:tcPr>
          <w:p w14:paraId="4C83B85C" w14:textId="0B3E276B" w:rsidR="004A3741" w:rsidRPr="00164D3F" w:rsidRDefault="004A3741" w:rsidP="00A24486">
            <w:pPr>
              <w:rPr>
                <w:lang w:eastAsia="en-AU"/>
              </w:rPr>
            </w:pPr>
          </w:p>
        </w:tc>
        <w:tc>
          <w:tcPr>
            <w:tcW w:w="703" w:type="dxa"/>
          </w:tcPr>
          <w:p w14:paraId="74448FDD" w14:textId="74A223A3" w:rsidR="004A3741" w:rsidRPr="00164D3F" w:rsidRDefault="004A3741" w:rsidP="00A24486">
            <w:pPr>
              <w:rPr>
                <w:lang w:eastAsia="en-AU"/>
              </w:rPr>
            </w:pPr>
          </w:p>
        </w:tc>
        <w:tc>
          <w:tcPr>
            <w:tcW w:w="588" w:type="dxa"/>
          </w:tcPr>
          <w:p w14:paraId="05500773" w14:textId="682BD548" w:rsidR="004A3741" w:rsidRPr="00164D3F" w:rsidRDefault="004A3741" w:rsidP="00A24486">
            <w:pPr>
              <w:rPr>
                <w:lang w:eastAsia="en-AU"/>
              </w:rPr>
            </w:pPr>
          </w:p>
        </w:tc>
        <w:tc>
          <w:tcPr>
            <w:tcW w:w="604" w:type="dxa"/>
          </w:tcPr>
          <w:p w14:paraId="6A3A8B7C" w14:textId="55E5B3B4" w:rsidR="004A3741" w:rsidRPr="00164D3F" w:rsidRDefault="004A3741" w:rsidP="00A24486">
            <w:pPr>
              <w:rPr>
                <w:lang w:eastAsia="en-AU"/>
              </w:rPr>
            </w:pPr>
          </w:p>
        </w:tc>
        <w:tc>
          <w:tcPr>
            <w:tcW w:w="2679" w:type="dxa"/>
          </w:tcPr>
          <w:p w14:paraId="6306038A" w14:textId="0FE4C1A6" w:rsidR="004A3741" w:rsidRPr="00164D3F" w:rsidRDefault="004A3741" w:rsidP="00A24486">
            <w:pPr>
              <w:rPr>
                <w:sz w:val="18"/>
                <w:szCs w:val="18"/>
                <w:lang w:eastAsia="en-AU"/>
              </w:rPr>
            </w:pPr>
          </w:p>
        </w:tc>
      </w:tr>
      <w:tr w:rsidR="004A3741" w:rsidRPr="00D13D14" w14:paraId="2C8E9A38" w14:textId="77777777" w:rsidTr="009731B1">
        <w:trPr>
          <w:gridAfter w:val="1"/>
          <w:wAfter w:w="8" w:type="dxa"/>
          <w:trHeight w:hRule="exact" w:val="567"/>
        </w:trPr>
        <w:tc>
          <w:tcPr>
            <w:tcW w:w="2064" w:type="dxa"/>
          </w:tcPr>
          <w:p w14:paraId="5EF77581" w14:textId="77A65D9B" w:rsidR="004A3741" w:rsidRPr="00164D3F" w:rsidRDefault="004A3741" w:rsidP="00A24486">
            <w:pPr>
              <w:tabs>
                <w:tab w:val="clear" w:pos="284"/>
              </w:tabs>
              <w:spacing w:before="0" w:line="240" w:lineRule="auto"/>
              <w:textboxTightWrap w:val="allLines"/>
              <w:rPr>
                <w:rFonts w:ascii="Calibri" w:eastAsiaTheme="minorEastAsia" w:hAnsi="Calibri" w:cstheme="minorBidi"/>
                <w:sz w:val="22"/>
                <w:szCs w:val="22"/>
                <w:lang w:val="en-US" w:eastAsia="en-AU" w:bidi="en-US"/>
              </w:rPr>
            </w:pPr>
          </w:p>
        </w:tc>
        <w:tc>
          <w:tcPr>
            <w:tcW w:w="612" w:type="dxa"/>
          </w:tcPr>
          <w:p w14:paraId="5663C3C8" w14:textId="26A088A1" w:rsidR="004A3741" w:rsidRPr="00164D3F" w:rsidRDefault="004A3741" w:rsidP="00A24486">
            <w:pPr>
              <w:rPr>
                <w:lang w:eastAsia="en-AU"/>
              </w:rPr>
            </w:pPr>
          </w:p>
        </w:tc>
        <w:tc>
          <w:tcPr>
            <w:tcW w:w="1905" w:type="dxa"/>
          </w:tcPr>
          <w:p w14:paraId="4C5ABB67" w14:textId="014DF444" w:rsidR="004A3741" w:rsidRPr="00164D3F" w:rsidRDefault="004A3741" w:rsidP="00A24486">
            <w:pPr>
              <w:rPr>
                <w:lang w:eastAsia="en-AU"/>
              </w:rPr>
            </w:pPr>
          </w:p>
        </w:tc>
        <w:tc>
          <w:tcPr>
            <w:tcW w:w="703" w:type="dxa"/>
          </w:tcPr>
          <w:p w14:paraId="4FD43FE6" w14:textId="75B6CFC7" w:rsidR="004A3741" w:rsidRPr="00164D3F" w:rsidRDefault="004A3741" w:rsidP="00A24486">
            <w:pPr>
              <w:rPr>
                <w:lang w:eastAsia="en-AU"/>
              </w:rPr>
            </w:pPr>
          </w:p>
        </w:tc>
        <w:tc>
          <w:tcPr>
            <w:tcW w:w="588" w:type="dxa"/>
          </w:tcPr>
          <w:p w14:paraId="1CA44076" w14:textId="2AF78BB1" w:rsidR="004A3741" w:rsidRPr="00164D3F" w:rsidRDefault="004A3741" w:rsidP="00A24486">
            <w:pPr>
              <w:rPr>
                <w:lang w:eastAsia="en-AU"/>
              </w:rPr>
            </w:pPr>
          </w:p>
        </w:tc>
        <w:tc>
          <w:tcPr>
            <w:tcW w:w="604" w:type="dxa"/>
          </w:tcPr>
          <w:p w14:paraId="6449A38A" w14:textId="26050E05" w:rsidR="004A3741" w:rsidRPr="00164D3F" w:rsidRDefault="004A3741" w:rsidP="00A24486">
            <w:pPr>
              <w:rPr>
                <w:lang w:eastAsia="en-AU"/>
              </w:rPr>
            </w:pPr>
          </w:p>
        </w:tc>
        <w:tc>
          <w:tcPr>
            <w:tcW w:w="2679" w:type="dxa"/>
          </w:tcPr>
          <w:p w14:paraId="7813D991" w14:textId="153B7BB2" w:rsidR="004A3741" w:rsidRPr="00164D3F" w:rsidRDefault="004A3741" w:rsidP="00A24486">
            <w:pPr>
              <w:rPr>
                <w:lang w:eastAsia="en-AU"/>
              </w:rPr>
            </w:pPr>
          </w:p>
        </w:tc>
      </w:tr>
      <w:tr w:rsidR="004A3741" w:rsidRPr="00D13D14" w14:paraId="6354B03F" w14:textId="77777777" w:rsidTr="009731B1">
        <w:trPr>
          <w:gridAfter w:val="1"/>
          <w:wAfter w:w="8" w:type="dxa"/>
          <w:trHeight w:hRule="exact" w:val="567"/>
        </w:trPr>
        <w:tc>
          <w:tcPr>
            <w:tcW w:w="2064" w:type="dxa"/>
          </w:tcPr>
          <w:p w14:paraId="75BF2AA3" w14:textId="567C4281" w:rsidR="004A3741" w:rsidRPr="00164D3F" w:rsidRDefault="004A3741" w:rsidP="00A24486">
            <w:pPr>
              <w:pStyle w:val="SmallerText-Black"/>
              <w:rPr>
                <w:sz w:val="22"/>
                <w:szCs w:val="22"/>
                <w:lang w:eastAsia="en-AU"/>
              </w:rPr>
            </w:pPr>
          </w:p>
        </w:tc>
        <w:tc>
          <w:tcPr>
            <w:tcW w:w="612" w:type="dxa"/>
          </w:tcPr>
          <w:p w14:paraId="41D39651" w14:textId="1651AD91" w:rsidR="004A3741" w:rsidRPr="00164D3F" w:rsidRDefault="004A3741" w:rsidP="00A24486">
            <w:pPr>
              <w:rPr>
                <w:lang w:eastAsia="en-AU"/>
              </w:rPr>
            </w:pPr>
          </w:p>
        </w:tc>
        <w:tc>
          <w:tcPr>
            <w:tcW w:w="1905" w:type="dxa"/>
          </w:tcPr>
          <w:p w14:paraId="6D3A78DD" w14:textId="68F190EC" w:rsidR="004A3741" w:rsidRPr="00164D3F" w:rsidRDefault="004A3741" w:rsidP="00A24486">
            <w:pPr>
              <w:rPr>
                <w:lang w:eastAsia="en-AU"/>
              </w:rPr>
            </w:pPr>
          </w:p>
        </w:tc>
        <w:tc>
          <w:tcPr>
            <w:tcW w:w="703" w:type="dxa"/>
          </w:tcPr>
          <w:p w14:paraId="773BB583" w14:textId="53511724" w:rsidR="004A3741" w:rsidRPr="00164D3F" w:rsidRDefault="004A3741" w:rsidP="00A24486">
            <w:pPr>
              <w:rPr>
                <w:lang w:eastAsia="en-AU"/>
              </w:rPr>
            </w:pPr>
          </w:p>
        </w:tc>
        <w:tc>
          <w:tcPr>
            <w:tcW w:w="588" w:type="dxa"/>
          </w:tcPr>
          <w:p w14:paraId="48AF4CEA" w14:textId="73EFD87D" w:rsidR="004A3741" w:rsidRPr="00164D3F" w:rsidRDefault="004A3741" w:rsidP="00A24486">
            <w:pPr>
              <w:rPr>
                <w:lang w:eastAsia="en-AU"/>
              </w:rPr>
            </w:pPr>
          </w:p>
        </w:tc>
        <w:tc>
          <w:tcPr>
            <w:tcW w:w="604" w:type="dxa"/>
          </w:tcPr>
          <w:p w14:paraId="08267D42" w14:textId="7D20F1F9" w:rsidR="004A3741" w:rsidRPr="00164D3F" w:rsidRDefault="004A3741" w:rsidP="00A24486">
            <w:pPr>
              <w:rPr>
                <w:lang w:eastAsia="en-AU"/>
              </w:rPr>
            </w:pPr>
          </w:p>
        </w:tc>
        <w:tc>
          <w:tcPr>
            <w:tcW w:w="2679" w:type="dxa"/>
          </w:tcPr>
          <w:p w14:paraId="47A0150F" w14:textId="4461F5D6" w:rsidR="004A3741" w:rsidRPr="00164D3F" w:rsidRDefault="004A3741" w:rsidP="00A24486">
            <w:pPr>
              <w:rPr>
                <w:sz w:val="20"/>
                <w:lang w:eastAsia="en-AU"/>
              </w:rPr>
            </w:pPr>
          </w:p>
        </w:tc>
      </w:tr>
      <w:tr w:rsidR="004A3741" w:rsidRPr="00D13D14" w14:paraId="5C9C140E" w14:textId="77777777" w:rsidTr="009731B1">
        <w:trPr>
          <w:gridAfter w:val="1"/>
          <w:wAfter w:w="8" w:type="dxa"/>
          <w:trHeight w:hRule="exact" w:val="567"/>
        </w:trPr>
        <w:tc>
          <w:tcPr>
            <w:tcW w:w="2064" w:type="dxa"/>
          </w:tcPr>
          <w:p w14:paraId="42FA4BE2" w14:textId="4ADAAADD" w:rsidR="004A3741" w:rsidRPr="00164D3F" w:rsidRDefault="004A3741" w:rsidP="00A24486">
            <w:pPr>
              <w:pStyle w:val="SmallerText-Black"/>
              <w:rPr>
                <w:lang w:eastAsia="en-AU"/>
              </w:rPr>
            </w:pPr>
          </w:p>
        </w:tc>
        <w:tc>
          <w:tcPr>
            <w:tcW w:w="612" w:type="dxa"/>
          </w:tcPr>
          <w:p w14:paraId="173E05A1" w14:textId="21FB9047" w:rsidR="004A3741" w:rsidRPr="00164D3F" w:rsidRDefault="004A3741" w:rsidP="00A24486">
            <w:pPr>
              <w:rPr>
                <w:lang w:eastAsia="en-AU"/>
              </w:rPr>
            </w:pPr>
          </w:p>
        </w:tc>
        <w:tc>
          <w:tcPr>
            <w:tcW w:w="1905" w:type="dxa"/>
          </w:tcPr>
          <w:p w14:paraId="416AB3E0" w14:textId="77777777" w:rsidR="004A3741" w:rsidRPr="00164D3F" w:rsidRDefault="004A3741" w:rsidP="00A24486">
            <w:pPr>
              <w:rPr>
                <w:lang w:eastAsia="en-AU"/>
              </w:rPr>
            </w:pPr>
          </w:p>
        </w:tc>
        <w:tc>
          <w:tcPr>
            <w:tcW w:w="703" w:type="dxa"/>
          </w:tcPr>
          <w:p w14:paraId="35836FAB" w14:textId="77777777" w:rsidR="004A3741" w:rsidRPr="00164D3F" w:rsidRDefault="004A3741" w:rsidP="00A24486">
            <w:pPr>
              <w:rPr>
                <w:lang w:eastAsia="en-AU"/>
              </w:rPr>
            </w:pPr>
          </w:p>
        </w:tc>
        <w:tc>
          <w:tcPr>
            <w:tcW w:w="588" w:type="dxa"/>
          </w:tcPr>
          <w:p w14:paraId="0E5FBE0E" w14:textId="77777777" w:rsidR="004A3741" w:rsidRPr="00164D3F" w:rsidRDefault="004A3741" w:rsidP="00A24486">
            <w:pPr>
              <w:rPr>
                <w:lang w:eastAsia="en-AU"/>
              </w:rPr>
            </w:pPr>
          </w:p>
        </w:tc>
        <w:tc>
          <w:tcPr>
            <w:tcW w:w="604" w:type="dxa"/>
          </w:tcPr>
          <w:p w14:paraId="0A0AC4C7" w14:textId="77777777" w:rsidR="004A3741" w:rsidRPr="00164D3F" w:rsidRDefault="004A3741" w:rsidP="00A24486">
            <w:pPr>
              <w:rPr>
                <w:lang w:eastAsia="en-AU"/>
              </w:rPr>
            </w:pPr>
          </w:p>
        </w:tc>
        <w:tc>
          <w:tcPr>
            <w:tcW w:w="2679" w:type="dxa"/>
          </w:tcPr>
          <w:p w14:paraId="5A2BC7C7" w14:textId="78103CDB" w:rsidR="004A3741" w:rsidRPr="00164D3F" w:rsidRDefault="004A3741" w:rsidP="00A24486">
            <w:pPr>
              <w:pStyle w:val="SmallerText-Black"/>
              <w:rPr>
                <w:lang w:eastAsia="en-AU"/>
              </w:rPr>
            </w:pPr>
          </w:p>
        </w:tc>
      </w:tr>
      <w:tr w:rsidR="004A3741" w:rsidRPr="00D13D14" w14:paraId="098A5EC6" w14:textId="77777777" w:rsidTr="009731B1">
        <w:trPr>
          <w:gridAfter w:val="1"/>
          <w:wAfter w:w="8" w:type="dxa"/>
          <w:trHeight w:hRule="exact" w:val="567"/>
        </w:trPr>
        <w:tc>
          <w:tcPr>
            <w:tcW w:w="2064" w:type="dxa"/>
          </w:tcPr>
          <w:p w14:paraId="6ABA331A" w14:textId="77777777" w:rsidR="004A3741" w:rsidRPr="00164D3F" w:rsidRDefault="004A3741" w:rsidP="00A24486">
            <w:pPr>
              <w:rPr>
                <w:lang w:eastAsia="en-AU"/>
              </w:rPr>
            </w:pPr>
          </w:p>
        </w:tc>
        <w:tc>
          <w:tcPr>
            <w:tcW w:w="612" w:type="dxa"/>
          </w:tcPr>
          <w:p w14:paraId="04475A5E" w14:textId="77777777" w:rsidR="004A3741" w:rsidRPr="00164D3F" w:rsidRDefault="004A3741" w:rsidP="00A24486">
            <w:pPr>
              <w:rPr>
                <w:lang w:eastAsia="en-AU"/>
              </w:rPr>
            </w:pPr>
          </w:p>
        </w:tc>
        <w:tc>
          <w:tcPr>
            <w:tcW w:w="1905" w:type="dxa"/>
          </w:tcPr>
          <w:p w14:paraId="40628D88" w14:textId="77777777" w:rsidR="004A3741" w:rsidRPr="00164D3F" w:rsidRDefault="004A3741" w:rsidP="00A24486">
            <w:pPr>
              <w:rPr>
                <w:lang w:eastAsia="en-AU"/>
              </w:rPr>
            </w:pPr>
          </w:p>
        </w:tc>
        <w:tc>
          <w:tcPr>
            <w:tcW w:w="703" w:type="dxa"/>
          </w:tcPr>
          <w:p w14:paraId="1FDC7BE4" w14:textId="77777777" w:rsidR="004A3741" w:rsidRPr="00164D3F" w:rsidRDefault="004A3741" w:rsidP="00A24486">
            <w:pPr>
              <w:rPr>
                <w:lang w:eastAsia="en-AU"/>
              </w:rPr>
            </w:pPr>
          </w:p>
        </w:tc>
        <w:tc>
          <w:tcPr>
            <w:tcW w:w="588" w:type="dxa"/>
          </w:tcPr>
          <w:p w14:paraId="6889995D" w14:textId="77777777" w:rsidR="004A3741" w:rsidRPr="00164D3F" w:rsidRDefault="004A3741" w:rsidP="00A24486">
            <w:pPr>
              <w:rPr>
                <w:lang w:eastAsia="en-AU"/>
              </w:rPr>
            </w:pPr>
          </w:p>
        </w:tc>
        <w:tc>
          <w:tcPr>
            <w:tcW w:w="604" w:type="dxa"/>
          </w:tcPr>
          <w:p w14:paraId="01CD8631" w14:textId="77777777" w:rsidR="004A3741" w:rsidRPr="00164D3F" w:rsidRDefault="004A3741" w:rsidP="00A24486">
            <w:pPr>
              <w:rPr>
                <w:lang w:eastAsia="en-AU"/>
              </w:rPr>
            </w:pPr>
          </w:p>
        </w:tc>
        <w:tc>
          <w:tcPr>
            <w:tcW w:w="2679" w:type="dxa"/>
          </w:tcPr>
          <w:p w14:paraId="44A1AD83" w14:textId="77777777" w:rsidR="004A3741" w:rsidRPr="00164D3F" w:rsidRDefault="004A3741" w:rsidP="00A24486">
            <w:pPr>
              <w:rPr>
                <w:lang w:eastAsia="en-AU"/>
              </w:rPr>
            </w:pPr>
          </w:p>
        </w:tc>
      </w:tr>
      <w:tr w:rsidR="004A3741" w:rsidRPr="00D13D14" w14:paraId="7764ED18" w14:textId="77777777" w:rsidTr="009731B1">
        <w:trPr>
          <w:gridAfter w:val="1"/>
          <w:wAfter w:w="8" w:type="dxa"/>
          <w:trHeight w:hRule="exact" w:val="567"/>
        </w:trPr>
        <w:tc>
          <w:tcPr>
            <w:tcW w:w="2064" w:type="dxa"/>
          </w:tcPr>
          <w:p w14:paraId="1C6296CB" w14:textId="77777777" w:rsidR="004A3741" w:rsidRPr="00164D3F" w:rsidRDefault="004A3741" w:rsidP="00A24486">
            <w:pPr>
              <w:rPr>
                <w:lang w:eastAsia="en-AU"/>
              </w:rPr>
            </w:pPr>
          </w:p>
        </w:tc>
        <w:tc>
          <w:tcPr>
            <w:tcW w:w="612" w:type="dxa"/>
          </w:tcPr>
          <w:p w14:paraId="0D3F9A74" w14:textId="77777777" w:rsidR="004A3741" w:rsidRPr="00164D3F" w:rsidRDefault="004A3741" w:rsidP="00A24486">
            <w:pPr>
              <w:rPr>
                <w:lang w:eastAsia="en-AU"/>
              </w:rPr>
            </w:pPr>
          </w:p>
        </w:tc>
        <w:tc>
          <w:tcPr>
            <w:tcW w:w="1905" w:type="dxa"/>
          </w:tcPr>
          <w:p w14:paraId="5C150A2A" w14:textId="77777777" w:rsidR="004A3741" w:rsidRPr="00164D3F" w:rsidRDefault="004A3741" w:rsidP="00A24486">
            <w:pPr>
              <w:rPr>
                <w:lang w:eastAsia="en-AU"/>
              </w:rPr>
            </w:pPr>
          </w:p>
        </w:tc>
        <w:tc>
          <w:tcPr>
            <w:tcW w:w="703" w:type="dxa"/>
          </w:tcPr>
          <w:p w14:paraId="2E33C5AD" w14:textId="77777777" w:rsidR="004A3741" w:rsidRPr="00164D3F" w:rsidRDefault="004A3741" w:rsidP="00A24486">
            <w:pPr>
              <w:rPr>
                <w:lang w:eastAsia="en-AU"/>
              </w:rPr>
            </w:pPr>
          </w:p>
        </w:tc>
        <w:tc>
          <w:tcPr>
            <w:tcW w:w="588" w:type="dxa"/>
          </w:tcPr>
          <w:p w14:paraId="13333E37" w14:textId="77777777" w:rsidR="004A3741" w:rsidRPr="00164D3F" w:rsidRDefault="004A3741" w:rsidP="00A24486">
            <w:pPr>
              <w:rPr>
                <w:lang w:eastAsia="en-AU"/>
              </w:rPr>
            </w:pPr>
          </w:p>
        </w:tc>
        <w:tc>
          <w:tcPr>
            <w:tcW w:w="604" w:type="dxa"/>
          </w:tcPr>
          <w:p w14:paraId="2FE67895" w14:textId="77777777" w:rsidR="004A3741" w:rsidRPr="00164D3F" w:rsidRDefault="004A3741" w:rsidP="00A24486">
            <w:pPr>
              <w:rPr>
                <w:lang w:eastAsia="en-AU"/>
              </w:rPr>
            </w:pPr>
          </w:p>
        </w:tc>
        <w:tc>
          <w:tcPr>
            <w:tcW w:w="2679" w:type="dxa"/>
          </w:tcPr>
          <w:p w14:paraId="37ACB33D" w14:textId="77777777" w:rsidR="004A3741" w:rsidRPr="00164D3F" w:rsidRDefault="004A3741" w:rsidP="00A24486">
            <w:pPr>
              <w:rPr>
                <w:lang w:eastAsia="en-AU"/>
              </w:rPr>
            </w:pPr>
          </w:p>
        </w:tc>
      </w:tr>
      <w:tr w:rsidR="004A3741" w:rsidRPr="00D13D14" w14:paraId="6C246A58" w14:textId="77777777" w:rsidTr="009731B1">
        <w:trPr>
          <w:gridAfter w:val="1"/>
          <w:wAfter w:w="8" w:type="dxa"/>
          <w:trHeight w:hRule="exact" w:val="567"/>
        </w:trPr>
        <w:tc>
          <w:tcPr>
            <w:tcW w:w="2064" w:type="dxa"/>
          </w:tcPr>
          <w:p w14:paraId="75E8ABED" w14:textId="77777777" w:rsidR="004A3741" w:rsidRPr="00164D3F" w:rsidRDefault="004A3741" w:rsidP="00A24486">
            <w:pPr>
              <w:rPr>
                <w:lang w:eastAsia="en-AU"/>
              </w:rPr>
            </w:pPr>
          </w:p>
        </w:tc>
        <w:tc>
          <w:tcPr>
            <w:tcW w:w="612" w:type="dxa"/>
          </w:tcPr>
          <w:p w14:paraId="7A1886D3" w14:textId="77777777" w:rsidR="004A3741" w:rsidRPr="00164D3F" w:rsidRDefault="004A3741" w:rsidP="00A24486">
            <w:pPr>
              <w:rPr>
                <w:lang w:eastAsia="en-AU"/>
              </w:rPr>
            </w:pPr>
          </w:p>
        </w:tc>
        <w:tc>
          <w:tcPr>
            <w:tcW w:w="1905" w:type="dxa"/>
          </w:tcPr>
          <w:p w14:paraId="19F943DE" w14:textId="77777777" w:rsidR="004A3741" w:rsidRPr="00164D3F" w:rsidRDefault="004A3741" w:rsidP="00A24486">
            <w:pPr>
              <w:rPr>
                <w:lang w:eastAsia="en-AU"/>
              </w:rPr>
            </w:pPr>
          </w:p>
        </w:tc>
        <w:tc>
          <w:tcPr>
            <w:tcW w:w="703" w:type="dxa"/>
          </w:tcPr>
          <w:p w14:paraId="0AAD4ED4" w14:textId="77777777" w:rsidR="004A3741" w:rsidRPr="00164D3F" w:rsidRDefault="004A3741" w:rsidP="00A24486">
            <w:pPr>
              <w:rPr>
                <w:lang w:eastAsia="en-AU"/>
              </w:rPr>
            </w:pPr>
          </w:p>
        </w:tc>
        <w:tc>
          <w:tcPr>
            <w:tcW w:w="588" w:type="dxa"/>
          </w:tcPr>
          <w:p w14:paraId="35B5D0D1" w14:textId="77777777" w:rsidR="004A3741" w:rsidRPr="00164D3F" w:rsidRDefault="004A3741" w:rsidP="00A24486">
            <w:pPr>
              <w:rPr>
                <w:lang w:eastAsia="en-AU"/>
              </w:rPr>
            </w:pPr>
          </w:p>
        </w:tc>
        <w:tc>
          <w:tcPr>
            <w:tcW w:w="604" w:type="dxa"/>
          </w:tcPr>
          <w:p w14:paraId="1B18A570" w14:textId="77777777" w:rsidR="004A3741" w:rsidRPr="00164D3F" w:rsidRDefault="004A3741" w:rsidP="00A24486">
            <w:pPr>
              <w:rPr>
                <w:lang w:eastAsia="en-AU"/>
              </w:rPr>
            </w:pPr>
          </w:p>
        </w:tc>
        <w:tc>
          <w:tcPr>
            <w:tcW w:w="2679" w:type="dxa"/>
          </w:tcPr>
          <w:p w14:paraId="1B8F866B" w14:textId="77777777" w:rsidR="004A3741" w:rsidRPr="00164D3F" w:rsidRDefault="004A3741" w:rsidP="00A24486">
            <w:pPr>
              <w:rPr>
                <w:lang w:eastAsia="en-AU"/>
              </w:rPr>
            </w:pPr>
          </w:p>
        </w:tc>
      </w:tr>
      <w:tr w:rsidR="004A3741" w:rsidRPr="00D13D14" w14:paraId="60C73EB4" w14:textId="77777777" w:rsidTr="009731B1">
        <w:trPr>
          <w:gridAfter w:val="1"/>
          <w:wAfter w:w="8" w:type="dxa"/>
          <w:trHeight w:hRule="exact" w:val="567"/>
        </w:trPr>
        <w:tc>
          <w:tcPr>
            <w:tcW w:w="2064" w:type="dxa"/>
          </w:tcPr>
          <w:p w14:paraId="4C10AA01" w14:textId="77777777" w:rsidR="004A3741" w:rsidRPr="00164D3F" w:rsidRDefault="004A3741" w:rsidP="00A24486">
            <w:pPr>
              <w:rPr>
                <w:lang w:eastAsia="en-AU"/>
              </w:rPr>
            </w:pPr>
          </w:p>
        </w:tc>
        <w:tc>
          <w:tcPr>
            <w:tcW w:w="612" w:type="dxa"/>
          </w:tcPr>
          <w:p w14:paraId="3656C1E7" w14:textId="77777777" w:rsidR="004A3741" w:rsidRPr="00164D3F" w:rsidRDefault="004A3741" w:rsidP="00A24486">
            <w:pPr>
              <w:rPr>
                <w:lang w:eastAsia="en-AU"/>
              </w:rPr>
            </w:pPr>
          </w:p>
        </w:tc>
        <w:tc>
          <w:tcPr>
            <w:tcW w:w="1905" w:type="dxa"/>
          </w:tcPr>
          <w:p w14:paraId="39599715" w14:textId="77777777" w:rsidR="004A3741" w:rsidRPr="00164D3F" w:rsidRDefault="004A3741" w:rsidP="00A24486">
            <w:pPr>
              <w:rPr>
                <w:lang w:eastAsia="en-AU"/>
              </w:rPr>
            </w:pPr>
          </w:p>
        </w:tc>
        <w:tc>
          <w:tcPr>
            <w:tcW w:w="703" w:type="dxa"/>
          </w:tcPr>
          <w:p w14:paraId="3D05C424" w14:textId="77777777" w:rsidR="004A3741" w:rsidRPr="00164D3F" w:rsidRDefault="004A3741" w:rsidP="00A24486">
            <w:pPr>
              <w:rPr>
                <w:lang w:eastAsia="en-AU"/>
              </w:rPr>
            </w:pPr>
          </w:p>
        </w:tc>
        <w:tc>
          <w:tcPr>
            <w:tcW w:w="588" w:type="dxa"/>
          </w:tcPr>
          <w:p w14:paraId="214265CF" w14:textId="77777777" w:rsidR="004A3741" w:rsidRPr="00164D3F" w:rsidRDefault="004A3741" w:rsidP="00A24486">
            <w:pPr>
              <w:rPr>
                <w:lang w:eastAsia="en-AU"/>
              </w:rPr>
            </w:pPr>
          </w:p>
        </w:tc>
        <w:tc>
          <w:tcPr>
            <w:tcW w:w="604" w:type="dxa"/>
          </w:tcPr>
          <w:p w14:paraId="0B4869AE" w14:textId="77777777" w:rsidR="004A3741" w:rsidRPr="00164D3F" w:rsidRDefault="004A3741" w:rsidP="00A24486">
            <w:pPr>
              <w:rPr>
                <w:lang w:eastAsia="en-AU"/>
              </w:rPr>
            </w:pPr>
          </w:p>
        </w:tc>
        <w:tc>
          <w:tcPr>
            <w:tcW w:w="2679" w:type="dxa"/>
          </w:tcPr>
          <w:p w14:paraId="740AE384" w14:textId="77777777" w:rsidR="004A3741" w:rsidRPr="00164D3F" w:rsidRDefault="004A3741" w:rsidP="00A24486">
            <w:pPr>
              <w:rPr>
                <w:lang w:eastAsia="en-AU"/>
              </w:rPr>
            </w:pPr>
          </w:p>
        </w:tc>
      </w:tr>
      <w:tr w:rsidR="006966D9" w:rsidRPr="00D13D14" w14:paraId="6E6D86B7" w14:textId="77777777" w:rsidTr="00FC5B37">
        <w:trPr>
          <w:gridAfter w:val="1"/>
          <w:wAfter w:w="8" w:type="dxa"/>
          <w:trHeight w:hRule="exact" w:val="397"/>
        </w:trPr>
        <w:tc>
          <w:tcPr>
            <w:tcW w:w="9155" w:type="dxa"/>
            <w:gridSpan w:val="7"/>
            <w:shd w:val="clear" w:color="auto" w:fill="DBE5F1" w:themeFill="accent1" w:themeFillTint="33"/>
          </w:tcPr>
          <w:p w14:paraId="7B7C664D" w14:textId="6117B408" w:rsidR="006966D9" w:rsidRPr="00164D3F" w:rsidRDefault="006966D9" w:rsidP="006966D9">
            <w:pPr>
              <w:rPr>
                <w:lang w:eastAsia="en-AU"/>
              </w:rPr>
            </w:pPr>
            <w:r w:rsidRPr="00A959D2">
              <w:rPr>
                <w:shd w:val="clear" w:color="auto" w:fill="DBE5F1" w:themeFill="accent1" w:themeFillTint="33"/>
                <w:lang w:eastAsia="en-AU"/>
              </w:rPr>
              <w:t>Overall Job Constraints</w:t>
            </w:r>
          </w:p>
        </w:tc>
      </w:tr>
      <w:tr w:rsidR="006966D9" w:rsidRPr="00D13D14" w14:paraId="26217A9E" w14:textId="77777777" w:rsidTr="00FC5B37">
        <w:trPr>
          <w:gridAfter w:val="1"/>
          <w:wAfter w:w="8" w:type="dxa"/>
          <w:trHeight w:hRule="exact" w:val="397"/>
        </w:trPr>
        <w:tc>
          <w:tcPr>
            <w:tcW w:w="9155" w:type="dxa"/>
            <w:gridSpan w:val="7"/>
          </w:tcPr>
          <w:p w14:paraId="010E8C1A" w14:textId="77777777" w:rsidR="006966D9" w:rsidRPr="00164D3F" w:rsidRDefault="006966D9" w:rsidP="006966D9">
            <w:pPr>
              <w:rPr>
                <w:lang w:eastAsia="en-AU"/>
              </w:rPr>
            </w:pPr>
          </w:p>
        </w:tc>
      </w:tr>
    </w:tbl>
    <w:p w14:paraId="6D69C994" w14:textId="1FE6C578" w:rsidR="004A3741" w:rsidRDefault="00A17717" w:rsidP="00A17717">
      <w:pPr>
        <w:pStyle w:val="Heading4"/>
      </w:pPr>
      <w:r w:rsidRPr="00A17717">
        <w:rPr>
          <w:rStyle w:val="Heading1Char"/>
          <w:rFonts w:eastAsiaTheme="minorHAnsi"/>
          <w:color w:val="58585B"/>
          <w:sz w:val="28"/>
          <w:szCs w:val="28"/>
        </w:rPr>
        <w:t xml:space="preserve">Step </w:t>
      </w:r>
      <w:r w:rsidR="004A3741" w:rsidRPr="00A17717">
        <w:rPr>
          <w:rStyle w:val="Heading1Char"/>
          <w:rFonts w:eastAsiaTheme="minorHAnsi"/>
          <w:color w:val="58585B"/>
          <w:sz w:val="28"/>
          <w:szCs w:val="28"/>
        </w:rPr>
        <w:t>2</w:t>
      </w:r>
      <w:r w:rsidRPr="00A17717">
        <w:rPr>
          <w:rStyle w:val="Heading1Char"/>
          <w:rFonts w:eastAsiaTheme="minorHAnsi"/>
          <w:color w:val="58585B"/>
          <w:sz w:val="28"/>
          <w:szCs w:val="28"/>
        </w:rPr>
        <w:t>b</w:t>
      </w:r>
      <w:r w:rsidR="004A3741" w:rsidRPr="00A17717">
        <w:rPr>
          <w:rStyle w:val="Heading1Char"/>
          <w:rFonts w:eastAsiaTheme="minorHAnsi"/>
          <w:color w:val="58585B"/>
          <w:sz w:val="28"/>
          <w:szCs w:val="28"/>
        </w:rPr>
        <w:t xml:space="preserve"> Confirm client preferences</w:t>
      </w:r>
      <w:r w:rsidR="004A3741" w:rsidRPr="00A17717">
        <w:t xml:space="preserve"> </w:t>
      </w:r>
    </w:p>
    <w:p w14:paraId="7332441D" w14:textId="29E5AB64" w:rsidR="009731B1" w:rsidRPr="009731B1" w:rsidRDefault="009731B1" w:rsidP="009731B1">
      <w:pPr>
        <w:pStyle w:val="Caption"/>
        <w:spacing w:before="0" w:after="0"/>
      </w:pPr>
      <w:r w:rsidRPr="00054742">
        <w:t xml:space="preserve">Table </w:t>
      </w:r>
      <w:r w:rsidRPr="00054742">
        <w:fldChar w:fldCharType="begin"/>
      </w:r>
      <w:r w:rsidRPr="00054742">
        <w:instrText xml:space="preserve"> SEQ Table \* ARABIC </w:instrText>
      </w:r>
      <w:r w:rsidRPr="00054742">
        <w:fldChar w:fldCharType="separate"/>
      </w:r>
      <w:r>
        <w:rPr>
          <w:noProof/>
        </w:rPr>
        <w:t>17</w:t>
      </w:r>
      <w:r w:rsidRPr="00054742">
        <w:fldChar w:fldCharType="end"/>
      </w:r>
      <w:r w:rsidRPr="00054742">
        <w:t xml:space="preserve"> </w:t>
      </w:r>
      <w:r w:rsidRPr="009731B1">
        <w:t>Confirm client preferences</w:t>
      </w:r>
    </w:p>
    <w:tbl>
      <w:tblPr>
        <w:tblStyle w:val="TableGrid"/>
        <w:tblW w:w="0" w:type="auto"/>
        <w:tblLook w:val="04A0" w:firstRow="1" w:lastRow="0" w:firstColumn="1" w:lastColumn="0" w:noHBand="0" w:noVBand="1"/>
      </w:tblPr>
      <w:tblGrid>
        <w:gridCol w:w="4530"/>
        <w:gridCol w:w="4530"/>
      </w:tblGrid>
      <w:tr w:rsidR="004A3741" w:rsidRPr="00D13D14" w14:paraId="022C7571" w14:textId="77777777" w:rsidTr="00A77398">
        <w:trPr>
          <w:cnfStyle w:val="100000000000" w:firstRow="1" w:lastRow="0" w:firstColumn="0" w:lastColumn="0" w:oddVBand="0" w:evenVBand="0" w:oddHBand="0" w:evenHBand="0" w:firstRowFirstColumn="0" w:firstRowLastColumn="0" w:lastRowFirstColumn="0" w:lastRowLastColumn="0"/>
        </w:trPr>
        <w:tc>
          <w:tcPr>
            <w:tcW w:w="4530" w:type="dxa"/>
          </w:tcPr>
          <w:p w14:paraId="0E67115E" w14:textId="77777777" w:rsidR="004A3741" w:rsidRPr="002544C4" w:rsidRDefault="004A3741" w:rsidP="00A77398">
            <w:pPr>
              <w:rPr>
                <w:b w:val="0"/>
                <w:lang w:eastAsia="en-AU"/>
              </w:rPr>
            </w:pPr>
            <w:r w:rsidRPr="002544C4">
              <w:rPr>
                <w:b w:val="0"/>
                <w:lang w:eastAsia="en-AU"/>
              </w:rPr>
              <w:t>Cabinet Requirements</w:t>
            </w:r>
          </w:p>
        </w:tc>
        <w:tc>
          <w:tcPr>
            <w:tcW w:w="4530" w:type="dxa"/>
          </w:tcPr>
          <w:p w14:paraId="2311EFE2" w14:textId="77777777" w:rsidR="004A3741" w:rsidRPr="002544C4" w:rsidRDefault="004A3741" w:rsidP="00A77398">
            <w:pPr>
              <w:rPr>
                <w:b w:val="0"/>
                <w:lang w:eastAsia="en-AU"/>
              </w:rPr>
            </w:pPr>
            <w:r w:rsidRPr="002544C4">
              <w:rPr>
                <w:b w:val="0"/>
                <w:lang w:eastAsia="en-AU"/>
              </w:rPr>
              <w:t>Client Preferences</w:t>
            </w:r>
          </w:p>
        </w:tc>
      </w:tr>
      <w:tr w:rsidR="004A3741" w:rsidRPr="00D13D14" w14:paraId="4BAD6731" w14:textId="77777777" w:rsidTr="00A77398">
        <w:tc>
          <w:tcPr>
            <w:tcW w:w="4530" w:type="dxa"/>
          </w:tcPr>
          <w:p w14:paraId="7EA21656" w14:textId="170E33B4"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4530" w:type="dxa"/>
          </w:tcPr>
          <w:p w14:paraId="2B3FDA7B" w14:textId="13C8BD2D"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9D27BE7" w14:textId="77777777" w:rsidTr="00A77398">
        <w:tc>
          <w:tcPr>
            <w:tcW w:w="4530" w:type="dxa"/>
          </w:tcPr>
          <w:p w14:paraId="565C99B7" w14:textId="7F73B73D"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4530" w:type="dxa"/>
          </w:tcPr>
          <w:p w14:paraId="3981F64B" w14:textId="16E23764"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6805377B" w14:textId="77777777" w:rsidTr="00A77398">
        <w:tc>
          <w:tcPr>
            <w:tcW w:w="4530" w:type="dxa"/>
          </w:tcPr>
          <w:p w14:paraId="2AE832E6" w14:textId="441A68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4530" w:type="dxa"/>
          </w:tcPr>
          <w:p w14:paraId="28F55D33" w14:textId="15499D0B"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7D50A572" w14:textId="77777777" w:rsidTr="00A77398">
        <w:tc>
          <w:tcPr>
            <w:tcW w:w="4530" w:type="dxa"/>
          </w:tcPr>
          <w:p w14:paraId="2B2E4E3D" w14:textId="14874A22"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4530" w:type="dxa"/>
          </w:tcPr>
          <w:p w14:paraId="2A7C4ADC" w14:textId="44268348"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2CFD1F8D" w14:textId="77777777" w:rsidTr="00A77398">
        <w:tc>
          <w:tcPr>
            <w:tcW w:w="4530" w:type="dxa"/>
          </w:tcPr>
          <w:p w14:paraId="19E80A37" w14:textId="4D60B001"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4530" w:type="dxa"/>
          </w:tcPr>
          <w:p w14:paraId="75DCA6EF" w14:textId="2533C030"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1C453F0" w14:textId="77777777" w:rsidTr="00A77398">
        <w:tc>
          <w:tcPr>
            <w:tcW w:w="4530" w:type="dxa"/>
          </w:tcPr>
          <w:p w14:paraId="05B04077"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4530" w:type="dxa"/>
          </w:tcPr>
          <w:p w14:paraId="55A5B958"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C4A5591" w14:textId="77777777" w:rsidTr="00A77398">
        <w:tc>
          <w:tcPr>
            <w:tcW w:w="9060" w:type="dxa"/>
            <w:gridSpan w:val="2"/>
          </w:tcPr>
          <w:p w14:paraId="73D4F866"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164D3F">
              <w:rPr>
                <w:rFonts w:ascii="Calibri" w:eastAsiaTheme="minorEastAsia" w:hAnsi="Calibri" w:cstheme="minorBidi"/>
                <w:sz w:val="20"/>
                <w:szCs w:val="24"/>
                <w:lang w:val="en-US" w:eastAsia="en-AU" w:bidi="en-US"/>
              </w:rPr>
              <w:t xml:space="preserve">Client Name:                                                                Client Signature:                                                                             </w:t>
            </w:r>
          </w:p>
        </w:tc>
      </w:tr>
    </w:tbl>
    <w:p w14:paraId="5AC186E6" w14:textId="77777777" w:rsidR="004A3741" w:rsidRPr="00D13D14" w:rsidRDefault="004A3741" w:rsidP="004A3741">
      <w:pPr>
        <w:tabs>
          <w:tab w:val="clear" w:pos="284"/>
        </w:tabs>
        <w:spacing w:line="600" w:lineRule="exact"/>
        <w:outlineLvl w:val="0"/>
        <w:rPr>
          <w:rFonts w:eastAsia="Times New Roman"/>
          <w:noProof/>
          <w:color w:val="2D739F"/>
          <w:kern w:val="22"/>
          <w:sz w:val="32"/>
          <w:szCs w:val="32"/>
          <w:lang w:eastAsia="en-AU"/>
        </w:rPr>
        <w:sectPr w:rsidR="004A3741" w:rsidRPr="00D13D14" w:rsidSect="00A77398">
          <w:pgSz w:w="11906" w:h="16838"/>
          <w:pgMar w:top="1418" w:right="1418" w:bottom="1418" w:left="1418" w:header="0" w:footer="454" w:gutter="0"/>
          <w:cols w:space="4253"/>
          <w:docGrid w:linePitch="360"/>
        </w:sectPr>
      </w:pPr>
    </w:p>
    <w:p w14:paraId="4D60FC9F" w14:textId="78CC1FC9" w:rsidR="004A3741" w:rsidRDefault="004A3741" w:rsidP="00A17717">
      <w:pPr>
        <w:pStyle w:val="Heading4"/>
      </w:pPr>
      <w:r>
        <w:lastRenderedPageBreak/>
        <w:t xml:space="preserve">Step 3 </w:t>
      </w:r>
      <w:r w:rsidRPr="000B305C">
        <w:t>Site Measurements</w:t>
      </w:r>
    </w:p>
    <w:tbl>
      <w:tblPr>
        <w:tblStyle w:val="TableGrid"/>
        <w:tblW w:w="9923" w:type="dxa"/>
        <w:tblInd w:w="-5" w:type="dxa"/>
        <w:tblLook w:val="04A0" w:firstRow="1" w:lastRow="0" w:firstColumn="1" w:lastColumn="0" w:noHBand="0" w:noVBand="1"/>
      </w:tblPr>
      <w:tblGrid>
        <w:gridCol w:w="9923"/>
      </w:tblGrid>
      <w:tr w:rsidR="004A3741" w:rsidRPr="00D13D14" w14:paraId="75275280" w14:textId="77777777" w:rsidTr="00A77398">
        <w:trPr>
          <w:cnfStyle w:val="100000000000" w:firstRow="1" w:lastRow="0" w:firstColumn="0" w:lastColumn="0" w:oddVBand="0" w:evenVBand="0" w:oddHBand="0" w:evenHBand="0" w:firstRowFirstColumn="0" w:firstRowLastColumn="0" w:lastRowFirstColumn="0" w:lastRowLastColumn="0"/>
        </w:trPr>
        <w:tc>
          <w:tcPr>
            <w:tcW w:w="9923" w:type="dxa"/>
            <w:shd w:val="clear" w:color="auto" w:fill="FFFFFF" w:themeFill="background1"/>
          </w:tcPr>
          <w:p w14:paraId="1CC83C27" w14:textId="77777777" w:rsidR="004A3741" w:rsidRPr="00D13D14" w:rsidRDefault="004A3741" w:rsidP="00A77398">
            <w:pPr>
              <w:rPr>
                <w:b w:val="0"/>
                <w:color w:val="auto"/>
                <w:lang w:eastAsia="en-AU"/>
              </w:rPr>
            </w:pPr>
            <w:r w:rsidRPr="00D13D14">
              <w:rPr>
                <w:b w:val="0"/>
                <w:color w:val="auto"/>
                <w:lang w:eastAsia="en-AU"/>
              </w:rPr>
              <w:t>Site wall measurements</w:t>
            </w:r>
          </w:p>
          <w:p w14:paraId="48B85638" w14:textId="10F575D2" w:rsidR="004A3741" w:rsidRDefault="004A3741" w:rsidP="00423BBA">
            <w:pPr>
              <w:rPr>
                <w:b w:val="0"/>
                <w:noProof/>
                <w:color w:val="auto"/>
                <w:lang w:eastAsia="en-AU"/>
              </w:rPr>
            </w:pPr>
          </w:p>
          <w:p w14:paraId="33B5AD97" w14:textId="766F0A99" w:rsidR="00164D3F" w:rsidRDefault="00164D3F" w:rsidP="00423BBA">
            <w:pPr>
              <w:rPr>
                <w:b w:val="0"/>
                <w:noProof/>
                <w:color w:val="auto"/>
                <w:lang w:eastAsia="en-AU"/>
              </w:rPr>
            </w:pPr>
          </w:p>
          <w:p w14:paraId="1CF69123" w14:textId="66E0C098" w:rsidR="00164D3F" w:rsidRDefault="00164D3F" w:rsidP="00423BBA">
            <w:pPr>
              <w:rPr>
                <w:b w:val="0"/>
                <w:noProof/>
                <w:color w:val="auto"/>
                <w:lang w:eastAsia="en-AU"/>
              </w:rPr>
            </w:pPr>
          </w:p>
          <w:p w14:paraId="5749640E" w14:textId="55D0419D" w:rsidR="00164D3F" w:rsidRDefault="00164D3F" w:rsidP="00423BBA">
            <w:pPr>
              <w:rPr>
                <w:b w:val="0"/>
                <w:noProof/>
                <w:color w:val="auto"/>
                <w:lang w:eastAsia="en-AU"/>
              </w:rPr>
            </w:pPr>
          </w:p>
          <w:p w14:paraId="3171F961" w14:textId="2A4DC968" w:rsidR="00164D3F" w:rsidRDefault="00164D3F" w:rsidP="00423BBA">
            <w:pPr>
              <w:rPr>
                <w:b w:val="0"/>
                <w:noProof/>
                <w:color w:val="auto"/>
                <w:lang w:eastAsia="en-AU"/>
              </w:rPr>
            </w:pPr>
          </w:p>
          <w:p w14:paraId="0534766C" w14:textId="309991B6" w:rsidR="00164D3F" w:rsidRDefault="00164D3F" w:rsidP="00423BBA">
            <w:pPr>
              <w:rPr>
                <w:b w:val="0"/>
                <w:noProof/>
                <w:color w:val="auto"/>
                <w:lang w:eastAsia="en-AU"/>
              </w:rPr>
            </w:pPr>
          </w:p>
          <w:p w14:paraId="0E77C970" w14:textId="5F80F3A9" w:rsidR="00164D3F" w:rsidRDefault="00164D3F" w:rsidP="00423BBA">
            <w:pPr>
              <w:rPr>
                <w:b w:val="0"/>
                <w:noProof/>
                <w:color w:val="auto"/>
                <w:lang w:eastAsia="en-AU"/>
              </w:rPr>
            </w:pPr>
          </w:p>
          <w:p w14:paraId="71107A00" w14:textId="382431FC" w:rsidR="00164D3F" w:rsidRDefault="00164D3F" w:rsidP="00423BBA">
            <w:pPr>
              <w:rPr>
                <w:b w:val="0"/>
                <w:noProof/>
                <w:color w:val="auto"/>
                <w:lang w:eastAsia="en-AU"/>
              </w:rPr>
            </w:pPr>
          </w:p>
          <w:p w14:paraId="5F9E6331" w14:textId="6B0FBDA7" w:rsidR="00164D3F" w:rsidRDefault="00164D3F" w:rsidP="00423BBA">
            <w:pPr>
              <w:rPr>
                <w:b w:val="0"/>
                <w:noProof/>
                <w:color w:val="auto"/>
                <w:lang w:eastAsia="en-AU"/>
              </w:rPr>
            </w:pPr>
          </w:p>
          <w:p w14:paraId="55EBB078" w14:textId="38303DF9" w:rsidR="00164D3F" w:rsidRDefault="00164D3F" w:rsidP="00423BBA">
            <w:pPr>
              <w:rPr>
                <w:b w:val="0"/>
                <w:noProof/>
                <w:color w:val="auto"/>
                <w:lang w:eastAsia="en-AU"/>
              </w:rPr>
            </w:pPr>
          </w:p>
          <w:p w14:paraId="2DC65A44" w14:textId="718FDB09" w:rsidR="00164D3F" w:rsidRDefault="00164D3F" w:rsidP="00423BBA">
            <w:pPr>
              <w:rPr>
                <w:b w:val="0"/>
                <w:noProof/>
                <w:color w:val="auto"/>
                <w:lang w:eastAsia="en-AU"/>
              </w:rPr>
            </w:pPr>
          </w:p>
          <w:p w14:paraId="36D2D717" w14:textId="4A3F3411" w:rsidR="00164D3F" w:rsidRDefault="00164D3F" w:rsidP="00423BBA">
            <w:pPr>
              <w:rPr>
                <w:b w:val="0"/>
                <w:noProof/>
                <w:color w:val="auto"/>
                <w:lang w:eastAsia="en-AU"/>
              </w:rPr>
            </w:pPr>
          </w:p>
          <w:p w14:paraId="75BD3BED" w14:textId="039F0B97" w:rsidR="00164D3F" w:rsidRDefault="00164D3F" w:rsidP="00423BBA">
            <w:pPr>
              <w:rPr>
                <w:b w:val="0"/>
                <w:noProof/>
                <w:color w:val="auto"/>
                <w:lang w:eastAsia="en-AU"/>
              </w:rPr>
            </w:pPr>
          </w:p>
          <w:p w14:paraId="078C5E20" w14:textId="3E2DB935" w:rsidR="00164D3F" w:rsidRDefault="00164D3F" w:rsidP="00423BBA">
            <w:pPr>
              <w:rPr>
                <w:b w:val="0"/>
                <w:noProof/>
                <w:color w:val="auto"/>
                <w:lang w:eastAsia="en-AU"/>
              </w:rPr>
            </w:pPr>
          </w:p>
          <w:p w14:paraId="7B26F992" w14:textId="355C8DD3" w:rsidR="00164D3F" w:rsidRDefault="00164D3F" w:rsidP="00423BBA">
            <w:pPr>
              <w:rPr>
                <w:b w:val="0"/>
                <w:noProof/>
                <w:color w:val="auto"/>
                <w:lang w:eastAsia="en-AU"/>
              </w:rPr>
            </w:pPr>
          </w:p>
          <w:p w14:paraId="3AB9AA4D" w14:textId="209E332F" w:rsidR="00164D3F" w:rsidRDefault="00164D3F" w:rsidP="00423BBA">
            <w:pPr>
              <w:rPr>
                <w:b w:val="0"/>
                <w:noProof/>
                <w:color w:val="auto"/>
                <w:lang w:eastAsia="en-AU"/>
              </w:rPr>
            </w:pPr>
          </w:p>
          <w:p w14:paraId="701E646B" w14:textId="38E6841E" w:rsidR="00164D3F" w:rsidRDefault="00164D3F" w:rsidP="00423BBA">
            <w:pPr>
              <w:rPr>
                <w:b w:val="0"/>
                <w:noProof/>
                <w:color w:val="auto"/>
                <w:lang w:eastAsia="en-AU"/>
              </w:rPr>
            </w:pPr>
          </w:p>
          <w:p w14:paraId="7E67326F" w14:textId="1169BB25" w:rsidR="00164D3F" w:rsidRDefault="00164D3F" w:rsidP="00423BBA">
            <w:pPr>
              <w:rPr>
                <w:b w:val="0"/>
                <w:noProof/>
                <w:color w:val="auto"/>
                <w:lang w:eastAsia="en-AU"/>
              </w:rPr>
            </w:pPr>
          </w:p>
          <w:p w14:paraId="203D3BB5" w14:textId="38DA6B95" w:rsidR="00164D3F" w:rsidRDefault="00164D3F" w:rsidP="00423BBA">
            <w:pPr>
              <w:rPr>
                <w:b w:val="0"/>
                <w:noProof/>
                <w:color w:val="auto"/>
                <w:lang w:eastAsia="en-AU"/>
              </w:rPr>
            </w:pPr>
          </w:p>
          <w:p w14:paraId="2E5E08EC" w14:textId="3DA58905" w:rsidR="00164D3F" w:rsidRDefault="00164D3F" w:rsidP="00423BBA">
            <w:pPr>
              <w:rPr>
                <w:b w:val="0"/>
                <w:noProof/>
                <w:color w:val="auto"/>
                <w:lang w:eastAsia="en-AU"/>
              </w:rPr>
            </w:pPr>
          </w:p>
          <w:p w14:paraId="1286596A" w14:textId="5935A0F6" w:rsidR="00164D3F" w:rsidRDefault="00164D3F" w:rsidP="00423BBA">
            <w:pPr>
              <w:rPr>
                <w:b w:val="0"/>
                <w:noProof/>
                <w:color w:val="auto"/>
                <w:lang w:eastAsia="en-AU"/>
              </w:rPr>
            </w:pPr>
          </w:p>
          <w:p w14:paraId="796CDEC5" w14:textId="3054A934" w:rsidR="00164D3F" w:rsidRDefault="00164D3F" w:rsidP="00423BBA">
            <w:pPr>
              <w:rPr>
                <w:b w:val="0"/>
                <w:noProof/>
                <w:color w:val="auto"/>
                <w:lang w:eastAsia="en-AU"/>
              </w:rPr>
            </w:pPr>
          </w:p>
          <w:p w14:paraId="3AEBF1FA" w14:textId="78D19647" w:rsidR="00164D3F" w:rsidRDefault="00164D3F" w:rsidP="00423BBA">
            <w:pPr>
              <w:rPr>
                <w:b w:val="0"/>
                <w:noProof/>
                <w:color w:val="auto"/>
                <w:lang w:eastAsia="en-AU"/>
              </w:rPr>
            </w:pPr>
          </w:p>
          <w:p w14:paraId="1B7F0D64" w14:textId="4C54AC89" w:rsidR="00164D3F" w:rsidRDefault="00164D3F" w:rsidP="00423BBA">
            <w:pPr>
              <w:rPr>
                <w:b w:val="0"/>
                <w:noProof/>
                <w:color w:val="auto"/>
                <w:lang w:eastAsia="en-AU"/>
              </w:rPr>
            </w:pPr>
          </w:p>
          <w:p w14:paraId="676BF3BF" w14:textId="77777777" w:rsidR="00164D3F" w:rsidRPr="00D13D14" w:rsidRDefault="00164D3F" w:rsidP="00423BBA">
            <w:pPr>
              <w:rPr>
                <w:b w:val="0"/>
                <w:color w:val="auto"/>
                <w:lang w:eastAsia="en-AU"/>
              </w:rPr>
            </w:pPr>
          </w:p>
          <w:p w14:paraId="62D08912" w14:textId="77777777" w:rsidR="004A3741" w:rsidRPr="00D13D14" w:rsidRDefault="004A3741" w:rsidP="00A77398">
            <w:pPr>
              <w:rPr>
                <w:b w:val="0"/>
                <w:color w:val="auto"/>
                <w:lang w:eastAsia="en-AU"/>
              </w:rPr>
            </w:pPr>
          </w:p>
        </w:tc>
      </w:tr>
    </w:tbl>
    <w:p w14:paraId="0094E5F9" w14:textId="77777777" w:rsidR="004A3741" w:rsidRPr="00D13D14" w:rsidRDefault="004A3741" w:rsidP="004A3741">
      <w:pPr>
        <w:rPr>
          <w:lang w:eastAsia="en-AU"/>
        </w:rPr>
        <w:sectPr w:rsidR="004A3741" w:rsidRPr="00D13D14" w:rsidSect="00A77398">
          <w:pgSz w:w="11906" w:h="16838"/>
          <w:pgMar w:top="1135" w:right="1418" w:bottom="1418" w:left="992" w:header="0" w:footer="227" w:gutter="0"/>
          <w:cols w:space="4253"/>
          <w:docGrid w:linePitch="360"/>
        </w:sectPr>
      </w:pPr>
    </w:p>
    <w:tbl>
      <w:tblPr>
        <w:tblStyle w:val="TableGrid"/>
        <w:tblpPr w:leftFromText="180" w:rightFromText="180" w:vertAnchor="text" w:horzAnchor="margin" w:tblpY="818"/>
        <w:tblOverlap w:val="never"/>
        <w:tblW w:w="9351" w:type="dxa"/>
        <w:tblLook w:val="04A0" w:firstRow="1" w:lastRow="0" w:firstColumn="1" w:lastColumn="0" w:noHBand="0" w:noVBand="1"/>
      </w:tblPr>
      <w:tblGrid>
        <w:gridCol w:w="2160"/>
        <w:gridCol w:w="3595"/>
        <w:gridCol w:w="3596"/>
      </w:tblGrid>
      <w:tr w:rsidR="004A3741" w:rsidRPr="00D13D14" w14:paraId="27F42D69" w14:textId="77777777" w:rsidTr="00A77398">
        <w:trPr>
          <w:cnfStyle w:val="100000000000" w:firstRow="1" w:lastRow="0" w:firstColumn="0" w:lastColumn="0" w:oddVBand="0" w:evenVBand="0" w:oddHBand="0" w:evenHBand="0" w:firstRowFirstColumn="0" w:firstRowLastColumn="0" w:lastRowFirstColumn="0" w:lastRowLastColumn="0"/>
          <w:trHeight w:hRule="exact" w:val="397"/>
        </w:trPr>
        <w:tc>
          <w:tcPr>
            <w:tcW w:w="9351" w:type="dxa"/>
            <w:gridSpan w:val="3"/>
          </w:tcPr>
          <w:p w14:paraId="6B474377" w14:textId="77777777" w:rsidR="004A3741" w:rsidRPr="001913A4" w:rsidRDefault="004A3741" w:rsidP="00A77398">
            <w:pPr>
              <w:rPr>
                <w:lang w:eastAsia="en-AU"/>
              </w:rPr>
            </w:pPr>
            <w:r w:rsidRPr="001913A4">
              <w:rPr>
                <w:lang w:eastAsia="en-AU"/>
              </w:rPr>
              <w:lastRenderedPageBreak/>
              <w:t>Design Impacts</w:t>
            </w:r>
          </w:p>
        </w:tc>
      </w:tr>
      <w:tr w:rsidR="004A3741" w:rsidRPr="00D13D14" w14:paraId="7C006D57" w14:textId="77777777" w:rsidTr="00A77398">
        <w:trPr>
          <w:trHeight w:hRule="exact" w:val="397"/>
        </w:trPr>
        <w:tc>
          <w:tcPr>
            <w:tcW w:w="2160" w:type="dxa"/>
            <w:shd w:val="clear" w:color="auto" w:fill="DBE5F1" w:themeFill="accent1" w:themeFillTint="33"/>
          </w:tcPr>
          <w:p w14:paraId="5D7ED9DA" w14:textId="77777777" w:rsidR="004A3741" w:rsidRPr="00D13D14" w:rsidRDefault="004A3741" w:rsidP="00A77398">
            <w:pPr>
              <w:rPr>
                <w:lang w:eastAsia="en-AU"/>
              </w:rPr>
            </w:pPr>
            <w:r w:rsidRPr="00D13D14">
              <w:rPr>
                <w:lang w:eastAsia="en-AU"/>
              </w:rPr>
              <w:t>Component</w:t>
            </w:r>
          </w:p>
        </w:tc>
        <w:tc>
          <w:tcPr>
            <w:tcW w:w="3595" w:type="dxa"/>
            <w:shd w:val="clear" w:color="auto" w:fill="DBE5F1" w:themeFill="accent1" w:themeFillTint="33"/>
          </w:tcPr>
          <w:p w14:paraId="66786FB0" w14:textId="77777777" w:rsidR="004A3741" w:rsidRPr="00D13D14" w:rsidRDefault="004A3741" w:rsidP="00A77398">
            <w:pPr>
              <w:rPr>
                <w:lang w:eastAsia="en-AU"/>
              </w:rPr>
            </w:pPr>
            <w:r w:rsidRPr="00D13D14">
              <w:rPr>
                <w:lang w:eastAsia="en-AU"/>
              </w:rPr>
              <w:t>Impact</w:t>
            </w:r>
          </w:p>
        </w:tc>
        <w:tc>
          <w:tcPr>
            <w:tcW w:w="3596" w:type="dxa"/>
            <w:shd w:val="clear" w:color="auto" w:fill="DBE5F1" w:themeFill="accent1" w:themeFillTint="33"/>
          </w:tcPr>
          <w:p w14:paraId="35619791" w14:textId="77777777" w:rsidR="004A3741" w:rsidRPr="00D13D14" w:rsidRDefault="004A3741" w:rsidP="00A77398">
            <w:pPr>
              <w:rPr>
                <w:lang w:eastAsia="en-AU"/>
              </w:rPr>
            </w:pPr>
            <w:r w:rsidRPr="00D13D14">
              <w:rPr>
                <w:lang w:eastAsia="en-AU"/>
              </w:rPr>
              <w:t>Option</w:t>
            </w:r>
          </w:p>
        </w:tc>
      </w:tr>
      <w:tr w:rsidR="004A3741" w:rsidRPr="00D13D14" w14:paraId="4A1B79A7" w14:textId="77777777" w:rsidTr="00A77398">
        <w:trPr>
          <w:trHeight w:val="20"/>
        </w:trPr>
        <w:tc>
          <w:tcPr>
            <w:tcW w:w="2160" w:type="dxa"/>
            <w:vAlign w:val="top"/>
          </w:tcPr>
          <w:p w14:paraId="376F9060" w14:textId="3747494D"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4E0290C2" w14:textId="565C8AD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vAlign w:val="top"/>
          </w:tcPr>
          <w:p w14:paraId="5378532B" w14:textId="3E9E34CE"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1DAFE75" w14:textId="77777777" w:rsidTr="00A77398">
        <w:trPr>
          <w:trHeight w:val="20"/>
        </w:trPr>
        <w:tc>
          <w:tcPr>
            <w:tcW w:w="2160" w:type="dxa"/>
            <w:vAlign w:val="top"/>
          </w:tcPr>
          <w:p w14:paraId="1B16DE20" w14:textId="5F91991D"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57543F06" w14:textId="0E07E2B9"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vAlign w:val="top"/>
          </w:tcPr>
          <w:p w14:paraId="5602BB5F" w14:textId="44D3D7BA"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69BD7D39" w14:textId="77777777" w:rsidTr="00A77398">
        <w:trPr>
          <w:trHeight w:val="20"/>
        </w:trPr>
        <w:tc>
          <w:tcPr>
            <w:tcW w:w="2160" w:type="dxa"/>
            <w:vAlign w:val="top"/>
          </w:tcPr>
          <w:p w14:paraId="0960AB45" w14:textId="46CFA6F9"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5C972498" w14:textId="2EC14061"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vAlign w:val="top"/>
          </w:tcPr>
          <w:p w14:paraId="2D63D3B4" w14:textId="6FABD96E"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26347CA1" w14:textId="77777777" w:rsidTr="00A77398">
        <w:trPr>
          <w:trHeight w:val="20"/>
        </w:trPr>
        <w:tc>
          <w:tcPr>
            <w:tcW w:w="2160" w:type="dxa"/>
            <w:vAlign w:val="top"/>
          </w:tcPr>
          <w:p w14:paraId="2579F5EF" w14:textId="749F5588"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52DC9FD3" w14:textId="307ADDE5"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vAlign w:val="top"/>
          </w:tcPr>
          <w:p w14:paraId="74EC3EDC" w14:textId="2745813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2A9A3A5" w14:textId="77777777" w:rsidTr="00A77398">
        <w:trPr>
          <w:trHeight w:val="20"/>
        </w:trPr>
        <w:tc>
          <w:tcPr>
            <w:tcW w:w="2160" w:type="dxa"/>
          </w:tcPr>
          <w:p w14:paraId="469DE5F5" w14:textId="74381D19"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328BCE0F" w14:textId="07B635BC"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vAlign w:val="top"/>
          </w:tcPr>
          <w:p w14:paraId="386CD810" w14:textId="1FA13D3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C66DAFA" w14:textId="77777777" w:rsidTr="00A77398">
        <w:trPr>
          <w:trHeight w:val="20"/>
        </w:trPr>
        <w:tc>
          <w:tcPr>
            <w:tcW w:w="2160" w:type="dxa"/>
          </w:tcPr>
          <w:p w14:paraId="00F7D5E0" w14:textId="1E7A1568"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3ED49930" w14:textId="3C5831C5"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tcPr>
          <w:p w14:paraId="7D05A3B9" w14:textId="27C143F1"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30548817" w14:textId="77777777" w:rsidTr="00A77398">
        <w:trPr>
          <w:trHeight w:val="20"/>
        </w:trPr>
        <w:tc>
          <w:tcPr>
            <w:tcW w:w="2160" w:type="dxa"/>
          </w:tcPr>
          <w:p w14:paraId="70EBA2E0"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1AD46775"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tcPr>
          <w:p w14:paraId="6191C58C"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4688134" w14:textId="77777777" w:rsidTr="00A77398">
        <w:trPr>
          <w:trHeight w:val="20"/>
        </w:trPr>
        <w:tc>
          <w:tcPr>
            <w:tcW w:w="2160" w:type="dxa"/>
          </w:tcPr>
          <w:p w14:paraId="35F5BA57"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2EFA693C"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tcPr>
          <w:p w14:paraId="57A3DD2A"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3FB8C734" w14:textId="77777777" w:rsidTr="00A77398">
        <w:trPr>
          <w:trHeight w:val="20"/>
        </w:trPr>
        <w:tc>
          <w:tcPr>
            <w:tcW w:w="2160" w:type="dxa"/>
          </w:tcPr>
          <w:p w14:paraId="783185C6"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1EE5EDA0"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tcPr>
          <w:p w14:paraId="75D9CDCA"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296FA113" w14:textId="77777777" w:rsidTr="00A77398">
        <w:trPr>
          <w:trHeight w:val="20"/>
        </w:trPr>
        <w:tc>
          <w:tcPr>
            <w:tcW w:w="2160" w:type="dxa"/>
          </w:tcPr>
          <w:p w14:paraId="2EBEE371"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6C283FD0"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tcPr>
          <w:p w14:paraId="5F24FFA1"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CAA9CB9" w14:textId="77777777" w:rsidTr="00A77398">
        <w:trPr>
          <w:trHeight w:val="20"/>
        </w:trPr>
        <w:tc>
          <w:tcPr>
            <w:tcW w:w="2160" w:type="dxa"/>
          </w:tcPr>
          <w:p w14:paraId="3A832AB9"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5" w:type="dxa"/>
          </w:tcPr>
          <w:p w14:paraId="550AC65C"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3596" w:type="dxa"/>
          </w:tcPr>
          <w:p w14:paraId="19689862" w14:textId="77777777" w:rsidR="004A3741" w:rsidRPr="00164D3F"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bl>
    <w:p w14:paraId="1E3F2D2D" w14:textId="3586256A" w:rsidR="004A3741" w:rsidRDefault="007B0589" w:rsidP="004A3741">
      <w:pPr>
        <w:rPr>
          <w:sz w:val="32"/>
          <w:szCs w:val="32"/>
        </w:rPr>
      </w:pPr>
      <w:r>
        <w:rPr>
          <w:rStyle w:val="Heading4Char"/>
          <w:rFonts w:eastAsiaTheme="minorHAnsi"/>
        </w:rPr>
        <w:t xml:space="preserve">Step 4 </w:t>
      </w:r>
      <w:r w:rsidR="00A24486" w:rsidRPr="00526538">
        <w:rPr>
          <w:rStyle w:val="Heading4Char"/>
          <w:rFonts w:eastAsiaTheme="minorHAnsi"/>
        </w:rPr>
        <w:t>Design Impact Table</w:t>
      </w:r>
    </w:p>
    <w:p w14:paraId="7656367C" w14:textId="2F3F21DB" w:rsidR="009731B1" w:rsidRPr="00D13D14" w:rsidRDefault="009731B1" w:rsidP="009731B1">
      <w:pPr>
        <w:pStyle w:val="Caption"/>
        <w:spacing w:before="0" w:after="0"/>
        <w:rPr>
          <w:lang w:eastAsia="en-AU"/>
        </w:rPr>
      </w:pPr>
      <w:r w:rsidRPr="00054742">
        <w:t xml:space="preserve">Table </w:t>
      </w:r>
      <w:r w:rsidRPr="00054742">
        <w:fldChar w:fldCharType="begin"/>
      </w:r>
      <w:r w:rsidRPr="00054742">
        <w:instrText xml:space="preserve"> SEQ Table \* ARABIC </w:instrText>
      </w:r>
      <w:r w:rsidRPr="00054742">
        <w:fldChar w:fldCharType="separate"/>
      </w:r>
      <w:r>
        <w:rPr>
          <w:noProof/>
        </w:rPr>
        <w:t>18</w:t>
      </w:r>
      <w:r w:rsidRPr="00054742">
        <w:fldChar w:fldCharType="end"/>
      </w:r>
      <w:r w:rsidRPr="00054742">
        <w:t xml:space="preserve"> </w:t>
      </w:r>
      <w:r w:rsidRPr="009731B1">
        <w:t>Design Impact Table</w:t>
      </w:r>
    </w:p>
    <w:p w14:paraId="72C724BA" w14:textId="694D739A" w:rsidR="00A24486" w:rsidRDefault="00A24486" w:rsidP="004A3741"/>
    <w:p w14:paraId="624F2282" w14:textId="5515905E" w:rsidR="00A24486" w:rsidRDefault="00A24486" w:rsidP="004A3741">
      <w:pPr>
        <w:rPr>
          <w:lang w:eastAsia="en-AU"/>
        </w:rPr>
      </w:pPr>
    </w:p>
    <w:p w14:paraId="3750587D" w14:textId="77777777" w:rsidR="00A24486" w:rsidRPr="00D13D14" w:rsidRDefault="00A24486" w:rsidP="004A3741">
      <w:pPr>
        <w:rPr>
          <w:lang w:eastAsia="en-AU"/>
        </w:rPr>
        <w:sectPr w:rsidR="00A24486" w:rsidRPr="00D13D14" w:rsidSect="00A77398">
          <w:pgSz w:w="11906" w:h="16838"/>
          <w:pgMar w:top="1418" w:right="1418" w:bottom="1418" w:left="1418" w:header="0" w:footer="454" w:gutter="0"/>
          <w:cols w:space="4253"/>
          <w:docGrid w:linePitch="360"/>
        </w:sectPr>
      </w:pPr>
    </w:p>
    <w:p w14:paraId="2591F68A" w14:textId="5B612046" w:rsidR="004A3741" w:rsidRDefault="00A17717" w:rsidP="00A17717">
      <w:pPr>
        <w:pStyle w:val="Heading4"/>
      </w:pPr>
      <w:r>
        <w:lastRenderedPageBreak/>
        <w:t xml:space="preserve">Step </w:t>
      </w:r>
      <w:r w:rsidR="004A3741">
        <w:t xml:space="preserve">5 Cad Drawing </w:t>
      </w:r>
    </w:p>
    <w:tbl>
      <w:tblPr>
        <w:tblStyle w:val="TableGrid"/>
        <w:tblW w:w="9498" w:type="dxa"/>
        <w:tblInd w:w="-147" w:type="dxa"/>
        <w:tblLook w:val="04A0" w:firstRow="1" w:lastRow="0" w:firstColumn="1" w:lastColumn="0" w:noHBand="0" w:noVBand="1"/>
      </w:tblPr>
      <w:tblGrid>
        <w:gridCol w:w="9498"/>
      </w:tblGrid>
      <w:tr w:rsidR="004A3741" w:rsidRPr="00D13D14" w14:paraId="3A5547CF" w14:textId="77777777" w:rsidTr="00A77398">
        <w:trPr>
          <w:cnfStyle w:val="100000000000" w:firstRow="1" w:lastRow="0" w:firstColumn="0" w:lastColumn="0" w:oddVBand="0" w:evenVBand="0" w:oddHBand="0" w:evenHBand="0" w:firstRowFirstColumn="0" w:firstRowLastColumn="0" w:lastRowFirstColumn="0" w:lastRowLastColumn="0"/>
        </w:trPr>
        <w:tc>
          <w:tcPr>
            <w:tcW w:w="9498" w:type="dxa"/>
            <w:shd w:val="clear" w:color="auto" w:fill="FFFFFF" w:themeFill="background1"/>
          </w:tcPr>
          <w:p w14:paraId="6BABD077" w14:textId="77777777" w:rsidR="004A3741" w:rsidRPr="00D13D14" w:rsidRDefault="004A3741" w:rsidP="00423BBA">
            <w:pPr>
              <w:rPr>
                <w:b w:val="0"/>
                <w:color w:val="auto"/>
                <w:lang w:eastAsia="en-AU"/>
              </w:rPr>
            </w:pPr>
            <w:r w:rsidRPr="00D13D14">
              <w:rPr>
                <w:b w:val="0"/>
                <w:color w:val="auto"/>
                <w:lang w:eastAsia="en-AU"/>
              </w:rPr>
              <w:t>Plan View</w:t>
            </w:r>
          </w:p>
          <w:p w14:paraId="3969583F" w14:textId="57809BF9" w:rsidR="004A3741" w:rsidRDefault="004A3741" w:rsidP="00423BBA">
            <w:pPr>
              <w:rPr>
                <w:b w:val="0"/>
                <w:noProof/>
                <w:color w:val="auto"/>
                <w:lang w:eastAsia="en-AU"/>
              </w:rPr>
            </w:pPr>
          </w:p>
          <w:p w14:paraId="7BEC8009" w14:textId="5898292E" w:rsidR="00164D3F" w:rsidRDefault="00164D3F" w:rsidP="00423BBA">
            <w:pPr>
              <w:rPr>
                <w:b w:val="0"/>
                <w:noProof/>
                <w:color w:val="auto"/>
                <w:lang w:eastAsia="en-AU"/>
              </w:rPr>
            </w:pPr>
          </w:p>
          <w:p w14:paraId="6070B5D5" w14:textId="08DC9390" w:rsidR="00164D3F" w:rsidRDefault="00164D3F" w:rsidP="00423BBA">
            <w:pPr>
              <w:rPr>
                <w:b w:val="0"/>
                <w:noProof/>
                <w:color w:val="auto"/>
                <w:lang w:eastAsia="en-AU"/>
              </w:rPr>
            </w:pPr>
          </w:p>
          <w:p w14:paraId="1115B53C" w14:textId="55299B5D" w:rsidR="00164D3F" w:rsidRDefault="00164D3F" w:rsidP="00423BBA">
            <w:pPr>
              <w:rPr>
                <w:b w:val="0"/>
                <w:noProof/>
                <w:color w:val="auto"/>
                <w:lang w:eastAsia="en-AU"/>
              </w:rPr>
            </w:pPr>
          </w:p>
          <w:p w14:paraId="383A1D7F" w14:textId="64A39CD3" w:rsidR="00164D3F" w:rsidRDefault="00164D3F" w:rsidP="00423BBA">
            <w:pPr>
              <w:rPr>
                <w:b w:val="0"/>
                <w:noProof/>
                <w:color w:val="auto"/>
                <w:lang w:eastAsia="en-AU"/>
              </w:rPr>
            </w:pPr>
          </w:p>
          <w:p w14:paraId="73C441C9" w14:textId="79604765" w:rsidR="00164D3F" w:rsidRDefault="00164D3F" w:rsidP="00423BBA">
            <w:pPr>
              <w:rPr>
                <w:b w:val="0"/>
                <w:noProof/>
                <w:color w:val="auto"/>
                <w:lang w:eastAsia="en-AU"/>
              </w:rPr>
            </w:pPr>
          </w:p>
          <w:p w14:paraId="7D9FD996" w14:textId="0B581BED" w:rsidR="00164D3F" w:rsidRDefault="00164D3F" w:rsidP="00423BBA">
            <w:pPr>
              <w:rPr>
                <w:b w:val="0"/>
                <w:color w:val="auto"/>
                <w:lang w:eastAsia="en-AU"/>
              </w:rPr>
            </w:pPr>
          </w:p>
          <w:p w14:paraId="4E34199B" w14:textId="77777777" w:rsidR="00164D3F" w:rsidRPr="00D13D14" w:rsidRDefault="00164D3F" w:rsidP="00423BBA">
            <w:pPr>
              <w:rPr>
                <w:b w:val="0"/>
                <w:color w:val="auto"/>
                <w:lang w:eastAsia="en-AU"/>
              </w:rPr>
            </w:pPr>
          </w:p>
          <w:p w14:paraId="196B3BD6" w14:textId="77777777" w:rsidR="004A3741" w:rsidRDefault="004A3741" w:rsidP="00423BBA">
            <w:pPr>
              <w:rPr>
                <w:b w:val="0"/>
                <w:noProof/>
                <w:color w:val="auto"/>
                <w:lang w:eastAsia="en-AU"/>
              </w:rPr>
            </w:pPr>
          </w:p>
          <w:p w14:paraId="41E33724" w14:textId="77777777" w:rsidR="004A3741" w:rsidRPr="00D13D14" w:rsidRDefault="004A3741" w:rsidP="00423BBA">
            <w:pPr>
              <w:rPr>
                <w:b w:val="0"/>
                <w:noProof/>
                <w:color w:val="auto"/>
                <w:lang w:eastAsia="en-AU"/>
              </w:rPr>
            </w:pPr>
          </w:p>
          <w:p w14:paraId="44C734F9" w14:textId="77777777" w:rsidR="004A3741" w:rsidRPr="00D13D14" w:rsidRDefault="004A3741" w:rsidP="00423BBA">
            <w:pPr>
              <w:rPr>
                <w:b w:val="0"/>
                <w:color w:val="auto"/>
                <w:lang w:eastAsia="en-AU"/>
              </w:rPr>
            </w:pPr>
            <w:r w:rsidRPr="00D13D14">
              <w:rPr>
                <w:b w:val="0"/>
                <w:color w:val="auto"/>
                <w:lang w:eastAsia="en-AU"/>
              </w:rPr>
              <w:t>Elevation View</w:t>
            </w:r>
          </w:p>
          <w:p w14:paraId="29480695" w14:textId="77777777" w:rsidR="004A3741" w:rsidRDefault="004A3741" w:rsidP="00423BBA">
            <w:pPr>
              <w:rPr>
                <w:b w:val="0"/>
                <w:color w:val="auto"/>
                <w:lang w:eastAsia="en-AU"/>
              </w:rPr>
            </w:pPr>
          </w:p>
          <w:p w14:paraId="6A625D7D" w14:textId="77777777" w:rsidR="004A3741" w:rsidRDefault="004A3741" w:rsidP="00423BBA">
            <w:pPr>
              <w:rPr>
                <w:b w:val="0"/>
                <w:noProof/>
                <w:color w:val="auto"/>
                <w:lang w:eastAsia="en-AU"/>
              </w:rPr>
            </w:pPr>
          </w:p>
          <w:p w14:paraId="499C57EF" w14:textId="77777777" w:rsidR="00164D3F" w:rsidRDefault="00164D3F" w:rsidP="00423BBA">
            <w:pPr>
              <w:rPr>
                <w:b w:val="0"/>
                <w:noProof/>
                <w:color w:val="auto"/>
                <w:lang w:eastAsia="en-AU"/>
              </w:rPr>
            </w:pPr>
          </w:p>
          <w:p w14:paraId="55EA290F" w14:textId="77777777" w:rsidR="00164D3F" w:rsidRDefault="00164D3F" w:rsidP="00423BBA">
            <w:pPr>
              <w:rPr>
                <w:b w:val="0"/>
                <w:noProof/>
                <w:color w:val="auto"/>
                <w:lang w:eastAsia="en-AU"/>
              </w:rPr>
            </w:pPr>
          </w:p>
          <w:p w14:paraId="483081B9" w14:textId="77777777" w:rsidR="00164D3F" w:rsidRDefault="00164D3F" w:rsidP="00423BBA">
            <w:pPr>
              <w:rPr>
                <w:b w:val="0"/>
                <w:noProof/>
                <w:color w:val="auto"/>
                <w:lang w:eastAsia="en-AU"/>
              </w:rPr>
            </w:pPr>
          </w:p>
          <w:p w14:paraId="455AB209" w14:textId="77777777" w:rsidR="00164D3F" w:rsidRDefault="00164D3F" w:rsidP="00423BBA">
            <w:pPr>
              <w:rPr>
                <w:b w:val="0"/>
                <w:noProof/>
                <w:color w:val="auto"/>
                <w:lang w:eastAsia="en-AU"/>
              </w:rPr>
            </w:pPr>
          </w:p>
          <w:p w14:paraId="54E1E7DE" w14:textId="77777777" w:rsidR="00164D3F" w:rsidRDefault="00164D3F" w:rsidP="00423BBA">
            <w:pPr>
              <w:rPr>
                <w:b w:val="0"/>
                <w:noProof/>
                <w:color w:val="auto"/>
                <w:lang w:eastAsia="en-AU"/>
              </w:rPr>
            </w:pPr>
          </w:p>
          <w:p w14:paraId="62561A89" w14:textId="77777777" w:rsidR="00164D3F" w:rsidRDefault="00164D3F" w:rsidP="00423BBA">
            <w:pPr>
              <w:rPr>
                <w:b w:val="0"/>
                <w:noProof/>
                <w:color w:val="auto"/>
                <w:lang w:eastAsia="en-AU"/>
              </w:rPr>
            </w:pPr>
          </w:p>
          <w:p w14:paraId="73BE9315" w14:textId="77777777" w:rsidR="00164D3F" w:rsidRDefault="00164D3F" w:rsidP="00423BBA">
            <w:pPr>
              <w:rPr>
                <w:b w:val="0"/>
                <w:noProof/>
                <w:color w:val="auto"/>
                <w:lang w:eastAsia="en-AU"/>
              </w:rPr>
            </w:pPr>
          </w:p>
          <w:p w14:paraId="0115819B" w14:textId="77777777" w:rsidR="00164D3F" w:rsidRDefault="00164D3F" w:rsidP="00423BBA">
            <w:pPr>
              <w:rPr>
                <w:b w:val="0"/>
                <w:noProof/>
                <w:color w:val="auto"/>
                <w:lang w:eastAsia="en-AU"/>
              </w:rPr>
            </w:pPr>
          </w:p>
          <w:p w14:paraId="57B2E3CD" w14:textId="77777777" w:rsidR="00164D3F" w:rsidRDefault="00164D3F" w:rsidP="00423BBA">
            <w:pPr>
              <w:rPr>
                <w:b w:val="0"/>
                <w:noProof/>
                <w:color w:val="auto"/>
                <w:lang w:eastAsia="en-AU"/>
              </w:rPr>
            </w:pPr>
          </w:p>
          <w:p w14:paraId="50EF4CE5" w14:textId="77777777" w:rsidR="00164D3F" w:rsidRDefault="00164D3F" w:rsidP="00423BBA">
            <w:pPr>
              <w:rPr>
                <w:b w:val="0"/>
                <w:noProof/>
                <w:color w:val="auto"/>
                <w:lang w:eastAsia="en-AU"/>
              </w:rPr>
            </w:pPr>
          </w:p>
          <w:p w14:paraId="4B31389A" w14:textId="703589AB" w:rsidR="00164D3F" w:rsidRPr="00D13D14" w:rsidRDefault="00164D3F" w:rsidP="00423BBA">
            <w:pPr>
              <w:rPr>
                <w:b w:val="0"/>
                <w:color w:val="auto"/>
                <w:lang w:eastAsia="en-AU"/>
              </w:rPr>
            </w:pPr>
          </w:p>
        </w:tc>
      </w:tr>
    </w:tbl>
    <w:p w14:paraId="74B09E32" w14:textId="77777777" w:rsidR="004A3741" w:rsidRPr="00D13D14" w:rsidRDefault="004A3741" w:rsidP="004A3741">
      <w:pPr>
        <w:rPr>
          <w:lang w:eastAsia="en-AU"/>
        </w:rPr>
        <w:sectPr w:rsidR="004A3741" w:rsidRPr="00D13D14" w:rsidSect="00A77398">
          <w:pgSz w:w="11906" w:h="16838"/>
          <w:pgMar w:top="1418" w:right="1418" w:bottom="1418" w:left="1418" w:header="567" w:footer="454" w:gutter="0"/>
          <w:cols w:space="4253"/>
          <w:docGrid w:linePitch="360"/>
        </w:sectPr>
      </w:pPr>
    </w:p>
    <w:p w14:paraId="62141600" w14:textId="2474F225" w:rsidR="004A3741" w:rsidRDefault="00A17717" w:rsidP="00A17717">
      <w:pPr>
        <w:pStyle w:val="Heading4"/>
      </w:pPr>
      <w:r w:rsidRPr="00A17717">
        <w:rPr>
          <w:rStyle w:val="Heading1Char"/>
          <w:rFonts w:eastAsiaTheme="minorHAnsi"/>
          <w:color w:val="58585B"/>
          <w:sz w:val="28"/>
          <w:szCs w:val="28"/>
        </w:rPr>
        <w:lastRenderedPageBreak/>
        <w:t xml:space="preserve">Step </w:t>
      </w:r>
      <w:r w:rsidR="004A3741" w:rsidRPr="00A17717">
        <w:rPr>
          <w:rStyle w:val="Heading1Char"/>
          <w:rFonts w:eastAsiaTheme="minorHAnsi"/>
          <w:color w:val="58585B"/>
          <w:sz w:val="28"/>
          <w:szCs w:val="28"/>
        </w:rPr>
        <w:t>6</w:t>
      </w:r>
      <w:r w:rsidRPr="00A17717">
        <w:t xml:space="preserve">a </w:t>
      </w:r>
      <w:r w:rsidR="00A24486">
        <w:t xml:space="preserve">Identify Constraints </w:t>
      </w:r>
      <w:r w:rsidR="004A3741" w:rsidRPr="00A17717">
        <w:t>to Construction Team</w:t>
      </w:r>
    </w:p>
    <w:p w14:paraId="357A4BD6" w14:textId="2FB103FC" w:rsidR="009731B1" w:rsidRPr="009731B1" w:rsidRDefault="009731B1" w:rsidP="009731B1">
      <w:pPr>
        <w:pStyle w:val="Caption"/>
        <w:spacing w:before="0" w:after="0"/>
        <w:rPr>
          <w:lang w:eastAsia="en-AU"/>
        </w:rPr>
      </w:pPr>
      <w:r w:rsidRPr="00054742">
        <w:t xml:space="preserve">Table </w:t>
      </w:r>
      <w:r w:rsidRPr="00054742">
        <w:fldChar w:fldCharType="begin"/>
      </w:r>
      <w:r w:rsidRPr="00054742">
        <w:instrText xml:space="preserve"> SEQ Table \* ARABIC </w:instrText>
      </w:r>
      <w:r w:rsidRPr="00054742">
        <w:fldChar w:fldCharType="separate"/>
      </w:r>
      <w:r>
        <w:rPr>
          <w:noProof/>
        </w:rPr>
        <w:t>19</w:t>
      </w:r>
      <w:r w:rsidRPr="00054742">
        <w:fldChar w:fldCharType="end"/>
      </w:r>
      <w:r w:rsidRPr="00054742">
        <w:t xml:space="preserve"> </w:t>
      </w:r>
      <w:r w:rsidRPr="009731B1">
        <w:t>Constraints to Construction Team</w:t>
      </w:r>
    </w:p>
    <w:tbl>
      <w:tblPr>
        <w:tblStyle w:val="TableGrid"/>
        <w:tblW w:w="0" w:type="auto"/>
        <w:tblLook w:val="04A0" w:firstRow="1" w:lastRow="0" w:firstColumn="1" w:lastColumn="0" w:noHBand="0" w:noVBand="1"/>
      </w:tblPr>
      <w:tblGrid>
        <w:gridCol w:w="1980"/>
        <w:gridCol w:w="7080"/>
      </w:tblGrid>
      <w:tr w:rsidR="004A3741" w:rsidRPr="00D13D14" w14:paraId="0F776D0C" w14:textId="77777777" w:rsidTr="00A77398">
        <w:trPr>
          <w:cnfStyle w:val="100000000000" w:firstRow="1" w:lastRow="0" w:firstColumn="0" w:lastColumn="0" w:oddVBand="0" w:evenVBand="0" w:oddHBand="0" w:evenHBand="0" w:firstRowFirstColumn="0" w:firstRowLastColumn="0" w:lastRowFirstColumn="0" w:lastRowLastColumn="0"/>
        </w:trPr>
        <w:tc>
          <w:tcPr>
            <w:tcW w:w="1980" w:type="dxa"/>
          </w:tcPr>
          <w:p w14:paraId="379CDDC2" w14:textId="77777777" w:rsidR="004A3741" w:rsidRPr="002D0A88"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Item/Process</w:t>
            </w:r>
          </w:p>
        </w:tc>
        <w:tc>
          <w:tcPr>
            <w:tcW w:w="7080" w:type="dxa"/>
          </w:tcPr>
          <w:p w14:paraId="17F43A90" w14:textId="77777777" w:rsidR="004A3741" w:rsidRPr="002D0A88"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Instructions</w:t>
            </w:r>
          </w:p>
        </w:tc>
      </w:tr>
      <w:tr w:rsidR="004A3741" w:rsidRPr="00D13D14" w14:paraId="2AC250CF" w14:textId="77777777" w:rsidTr="00A77398">
        <w:tc>
          <w:tcPr>
            <w:tcW w:w="1980" w:type="dxa"/>
          </w:tcPr>
          <w:p w14:paraId="739F2AD1" w14:textId="716262E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3C3A7C60" w14:textId="64F6F6AE"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BCE7526" w14:textId="77777777" w:rsidTr="00A77398">
        <w:tc>
          <w:tcPr>
            <w:tcW w:w="1980" w:type="dxa"/>
          </w:tcPr>
          <w:p w14:paraId="7BA2D82F" w14:textId="28949C5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314C6BC0" w14:textId="66781A44"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3F013300" w14:textId="77777777" w:rsidTr="00A77398">
        <w:tc>
          <w:tcPr>
            <w:tcW w:w="1980" w:type="dxa"/>
          </w:tcPr>
          <w:p w14:paraId="1A7108D3" w14:textId="55222605"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7D6C4E35" w14:textId="58EE9DA2"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782FFC" w:rsidRPr="00D13D14" w14:paraId="58ECFBA0" w14:textId="77777777" w:rsidTr="00A77398">
        <w:tc>
          <w:tcPr>
            <w:tcW w:w="1980" w:type="dxa"/>
          </w:tcPr>
          <w:p w14:paraId="68158176"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1C147C30"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782FFC" w:rsidRPr="00D13D14" w14:paraId="39523A23" w14:textId="77777777" w:rsidTr="00A77398">
        <w:tc>
          <w:tcPr>
            <w:tcW w:w="1980" w:type="dxa"/>
          </w:tcPr>
          <w:p w14:paraId="1627800F"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046888BC"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AA15550" w14:textId="77777777" w:rsidTr="00A77398">
        <w:tc>
          <w:tcPr>
            <w:tcW w:w="1980" w:type="dxa"/>
          </w:tcPr>
          <w:p w14:paraId="2C0E68A2" w14:textId="5B03B134"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3FD0DC54" w14:textId="1A19635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0876AE52" w14:textId="77777777" w:rsidTr="00A77398">
        <w:tc>
          <w:tcPr>
            <w:tcW w:w="1980" w:type="dxa"/>
          </w:tcPr>
          <w:p w14:paraId="2A52ACE4"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40BF5D9A"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bl>
    <w:p w14:paraId="4C0A3D4E" w14:textId="77777777" w:rsidR="004A3741" w:rsidRDefault="004A3741" w:rsidP="00E06006">
      <w:pPr>
        <w:pStyle w:val="Body"/>
        <w:rPr>
          <w:noProof/>
          <w:lang w:eastAsia="en-AU"/>
        </w:rPr>
      </w:pPr>
    </w:p>
    <w:p w14:paraId="3FDEB80C" w14:textId="73D7173F" w:rsidR="004A3741" w:rsidRDefault="00A17717" w:rsidP="00A17717">
      <w:pPr>
        <w:pStyle w:val="Heading4"/>
      </w:pPr>
      <w:r w:rsidRPr="00A17717">
        <w:rPr>
          <w:rStyle w:val="Heading1Char"/>
          <w:rFonts w:eastAsiaTheme="minorHAnsi"/>
          <w:color w:val="58585B"/>
          <w:sz w:val="28"/>
          <w:szCs w:val="28"/>
        </w:rPr>
        <w:t>Step 6</w:t>
      </w:r>
      <w:r>
        <w:rPr>
          <w:rStyle w:val="Heading1Char"/>
          <w:rFonts w:eastAsiaTheme="minorHAnsi"/>
          <w:noProof w:val="0"/>
          <w:color w:val="auto"/>
          <w:kern w:val="0"/>
          <w:sz w:val="24"/>
          <w:szCs w:val="20"/>
          <w:lang w:eastAsia="en-US"/>
        </w:rPr>
        <w:t>b</w:t>
      </w:r>
      <w:r w:rsidRPr="00A17717">
        <w:t xml:space="preserve"> </w:t>
      </w:r>
      <w:r w:rsidR="00A24486">
        <w:t xml:space="preserve">Identify Constraints </w:t>
      </w:r>
      <w:r w:rsidR="004A3741" w:rsidRPr="00D13D14">
        <w:t>to Installation Team</w:t>
      </w:r>
    </w:p>
    <w:p w14:paraId="1DA3CA38" w14:textId="0293B34C" w:rsidR="009731B1" w:rsidRPr="009731B1" w:rsidRDefault="009731B1" w:rsidP="009731B1">
      <w:pPr>
        <w:pStyle w:val="Caption"/>
        <w:spacing w:before="0" w:after="0"/>
        <w:rPr>
          <w:lang w:eastAsia="en-AU"/>
        </w:rPr>
      </w:pPr>
      <w:r w:rsidRPr="00054742">
        <w:t xml:space="preserve">Table </w:t>
      </w:r>
      <w:r w:rsidRPr="00054742">
        <w:fldChar w:fldCharType="begin"/>
      </w:r>
      <w:r w:rsidRPr="00054742">
        <w:instrText xml:space="preserve"> SEQ Table \* ARABIC </w:instrText>
      </w:r>
      <w:r w:rsidRPr="00054742">
        <w:fldChar w:fldCharType="separate"/>
      </w:r>
      <w:r>
        <w:rPr>
          <w:noProof/>
        </w:rPr>
        <w:t>20</w:t>
      </w:r>
      <w:r w:rsidRPr="00054742">
        <w:fldChar w:fldCharType="end"/>
      </w:r>
      <w:r w:rsidRPr="00054742">
        <w:t xml:space="preserve"> </w:t>
      </w:r>
      <w:r w:rsidRPr="009731B1">
        <w:t>Constraints to Installation Team</w:t>
      </w:r>
    </w:p>
    <w:tbl>
      <w:tblPr>
        <w:tblStyle w:val="TableGrid"/>
        <w:tblW w:w="0" w:type="auto"/>
        <w:tblLook w:val="04A0" w:firstRow="1" w:lastRow="0" w:firstColumn="1" w:lastColumn="0" w:noHBand="0" w:noVBand="1"/>
      </w:tblPr>
      <w:tblGrid>
        <w:gridCol w:w="1980"/>
        <w:gridCol w:w="7080"/>
      </w:tblGrid>
      <w:tr w:rsidR="004A3741" w:rsidRPr="00D13D14" w14:paraId="31F940A9" w14:textId="77777777" w:rsidTr="00A77398">
        <w:trPr>
          <w:cnfStyle w:val="100000000000" w:firstRow="1" w:lastRow="0" w:firstColumn="0" w:lastColumn="0" w:oddVBand="0" w:evenVBand="0" w:oddHBand="0" w:evenHBand="0" w:firstRowFirstColumn="0" w:firstRowLastColumn="0" w:lastRowFirstColumn="0" w:lastRowLastColumn="0"/>
        </w:trPr>
        <w:tc>
          <w:tcPr>
            <w:tcW w:w="1980" w:type="dxa"/>
          </w:tcPr>
          <w:p w14:paraId="5E476E9D" w14:textId="77777777" w:rsidR="004A3741" w:rsidRPr="002D0A88"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Item/Process</w:t>
            </w:r>
          </w:p>
        </w:tc>
        <w:tc>
          <w:tcPr>
            <w:tcW w:w="7080" w:type="dxa"/>
          </w:tcPr>
          <w:p w14:paraId="756B5719" w14:textId="77777777" w:rsidR="004A3741" w:rsidRPr="002D0A88"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Instructions</w:t>
            </w:r>
          </w:p>
        </w:tc>
      </w:tr>
      <w:tr w:rsidR="004A3741" w:rsidRPr="00D13D14" w14:paraId="7B134B91" w14:textId="77777777" w:rsidTr="00A77398">
        <w:tc>
          <w:tcPr>
            <w:tcW w:w="1980" w:type="dxa"/>
          </w:tcPr>
          <w:p w14:paraId="4232607F" w14:textId="57DBE3B8"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21ACBE75" w14:textId="6EE1649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15287733" w14:textId="77777777" w:rsidTr="00A77398">
        <w:tc>
          <w:tcPr>
            <w:tcW w:w="1980" w:type="dxa"/>
          </w:tcPr>
          <w:p w14:paraId="2E46FB4E" w14:textId="290BF762"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74239C1A" w14:textId="29BBE9FA"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15E6000D" w14:textId="77777777" w:rsidTr="00A77398">
        <w:tc>
          <w:tcPr>
            <w:tcW w:w="1980" w:type="dxa"/>
          </w:tcPr>
          <w:p w14:paraId="4C71ACC7" w14:textId="6300B70C"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3FFE328C" w14:textId="4B1E431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782FFC" w:rsidRPr="00D13D14" w14:paraId="2E770C60" w14:textId="77777777" w:rsidTr="00A77398">
        <w:tc>
          <w:tcPr>
            <w:tcW w:w="1980" w:type="dxa"/>
          </w:tcPr>
          <w:p w14:paraId="47AE6F41"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09EEEFED"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782FFC" w:rsidRPr="00D13D14" w14:paraId="2C78F068" w14:textId="77777777" w:rsidTr="00A77398">
        <w:tc>
          <w:tcPr>
            <w:tcW w:w="1980" w:type="dxa"/>
          </w:tcPr>
          <w:p w14:paraId="35D24153"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5E20D42F"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782FFC" w:rsidRPr="00D13D14" w14:paraId="43F98EC8" w14:textId="77777777" w:rsidTr="00A77398">
        <w:tc>
          <w:tcPr>
            <w:tcW w:w="1980" w:type="dxa"/>
          </w:tcPr>
          <w:p w14:paraId="03FFCEBE"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07AAF159"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7F8DB0BE" w14:textId="77777777" w:rsidTr="00A77398">
        <w:tc>
          <w:tcPr>
            <w:tcW w:w="1980" w:type="dxa"/>
          </w:tcPr>
          <w:p w14:paraId="339CA85F" w14:textId="6D023628"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1BF42074" w14:textId="2D7B449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CB1BA74" w14:textId="77777777" w:rsidTr="00A77398">
        <w:tc>
          <w:tcPr>
            <w:tcW w:w="1980" w:type="dxa"/>
          </w:tcPr>
          <w:p w14:paraId="79C26879" w14:textId="4141996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322EE91D" w14:textId="08E4815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0F88235" w14:textId="77777777" w:rsidTr="00A77398">
        <w:tc>
          <w:tcPr>
            <w:tcW w:w="1980" w:type="dxa"/>
          </w:tcPr>
          <w:p w14:paraId="594AC177"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7080" w:type="dxa"/>
          </w:tcPr>
          <w:p w14:paraId="23ECDD74"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bl>
    <w:p w14:paraId="68A807A3" w14:textId="77777777" w:rsidR="004A3741" w:rsidRDefault="004A3741" w:rsidP="00E06006">
      <w:pPr>
        <w:pStyle w:val="Body"/>
        <w:rPr>
          <w:noProof/>
          <w:lang w:eastAsia="en-AU"/>
        </w:rPr>
      </w:pPr>
    </w:p>
    <w:p w14:paraId="1FF11A03" w14:textId="77777777" w:rsidR="00E06006" w:rsidRDefault="00E06006" w:rsidP="00E06006">
      <w:pPr>
        <w:pStyle w:val="Body"/>
        <w:rPr>
          <w:noProof/>
          <w:lang w:eastAsia="en-AU"/>
        </w:rPr>
      </w:pPr>
    </w:p>
    <w:p w14:paraId="60BE79CC" w14:textId="77777777" w:rsidR="00E06006" w:rsidRDefault="00E06006">
      <w:pPr>
        <w:tabs>
          <w:tab w:val="clear" w:pos="284"/>
        </w:tabs>
        <w:spacing w:before="0" w:after="200" w:line="276" w:lineRule="auto"/>
        <w:rPr>
          <w:noProof/>
          <w:lang w:eastAsia="en-AU"/>
        </w:rPr>
      </w:pPr>
      <w:r>
        <w:rPr>
          <w:noProof/>
          <w:lang w:eastAsia="en-AU"/>
        </w:rPr>
        <w:br w:type="page"/>
      </w:r>
    </w:p>
    <w:p w14:paraId="2BFE57E9" w14:textId="3EE37DD0" w:rsidR="004A3741" w:rsidRDefault="00A17717" w:rsidP="00A17717">
      <w:pPr>
        <w:pStyle w:val="Heading4"/>
      </w:pPr>
      <w:r>
        <w:lastRenderedPageBreak/>
        <w:t xml:space="preserve">Step </w:t>
      </w:r>
      <w:r w:rsidR="004A3741">
        <w:t>7</w:t>
      </w:r>
      <w:r>
        <w:t>a</w:t>
      </w:r>
      <w:r w:rsidR="004A3741">
        <w:t xml:space="preserve"> </w:t>
      </w:r>
      <w:r w:rsidR="00A24486">
        <w:t>Dressing Room</w:t>
      </w:r>
      <w:r w:rsidR="004A3741">
        <w:t xml:space="preserve"> </w:t>
      </w:r>
      <w:r w:rsidR="004A3741" w:rsidRPr="005F5AD9">
        <w:t>Costing</w:t>
      </w:r>
      <w:r w:rsidR="004A3741">
        <w:t xml:space="preserve"> </w:t>
      </w:r>
    </w:p>
    <w:p w14:paraId="385E6436" w14:textId="7F023043" w:rsidR="009731B1" w:rsidRPr="009731B1" w:rsidRDefault="009731B1" w:rsidP="009731B1">
      <w:pPr>
        <w:pStyle w:val="Caption"/>
        <w:spacing w:before="0" w:after="0"/>
        <w:rPr>
          <w:lang w:eastAsia="en-AU"/>
        </w:rPr>
      </w:pPr>
      <w:r w:rsidRPr="00054742">
        <w:t xml:space="preserve">Table </w:t>
      </w:r>
      <w:r w:rsidRPr="00054742">
        <w:fldChar w:fldCharType="begin"/>
      </w:r>
      <w:r w:rsidRPr="00054742">
        <w:instrText xml:space="preserve"> SEQ Table \* ARABIC </w:instrText>
      </w:r>
      <w:r w:rsidRPr="00054742">
        <w:fldChar w:fldCharType="separate"/>
      </w:r>
      <w:r>
        <w:rPr>
          <w:noProof/>
        </w:rPr>
        <w:t>21</w:t>
      </w:r>
      <w:r w:rsidRPr="00054742">
        <w:fldChar w:fldCharType="end"/>
      </w:r>
      <w:r w:rsidRPr="00054742">
        <w:t xml:space="preserve"> </w:t>
      </w:r>
      <w:r w:rsidRPr="009731B1">
        <w:t>Dressing Room Costing</w:t>
      </w:r>
    </w:p>
    <w:tbl>
      <w:tblPr>
        <w:tblStyle w:val="TableGrid"/>
        <w:tblW w:w="9200" w:type="dxa"/>
        <w:tblLook w:val="04A0" w:firstRow="1" w:lastRow="0" w:firstColumn="1" w:lastColumn="0" w:noHBand="0" w:noVBand="1"/>
      </w:tblPr>
      <w:tblGrid>
        <w:gridCol w:w="2110"/>
        <w:gridCol w:w="672"/>
        <w:gridCol w:w="1916"/>
        <w:gridCol w:w="1497"/>
        <w:gridCol w:w="1789"/>
        <w:gridCol w:w="1216"/>
      </w:tblGrid>
      <w:tr w:rsidR="004A3741" w:rsidRPr="00D13D14" w14:paraId="28625ACB" w14:textId="77777777" w:rsidTr="00A77398">
        <w:trPr>
          <w:cnfStyle w:val="100000000000" w:firstRow="1" w:lastRow="0" w:firstColumn="0" w:lastColumn="0" w:oddVBand="0" w:evenVBand="0" w:oddHBand="0" w:evenHBand="0" w:firstRowFirstColumn="0" w:firstRowLastColumn="0" w:lastRowFirstColumn="0" w:lastRowLastColumn="0"/>
        </w:trPr>
        <w:tc>
          <w:tcPr>
            <w:tcW w:w="2110" w:type="dxa"/>
          </w:tcPr>
          <w:p w14:paraId="577F402A" w14:textId="77777777" w:rsidR="004A3741" w:rsidRPr="000731D5" w:rsidRDefault="004A3741" w:rsidP="00A77398">
            <w:pPr>
              <w:rPr>
                <w:lang w:eastAsia="en-AU"/>
              </w:rPr>
            </w:pPr>
            <w:r w:rsidRPr="000731D5">
              <w:rPr>
                <w:lang w:eastAsia="en-AU"/>
              </w:rPr>
              <w:t>Material</w:t>
            </w:r>
          </w:p>
        </w:tc>
        <w:tc>
          <w:tcPr>
            <w:tcW w:w="672" w:type="dxa"/>
          </w:tcPr>
          <w:p w14:paraId="47CD5FC7" w14:textId="77777777" w:rsidR="004A3741" w:rsidRPr="000731D5" w:rsidRDefault="004A3741" w:rsidP="00A77398">
            <w:pPr>
              <w:rPr>
                <w:lang w:eastAsia="en-AU"/>
              </w:rPr>
            </w:pPr>
            <w:r w:rsidRPr="000731D5">
              <w:rPr>
                <w:lang w:eastAsia="en-AU"/>
              </w:rPr>
              <w:t>QTY</w:t>
            </w:r>
          </w:p>
        </w:tc>
        <w:tc>
          <w:tcPr>
            <w:tcW w:w="1916" w:type="dxa"/>
          </w:tcPr>
          <w:p w14:paraId="2CE02AF0" w14:textId="77777777" w:rsidR="004A3741" w:rsidRPr="000731D5" w:rsidRDefault="004A3741" w:rsidP="00A77398">
            <w:pPr>
              <w:rPr>
                <w:lang w:eastAsia="en-AU"/>
              </w:rPr>
            </w:pPr>
            <w:r w:rsidRPr="000731D5">
              <w:rPr>
                <w:lang w:eastAsia="en-AU"/>
              </w:rPr>
              <w:t>Size</w:t>
            </w:r>
          </w:p>
        </w:tc>
        <w:tc>
          <w:tcPr>
            <w:tcW w:w="1497" w:type="dxa"/>
          </w:tcPr>
          <w:p w14:paraId="2EDC0444" w14:textId="77777777" w:rsidR="004A3741" w:rsidRPr="000731D5" w:rsidRDefault="004A3741" w:rsidP="00A77398">
            <w:pPr>
              <w:rPr>
                <w:lang w:eastAsia="en-AU"/>
              </w:rPr>
            </w:pPr>
            <w:r w:rsidRPr="000731D5">
              <w:rPr>
                <w:lang w:eastAsia="en-AU"/>
              </w:rPr>
              <w:t>M² or lineal</w:t>
            </w:r>
          </w:p>
        </w:tc>
        <w:tc>
          <w:tcPr>
            <w:tcW w:w="1789" w:type="dxa"/>
          </w:tcPr>
          <w:p w14:paraId="499C7EB1" w14:textId="77777777" w:rsidR="004A3741" w:rsidRPr="000731D5" w:rsidRDefault="004A3741" w:rsidP="00A77398">
            <w:pPr>
              <w:rPr>
                <w:lang w:eastAsia="en-AU"/>
              </w:rPr>
            </w:pPr>
            <w:r w:rsidRPr="000731D5">
              <w:rPr>
                <w:lang w:eastAsia="en-AU"/>
              </w:rPr>
              <w:t xml:space="preserve"> Rate</w:t>
            </w:r>
          </w:p>
        </w:tc>
        <w:tc>
          <w:tcPr>
            <w:tcW w:w="1216" w:type="dxa"/>
          </w:tcPr>
          <w:p w14:paraId="13B52BEA" w14:textId="77777777" w:rsidR="004A3741" w:rsidRPr="000731D5" w:rsidRDefault="004A3741" w:rsidP="00A77398">
            <w:pPr>
              <w:rPr>
                <w:lang w:eastAsia="en-AU"/>
              </w:rPr>
            </w:pPr>
            <w:r w:rsidRPr="000731D5">
              <w:rPr>
                <w:lang w:eastAsia="en-AU"/>
              </w:rPr>
              <w:t>Total</w:t>
            </w:r>
          </w:p>
        </w:tc>
      </w:tr>
      <w:tr w:rsidR="004A3741" w:rsidRPr="00D13D14" w14:paraId="1DA0FF3E" w14:textId="77777777" w:rsidTr="00A77398">
        <w:tc>
          <w:tcPr>
            <w:tcW w:w="2110" w:type="dxa"/>
          </w:tcPr>
          <w:p w14:paraId="6041ECB8" w14:textId="3D786F82"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5C2339EA" w14:textId="65530875"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4E71B580" w14:textId="786567FB"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7B4CD420" w14:textId="26B4928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4D72CDA7" w14:textId="0294EF7F"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48486D96" w14:textId="5A156A1E"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C835100" w14:textId="77777777" w:rsidTr="00A77398">
        <w:tc>
          <w:tcPr>
            <w:tcW w:w="2110" w:type="dxa"/>
          </w:tcPr>
          <w:p w14:paraId="446CA8A4" w14:textId="20E61774"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178E817C" w14:textId="42430A1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510A26B9" w14:textId="4413AF9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0D7C5549" w14:textId="4DFED3E4"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75E08F55" w14:textId="403F0DBD"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42E7AA76" w14:textId="505AA37F"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1D67E6CC" w14:textId="77777777" w:rsidTr="00A77398">
        <w:tc>
          <w:tcPr>
            <w:tcW w:w="2110" w:type="dxa"/>
          </w:tcPr>
          <w:p w14:paraId="64C7488F" w14:textId="2D93B075"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4C3794CD" w14:textId="7936276E"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0B546A2C" w14:textId="4147C3FA"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4079CA77" w14:textId="23A30D7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1B58FEB7" w14:textId="4A01017E"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403070E5" w14:textId="361E787C"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24A9A9FE" w14:textId="77777777" w:rsidTr="00A77398">
        <w:tc>
          <w:tcPr>
            <w:tcW w:w="2110" w:type="dxa"/>
          </w:tcPr>
          <w:p w14:paraId="360DDF46" w14:textId="4E55D168"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4D3B5EFD" w14:textId="5E85CEA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79B7F296" w14:textId="61964FF2"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20E26D2A" w14:textId="5B839274"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2982A3B9" w14:textId="15A0F92B"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13CFC448" w14:textId="15E537F9"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146DD79E" w14:textId="77777777" w:rsidTr="00A77398">
        <w:tc>
          <w:tcPr>
            <w:tcW w:w="2110" w:type="dxa"/>
          </w:tcPr>
          <w:p w14:paraId="1BEB32B8" w14:textId="68683C2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29056E39" w14:textId="6A8416B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50624F15" w14:textId="1D8AA26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6680B251" w14:textId="7999D4EE"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7245B786" w14:textId="789B51B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779E714F" w14:textId="4D4F5C78"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7D2211F" w14:textId="77777777" w:rsidTr="00A77398">
        <w:tc>
          <w:tcPr>
            <w:tcW w:w="2110" w:type="dxa"/>
          </w:tcPr>
          <w:p w14:paraId="54F57BE0" w14:textId="42B97FDA"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689E120B" w14:textId="09B3686B"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13272FC0" w14:textId="61B5776D"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615FA6F9" w14:textId="15AE7B1B"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2D959093" w14:textId="6955A52C"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5DD82361" w14:textId="01D87D9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61F9FBD1" w14:textId="77777777" w:rsidTr="00A77398">
        <w:tc>
          <w:tcPr>
            <w:tcW w:w="2110" w:type="dxa"/>
          </w:tcPr>
          <w:p w14:paraId="634D76C7" w14:textId="3FF6B038"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2DD2AC4D" w14:textId="0EAA8D2D"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0628D10E"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66E8B9B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09295ABB" w14:textId="53195A5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128A62B9" w14:textId="616AA3C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2AE9CB1" w14:textId="77777777" w:rsidTr="00A77398">
        <w:tc>
          <w:tcPr>
            <w:tcW w:w="2110" w:type="dxa"/>
          </w:tcPr>
          <w:p w14:paraId="4E3E6BFF" w14:textId="5A76822D"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4BC20521" w14:textId="339E498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6D4BA79D" w14:textId="00901C6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0A6A3011" w14:textId="68D2F865"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26C2C3BC" w14:textId="40D93BAB"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18DBC8AF" w14:textId="75D32902"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3C98F109" w14:textId="77777777" w:rsidTr="00A77398">
        <w:tc>
          <w:tcPr>
            <w:tcW w:w="2110" w:type="dxa"/>
          </w:tcPr>
          <w:p w14:paraId="3FBE1834" w14:textId="6003F84A"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7AB35DED" w14:textId="6C9D0CE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4E274189" w14:textId="4223A5D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530A0919" w14:textId="7F6E363C"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430BE63D" w14:textId="5CE95BA8"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3A8C8A0D" w14:textId="0F6CD30D"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091F79AF" w14:textId="77777777" w:rsidTr="00A77398">
        <w:tc>
          <w:tcPr>
            <w:tcW w:w="2110" w:type="dxa"/>
          </w:tcPr>
          <w:p w14:paraId="5263B7B7" w14:textId="2F10BEB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568BD254" w14:textId="3D062045"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4D10BB1A"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15E6C571"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5131303B" w14:textId="5E17402E"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67141967" w14:textId="13592619"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19B2115" w14:textId="77777777" w:rsidTr="00A77398">
        <w:tc>
          <w:tcPr>
            <w:tcW w:w="2110" w:type="dxa"/>
          </w:tcPr>
          <w:p w14:paraId="178BEC51" w14:textId="576FC58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6DF5ACAD" w14:textId="527E6EDC"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04EE4D1B"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4510B9C8"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2DB4179B" w14:textId="6C855799"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70FA6900" w14:textId="3070A56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39C71FE7" w14:textId="77777777" w:rsidTr="00A77398">
        <w:tc>
          <w:tcPr>
            <w:tcW w:w="2110" w:type="dxa"/>
          </w:tcPr>
          <w:p w14:paraId="4750F4AD" w14:textId="56FF7CC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07C766B8" w14:textId="4634146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07BC5A78"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5FE754DB"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48AF364A" w14:textId="704FF342"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04C2A1D5" w14:textId="75F9196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CF2EF1C" w14:textId="77777777" w:rsidTr="00A77398">
        <w:tc>
          <w:tcPr>
            <w:tcW w:w="2110" w:type="dxa"/>
          </w:tcPr>
          <w:p w14:paraId="271FAB40" w14:textId="3FD31A6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04F970EC" w14:textId="5F57A14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706DC9D3"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3EE4976B"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6291AFC6" w14:textId="397F2FC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0A1118D9" w14:textId="22628B1A"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3F8B761E" w14:textId="77777777" w:rsidTr="00A77398">
        <w:tc>
          <w:tcPr>
            <w:tcW w:w="2110" w:type="dxa"/>
          </w:tcPr>
          <w:p w14:paraId="1ECBDA71" w14:textId="6E0ECF69"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0D87EFA7" w14:textId="0B0586BE"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3301A1E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60ACD24A"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610C43A3" w14:textId="030251B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2E8BAD7E" w14:textId="20A8B3B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0D3E5BB" w14:textId="77777777" w:rsidTr="00A77398">
        <w:tc>
          <w:tcPr>
            <w:tcW w:w="2110" w:type="dxa"/>
          </w:tcPr>
          <w:p w14:paraId="643F3157" w14:textId="186854FF"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6754CBA4" w14:textId="77371D34"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3B154824"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3A7D66B1"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77D9776E" w14:textId="7F0B7FEA"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6CC79CB6" w14:textId="4937DC4E"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16E5A135" w14:textId="77777777" w:rsidTr="00A77398">
        <w:tc>
          <w:tcPr>
            <w:tcW w:w="2110" w:type="dxa"/>
          </w:tcPr>
          <w:p w14:paraId="1C211B44" w14:textId="2932C6AA"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3D1FBB7F" w14:textId="578BCC8B"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0568CF08"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20DB1BDB"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10C87202" w14:textId="670C224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74CA7B35" w14:textId="75916CE9"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B468B87" w14:textId="77777777" w:rsidTr="00A77398">
        <w:tc>
          <w:tcPr>
            <w:tcW w:w="2110" w:type="dxa"/>
          </w:tcPr>
          <w:p w14:paraId="026638F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26A3EC84"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79B551CE"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3C10321D"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545F5A2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6911646D"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6BEB391A" w14:textId="77777777" w:rsidTr="00A77398">
        <w:tc>
          <w:tcPr>
            <w:tcW w:w="2110" w:type="dxa"/>
          </w:tcPr>
          <w:p w14:paraId="3C63A365"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55801C01"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2EBF22B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75A288FC"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776E1D9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5671EF03"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BBA23CB" w14:textId="77777777" w:rsidTr="00A77398">
        <w:tc>
          <w:tcPr>
            <w:tcW w:w="2110" w:type="dxa"/>
          </w:tcPr>
          <w:p w14:paraId="39FA93AE"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5D005027"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700FCF1E"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2989A1C5"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200FBD63"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16E148FF"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31BE06A3" w14:textId="77777777" w:rsidTr="00A77398">
        <w:tc>
          <w:tcPr>
            <w:tcW w:w="2110" w:type="dxa"/>
          </w:tcPr>
          <w:p w14:paraId="0EFC15B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77D8CCD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53372E05"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06ED4E7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58E7B3C5"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4BE88187"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671FDEA4" w14:textId="77777777" w:rsidTr="00A77398">
        <w:tc>
          <w:tcPr>
            <w:tcW w:w="2110" w:type="dxa"/>
          </w:tcPr>
          <w:p w14:paraId="621178F3"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5359E508"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3AB44D2E"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3201BF6B"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08194052"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4BC5321A"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B59EC50" w14:textId="77777777" w:rsidTr="00A77398">
        <w:tc>
          <w:tcPr>
            <w:tcW w:w="2110" w:type="dxa"/>
          </w:tcPr>
          <w:p w14:paraId="4CAD398E"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2C85DFB8"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26E4553C"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20A6ABE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351D6CE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44E68A71"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1FF6A3A6" w14:textId="77777777" w:rsidTr="00A77398">
        <w:tc>
          <w:tcPr>
            <w:tcW w:w="2110" w:type="dxa"/>
          </w:tcPr>
          <w:p w14:paraId="23CB9C0B"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552E29D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6706E5E7"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0EAECADA"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62A8D14E"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01727B73"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269123D8" w14:textId="77777777" w:rsidTr="00A77398">
        <w:tc>
          <w:tcPr>
            <w:tcW w:w="2110" w:type="dxa"/>
          </w:tcPr>
          <w:p w14:paraId="53F0EBF9"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5C999E89"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0C63E5A9"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6F6E297B"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703A5083"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082FA31C"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5A955962" w14:textId="77777777" w:rsidTr="00A77398">
        <w:tc>
          <w:tcPr>
            <w:tcW w:w="2110" w:type="dxa"/>
          </w:tcPr>
          <w:p w14:paraId="2918D19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382C4EB7"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16D48E5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73643FA4"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67EA79B3"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294BC37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01EF0679" w14:textId="77777777" w:rsidTr="00A77398">
        <w:tc>
          <w:tcPr>
            <w:tcW w:w="2110" w:type="dxa"/>
          </w:tcPr>
          <w:p w14:paraId="2E92D932"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672" w:type="dxa"/>
          </w:tcPr>
          <w:p w14:paraId="52A32FC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16" w:type="dxa"/>
          </w:tcPr>
          <w:p w14:paraId="596CAC4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497" w:type="dxa"/>
          </w:tcPr>
          <w:p w14:paraId="3918ED9D"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789" w:type="dxa"/>
          </w:tcPr>
          <w:p w14:paraId="0C607C20"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216" w:type="dxa"/>
          </w:tcPr>
          <w:p w14:paraId="6C86942A"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CAFA177" w14:textId="77777777" w:rsidTr="00A77398">
        <w:tc>
          <w:tcPr>
            <w:tcW w:w="7984" w:type="dxa"/>
            <w:gridSpan w:val="5"/>
          </w:tcPr>
          <w:p w14:paraId="49D80322" w14:textId="77777777" w:rsidR="004A3741" w:rsidRPr="00782FFC" w:rsidRDefault="004A3741" w:rsidP="00A77398">
            <w:pPr>
              <w:tabs>
                <w:tab w:val="clear" w:pos="284"/>
              </w:tabs>
              <w:spacing w:before="0" w:line="240" w:lineRule="auto"/>
              <w:jc w:val="right"/>
              <w:textboxTightWrap w:val="allLines"/>
              <w:rPr>
                <w:rFonts w:ascii="Calibri" w:eastAsiaTheme="minorEastAsia" w:hAnsi="Calibri" w:cstheme="minorBidi"/>
                <w:sz w:val="20"/>
                <w:szCs w:val="24"/>
                <w:lang w:val="en-US" w:eastAsia="en-AU" w:bidi="en-US"/>
              </w:rPr>
            </w:pPr>
            <w:r w:rsidRPr="00782FFC">
              <w:rPr>
                <w:rFonts w:ascii="Calibri" w:eastAsiaTheme="minorEastAsia" w:hAnsi="Calibri" w:cstheme="minorBidi"/>
                <w:sz w:val="20"/>
                <w:szCs w:val="24"/>
                <w:lang w:val="en-US" w:eastAsia="en-AU" w:bidi="en-US"/>
              </w:rPr>
              <w:t>Sub total</w:t>
            </w:r>
          </w:p>
        </w:tc>
        <w:tc>
          <w:tcPr>
            <w:tcW w:w="1216" w:type="dxa"/>
          </w:tcPr>
          <w:p w14:paraId="7EFD0B83" w14:textId="1BC3341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3439C964" w14:textId="77777777" w:rsidTr="00A77398">
        <w:tc>
          <w:tcPr>
            <w:tcW w:w="7984" w:type="dxa"/>
            <w:gridSpan w:val="5"/>
          </w:tcPr>
          <w:p w14:paraId="08D23C42" w14:textId="77777777" w:rsidR="004A3741" w:rsidRPr="00782FFC" w:rsidRDefault="004A3741" w:rsidP="00A77398">
            <w:pPr>
              <w:tabs>
                <w:tab w:val="clear" w:pos="284"/>
              </w:tabs>
              <w:spacing w:before="0" w:line="240" w:lineRule="auto"/>
              <w:jc w:val="right"/>
              <w:textboxTightWrap w:val="allLines"/>
              <w:rPr>
                <w:rFonts w:ascii="Calibri" w:eastAsiaTheme="minorEastAsia" w:hAnsi="Calibri" w:cstheme="minorBidi"/>
                <w:sz w:val="20"/>
                <w:szCs w:val="24"/>
                <w:lang w:val="en-US" w:eastAsia="en-AU" w:bidi="en-US"/>
              </w:rPr>
            </w:pPr>
            <w:r w:rsidRPr="00782FFC">
              <w:rPr>
                <w:rFonts w:ascii="Calibri" w:eastAsiaTheme="minorEastAsia" w:hAnsi="Calibri" w:cstheme="minorBidi"/>
                <w:sz w:val="20"/>
                <w:szCs w:val="24"/>
                <w:lang w:val="en-US" w:eastAsia="en-AU" w:bidi="en-US"/>
              </w:rPr>
              <w:t>GST</w:t>
            </w:r>
          </w:p>
        </w:tc>
        <w:tc>
          <w:tcPr>
            <w:tcW w:w="1216" w:type="dxa"/>
          </w:tcPr>
          <w:p w14:paraId="045E6448" w14:textId="2AB202CA"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7CD06D75" w14:textId="77777777" w:rsidTr="00A77398">
        <w:tc>
          <w:tcPr>
            <w:tcW w:w="7984" w:type="dxa"/>
            <w:gridSpan w:val="5"/>
          </w:tcPr>
          <w:p w14:paraId="27EFD3C0" w14:textId="77777777" w:rsidR="004A3741" w:rsidRPr="00782FFC" w:rsidRDefault="004A3741" w:rsidP="00A77398">
            <w:pPr>
              <w:tabs>
                <w:tab w:val="clear" w:pos="284"/>
              </w:tabs>
              <w:spacing w:before="0" w:line="240" w:lineRule="auto"/>
              <w:jc w:val="right"/>
              <w:textboxTightWrap w:val="allLines"/>
              <w:rPr>
                <w:rFonts w:ascii="Calibri" w:eastAsiaTheme="minorEastAsia" w:hAnsi="Calibri" w:cstheme="minorBidi"/>
                <w:sz w:val="20"/>
                <w:szCs w:val="24"/>
                <w:lang w:val="en-US" w:eastAsia="en-AU" w:bidi="en-US"/>
              </w:rPr>
            </w:pPr>
            <w:r w:rsidRPr="00782FFC">
              <w:rPr>
                <w:rFonts w:ascii="Calibri" w:eastAsiaTheme="minorEastAsia" w:hAnsi="Calibri" w:cstheme="minorBidi"/>
                <w:sz w:val="20"/>
                <w:szCs w:val="24"/>
                <w:lang w:val="en-US" w:eastAsia="en-AU" w:bidi="en-US"/>
              </w:rPr>
              <w:t>Total</w:t>
            </w:r>
          </w:p>
        </w:tc>
        <w:tc>
          <w:tcPr>
            <w:tcW w:w="1216" w:type="dxa"/>
          </w:tcPr>
          <w:p w14:paraId="369B3F19" w14:textId="0A21CE3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bl>
    <w:p w14:paraId="61275323" w14:textId="77777777" w:rsidR="00423BBA" w:rsidRDefault="00423BBA" w:rsidP="004A3741">
      <w:pPr>
        <w:rPr>
          <w:lang w:eastAsia="en-AU"/>
        </w:rPr>
      </w:pPr>
    </w:p>
    <w:p w14:paraId="5E99CEAD" w14:textId="77777777" w:rsidR="00423BBA" w:rsidRDefault="00423BBA">
      <w:pPr>
        <w:tabs>
          <w:tab w:val="clear" w:pos="284"/>
        </w:tabs>
        <w:spacing w:before="0" w:after="200" w:line="276" w:lineRule="auto"/>
        <w:rPr>
          <w:lang w:eastAsia="en-AU"/>
        </w:rPr>
      </w:pPr>
      <w:r>
        <w:rPr>
          <w:lang w:eastAsia="en-AU"/>
        </w:rPr>
        <w:br w:type="page"/>
      </w:r>
    </w:p>
    <w:p w14:paraId="2F014059" w14:textId="3CAD476C" w:rsidR="004A3741" w:rsidRPr="00D13D14" w:rsidRDefault="004A3741" w:rsidP="004A3741">
      <w:pPr>
        <w:rPr>
          <w:lang w:eastAsia="en-AU"/>
        </w:rPr>
      </w:pPr>
    </w:p>
    <w:p w14:paraId="5E0E6FF2" w14:textId="4BF088CA" w:rsidR="004A3741" w:rsidRDefault="00A17717" w:rsidP="00A17717">
      <w:pPr>
        <w:pStyle w:val="Heading4"/>
      </w:pPr>
      <w:r>
        <w:t xml:space="preserve">Step </w:t>
      </w:r>
      <w:r w:rsidR="004A3741">
        <w:t>7</w:t>
      </w:r>
      <w:r>
        <w:t>b</w:t>
      </w:r>
      <w:r w:rsidR="004A3741">
        <w:t xml:space="preserve"> </w:t>
      </w:r>
      <w:r w:rsidR="004A3741" w:rsidRPr="005F7314">
        <w:t>Supplier Costing</w:t>
      </w:r>
      <w:r w:rsidR="004A3741">
        <w:t xml:space="preserve"> </w:t>
      </w:r>
    </w:p>
    <w:p w14:paraId="65BC86D8" w14:textId="0A5550F9" w:rsidR="009731B1" w:rsidRPr="009731B1" w:rsidRDefault="009731B1" w:rsidP="009731B1">
      <w:pPr>
        <w:pStyle w:val="Caption"/>
        <w:spacing w:before="0" w:after="0"/>
        <w:rPr>
          <w:lang w:eastAsia="en-AU"/>
        </w:rPr>
      </w:pPr>
      <w:r w:rsidRPr="00054742">
        <w:t xml:space="preserve">Table </w:t>
      </w:r>
      <w:r w:rsidRPr="00054742">
        <w:fldChar w:fldCharType="begin"/>
      </w:r>
      <w:r w:rsidRPr="00054742">
        <w:instrText xml:space="preserve"> SEQ Table \* ARABIC </w:instrText>
      </w:r>
      <w:r w:rsidRPr="00054742">
        <w:fldChar w:fldCharType="separate"/>
      </w:r>
      <w:r>
        <w:rPr>
          <w:noProof/>
        </w:rPr>
        <w:t>22</w:t>
      </w:r>
      <w:r w:rsidRPr="00054742">
        <w:fldChar w:fldCharType="end"/>
      </w:r>
      <w:r w:rsidRPr="00054742">
        <w:t xml:space="preserve"> </w:t>
      </w:r>
      <w:r w:rsidRPr="009731B1">
        <w:t>Supplier Costing</w:t>
      </w:r>
    </w:p>
    <w:tbl>
      <w:tblPr>
        <w:tblStyle w:val="TableGrid"/>
        <w:tblW w:w="0" w:type="auto"/>
        <w:tblLook w:val="04A0" w:firstRow="1" w:lastRow="0" w:firstColumn="1" w:lastColumn="0" w:noHBand="0" w:noVBand="1"/>
      </w:tblPr>
      <w:tblGrid>
        <w:gridCol w:w="2122"/>
        <w:gridCol w:w="1984"/>
        <w:gridCol w:w="851"/>
        <w:gridCol w:w="850"/>
        <w:gridCol w:w="850"/>
        <w:gridCol w:w="851"/>
        <w:gridCol w:w="1552"/>
      </w:tblGrid>
      <w:tr w:rsidR="004A3741" w:rsidRPr="00D13D14" w14:paraId="029BDC3B" w14:textId="77777777" w:rsidTr="00A77398">
        <w:trPr>
          <w:cnfStyle w:val="100000000000" w:firstRow="1" w:lastRow="0" w:firstColumn="0" w:lastColumn="0" w:oddVBand="0" w:evenVBand="0" w:oddHBand="0" w:evenHBand="0" w:firstRowFirstColumn="0" w:firstRowLastColumn="0" w:lastRowFirstColumn="0" w:lastRowLastColumn="0"/>
        </w:trPr>
        <w:tc>
          <w:tcPr>
            <w:tcW w:w="2122" w:type="dxa"/>
          </w:tcPr>
          <w:p w14:paraId="6AE97A0B" w14:textId="77777777" w:rsidR="004A3741" w:rsidRPr="002D0A88"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Component</w:t>
            </w:r>
          </w:p>
        </w:tc>
        <w:tc>
          <w:tcPr>
            <w:tcW w:w="1984" w:type="dxa"/>
          </w:tcPr>
          <w:p w14:paraId="19FBDDC0" w14:textId="77777777" w:rsidR="004A3741" w:rsidRPr="002D0A88"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Supplier</w:t>
            </w:r>
          </w:p>
        </w:tc>
        <w:tc>
          <w:tcPr>
            <w:tcW w:w="851" w:type="dxa"/>
          </w:tcPr>
          <w:p w14:paraId="6E76DC00" w14:textId="77777777" w:rsidR="004A3741" w:rsidRPr="002D0A88"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QTY</w:t>
            </w:r>
          </w:p>
        </w:tc>
        <w:tc>
          <w:tcPr>
            <w:tcW w:w="2551" w:type="dxa"/>
            <w:gridSpan w:val="3"/>
          </w:tcPr>
          <w:p w14:paraId="60E2D041" w14:textId="77777777" w:rsidR="004A3741" w:rsidRPr="002D0A88"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Sizes</w:t>
            </w:r>
          </w:p>
        </w:tc>
        <w:tc>
          <w:tcPr>
            <w:tcW w:w="1552" w:type="dxa"/>
          </w:tcPr>
          <w:p w14:paraId="785C28F3" w14:textId="77777777" w:rsidR="004A3741" w:rsidRPr="002D0A88"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Cost ex GST</w:t>
            </w:r>
          </w:p>
        </w:tc>
      </w:tr>
      <w:tr w:rsidR="004A3741" w:rsidRPr="00D13D14" w14:paraId="5A00DBBA" w14:textId="77777777" w:rsidTr="00A77398">
        <w:tc>
          <w:tcPr>
            <w:tcW w:w="2122" w:type="dxa"/>
          </w:tcPr>
          <w:p w14:paraId="305C70EB" w14:textId="64EBFA4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6564A4AA" w14:textId="50FF159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610DEE90" w14:textId="37F1C428"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6E85FE39" w14:textId="77777777"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2576D0D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5A366C98"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74F0EEAA" w14:textId="578F8518"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22B48DA6" w14:textId="77777777" w:rsidTr="00A77398">
        <w:tc>
          <w:tcPr>
            <w:tcW w:w="2122" w:type="dxa"/>
          </w:tcPr>
          <w:p w14:paraId="6DFA6508" w14:textId="7744527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3A02C46A" w14:textId="312F1BA5"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1735EE8D" w14:textId="68CA3A65"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0B0D5B1C"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1A6D0A61"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6433F078"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379D2581" w14:textId="4BED4704"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0A82BF5B" w14:textId="77777777" w:rsidTr="00A77398">
        <w:tc>
          <w:tcPr>
            <w:tcW w:w="2122" w:type="dxa"/>
          </w:tcPr>
          <w:p w14:paraId="03AACD3C" w14:textId="5AF00589"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4A90258D" w14:textId="138B1D4E"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16FD7940" w14:textId="2AB597BE"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15215CBA"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3BEF0232"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5B33FB99"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744808B3" w14:textId="131BC08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66D9C4FF" w14:textId="77777777" w:rsidTr="00A77398">
        <w:tc>
          <w:tcPr>
            <w:tcW w:w="2122" w:type="dxa"/>
          </w:tcPr>
          <w:p w14:paraId="54F3B124" w14:textId="73D1F44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23DF9CEE" w14:textId="3DAEBE9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54940AAF" w14:textId="43FF8C1B"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4E6ACC91"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7236AD37"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36A00F51"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3578657A" w14:textId="45114E8F"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782FFC" w:rsidRPr="00D13D14" w14:paraId="7962F91C" w14:textId="77777777" w:rsidTr="00A77398">
        <w:tc>
          <w:tcPr>
            <w:tcW w:w="2122" w:type="dxa"/>
          </w:tcPr>
          <w:p w14:paraId="1C899971"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65D03CD8"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00BB1E89" w14:textId="77777777" w:rsidR="00782FFC" w:rsidRDefault="00782FFC"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258F2F1C" w14:textId="77777777" w:rsidR="00782FFC" w:rsidRP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010F07A3" w14:textId="77777777" w:rsidR="00782FFC" w:rsidRP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38A4BB9D" w14:textId="77777777" w:rsidR="00782FFC" w:rsidRP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22BE4B7F"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782FFC" w:rsidRPr="00D13D14" w14:paraId="07666E1D" w14:textId="77777777" w:rsidTr="00A77398">
        <w:tc>
          <w:tcPr>
            <w:tcW w:w="2122" w:type="dxa"/>
          </w:tcPr>
          <w:p w14:paraId="117A9DDC"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2806A8B6"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228312E7" w14:textId="77777777" w:rsidR="00782FFC" w:rsidRDefault="00782FFC"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1978F805" w14:textId="77777777" w:rsidR="00782FFC" w:rsidRP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50CF91F6" w14:textId="77777777" w:rsidR="00782FFC" w:rsidRP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461F6268" w14:textId="77777777" w:rsidR="00782FFC" w:rsidRP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3D0F1A08"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782FFC" w:rsidRPr="00D13D14" w14:paraId="1BF28879" w14:textId="77777777" w:rsidTr="00A77398">
        <w:tc>
          <w:tcPr>
            <w:tcW w:w="2122" w:type="dxa"/>
          </w:tcPr>
          <w:p w14:paraId="4756EFB5"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6D36DB0D"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6C7E7BEE" w14:textId="77777777" w:rsidR="00782FFC" w:rsidRDefault="00782FFC"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4B653D31" w14:textId="77777777" w:rsidR="00782FFC" w:rsidRP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05E951A7" w14:textId="77777777" w:rsidR="00782FFC" w:rsidRP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62EE26C4" w14:textId="77777777" w:rsidR="00782FFC" w:rsidRP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655228C2" w14:textId="77777777" w:rsidR="00782FFC" w:rsidRDefault="00782FFC"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4ADE816B" w14:textId="77777777" w:rsidTr="00A77398">
        <w:tc>
          <w:tcPr>
            <w:tcW w:w="2122" w:type="dxa"/>
          </w:tcPr>
          <w:p w14:paraId="4B675602" w14:textId="5C2BCADD"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565B6FBB" w14:textId="7ACE6CAB"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0CDA2D15" w14:textId="53E7B317"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2900316F" w14:textId="6E79DB87" w:rsidR="004A3741" w:rsidRPr="00782FFC" w:rsidRDefault="004A3741" w:rsidP="00A77398">
            <w:pPr>
              <w:tabs>
                <w:tab w:val="clear" w:pos="284"/>
              </w:tabs>
              <w:spacing w:before="0" w:line="240" w:lineRule="auto"/>
              <w:textboxTightWrap w:val="allLines"/>
              <w:rPr>
                <w:rFonts w:ascii="Cambria Math" w:eastAsiaTheme="minorEastAsia" w:hAnsi="Cambria Math" w:cstheme="minorBidi"/>
                <w:sz w:val="20"/>
                <w:szCs w:val="24"/>
                <w:lang w:val="en-US" w:eastAsia="en-AU" w:bidi="en-US"/>
              </w:rPr>
            </w:pPr>
          </w:p>
        </w:tc>
        <w:tc>
          <w:tcPr>
            <w:tcW w:w="850" w:type="dxa"/>
          </w:tcPr>
          <w:p w14:paraId="077528A6"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34A51A0F"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3CE57C4E" w14:textId="589530B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1EDD88BB" w14:textId="77777777" w:rsidTr="00A77398">
        <w:tc>
          <w:tcPr>
            <w:tcW w:w="2122" w:type="dxa"/>
          </w:tcPr>
          <w:p w14:paraId="5517D1D8" w14:textId="635CAB6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0DDA1B7F" w14:textId="7FDD2EE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035D8A51" w14:textId="3FAA35C2"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368FFB3A" w14:textId="38CA3042"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4CA5A395"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098157DC"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42144666" w14:textId="17126C1C"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04B3447C" w14:textId="77777777" w:rsidTr="00A77398">
        <w:tc>
          <w:tcPr>
            <w:tcW w:w="2122" w:type="dxa"/>
          </w:tcPr>
          <w:p w14:paraId="33D320F6" w14:textId="7034B38C"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45A44B98" w14:textId="7C29F1F8"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4AF4D1F9" w14:textId="6539F99D"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2D280970" w14:textId="0BEEDA51"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73FEC834"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10536DC7"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6BA71A92" w14:textId="75279E3F"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0B0B77E8" w14:textId="77777777" w:rsidTr="00A77398">
        <w:tc>
          <w:tcPr>
            <w:tcW w:w="2122" w:type="dxa"/>
          </w:tcPr>
          <w:p w14:paraId="6C56FCD2" w14:textId="3F3EE78C"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602DF1D5" w14:textId="055C4139"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5DA367CC" w14:textId="3C618C9D"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60D1DAC5" w14:textId="46C6316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6DC2935A" w14:textId="236DCFB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5C9BD117" w14:textId="0E81C4F6"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60B140B0" w14:textId="30D8F6D3"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23BFA901" w14:textId="77777777" w:rsidTr="00A77398">
        <w:tc>
          <w:tcPr>
            <w:tcW w:w="2122" w:type="dxa"/>
          </w:tcPr>
          <w:p w14:paraId="5203BC32" w14:textId="2990ED20"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7457BDDA" w14:textId="6C7397BC"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651B3F6A" w14:textId="6B45B668"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615CC303"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3EB22D72"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548642B5"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3DBA00DB"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r w:rsidR="004A3741" w:rsidRPr="00D13D14" w14:paraId="070CE60C" w14:textId="77777777" w:rsidTr="00A77398">
        <w:tc>
          <w:tcPr>
            <w:tcW w:w="2122" w:type="dxa"/>
          </w:tcPr>
          <w:p w14:paraId="0AC33DDE"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984" w:type="dxa"/>
          </w:tcPr>
          <w:p w14:paraId="7F293174"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6A5B3E1A" w14:textId="77777777" w:rsidR="004A3741" w:rsidRPr="00782FFC" w:rsidRDefault="004A3741" w:rsidP="00A77398">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p>
        </w:tc>
        <w:tc>
          <w:tcPr>
            <w:tcW w:w="850" w:type="dxa"/>
          </w:tcPr>
          <w:p w14:paraId="496A5B2A"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0" w:type="dxa"/>
          </w:tcPr>
          <w:p w14:paraId="10382D6E"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851" w:type="dxa"/>
          </w:tcPr>
          <w:p w14:paraId="5633A043"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c>
          <w:tcPr>
            <w:tcW w:w="1552" w:type="dxa"/>
          </w:tcPr>
          <w:p w14:paraId="1598193D" w14:textId="77777777" w:rsidR="004A3741" w:rsidRPr="00782FFC" w:rsidRDefault="004A3741" w:rsidP="00A77398">
            <w:pPr>
              <w:tabs>
                <w:tab w:val="clear" w:pos="284"/>
              </w:tabs>
              <w:spacing w:before="0" w:line="240" w:lineRule="auto"/>
              <w:textboxTightWrap w:val="allLines"/>
              <w:rPr>
                <w:rFonts w:ascii="Calibri" w:eastAsiaTheme="minorEastAsia" w:hAnsi="Calibri" w:cstheme="minorBidi"/>
                <w:sz w:val="20"/>
                <w:szCs w:val="24"/>
                <w:lang w:val="en-US" w:eastAsia="en-AU" w:bidi="en-US"/>
              </w:rPr>
            </w:pPr>
          </w:p>
        </w:tc>
      </w:tr>
    </w:tbl>
    <w:p w14:paraId="14E20645" w14:textId="77777777" w:rsidR="004A3741" w:rsidRPr="00D13D14" w:rsidRDefault="004A3741" w:rsidP="004A3741">
      <w:pPr>
        <w:rPr>
          <w:lang w:eastAsia="en-AU"/>
        </w:rPr>
      </w:pPr>
    </w:p>
    <w:p w14:paraId="36747101" w14:textId="77777777" w:rsidR="00E06006" w:rsidRDefault="00E06006" w:rsidP="004A3741">
      <w:pPr>
        <w:rPr>
          <w:lang w:eastAsia="en-AU"/>
        </w:rPr>
      </w:pPr>
    </w:p>
    <w:p w14:paraId="612ACDC1" w14:textId="77777777" w:rsidR="00E06006" w:rsidRDefault="00E06006">
      <w:pPr>
        <w:tabs>
          <w:tab w:val="clear" w:pos="284"/>
        </w:tabs>
        <w:spacing w:before="0" w:after="200" w:line="276" w:lineRule="auto"/>
        <w:rPr>
          <w:lang w:eastAsia="en-AU"/>
        </w:rPr>
      </w:pPr>
      <w:r>
        <w:rPr>
          <w:lang w:eastAsia="en-AU"/>
        </w:rPr>
        <w:br w:type="page"/>
      </w:r>
    </w:p>
    <w:p w14:paraId="208DCE2C" w14:textId="2E1BFB63" w:rsidR="004A3741" w:rsidRPr="00C77183" w:rsidRDefault="00C13483" w:rsidP="00C13483">
      <w:pPr>
        <w:pStyle w:val="Heading1"/>
      </w:pPr>
      <w:r>
        <w:lastRenderedPageBreak/>
        <w:t xml:space="preserve">Part </w:t>
      </w:r>
      <w:r w:rsidR="004A3741" w:rsidRPr="00C77183">
        <w:t>2</w:t>
      </w:r>
      <w:r w:rsidR="006966D9">
        <w:t>:</w:t>
      </w:r>
      <w:r w:rsidR="004A3741" w:rsidRPr="00C77183">
        <w:t xml:space="preserve"> Presentation</w:t>
      </w:r>
    </w:p>
    <w:p w14:paraId="6FD6AF00" w14:textId="77777777" w:rsidR="0014328D" w:rsidRDefault="0014328D" w:rsidP="00E06006">
      <w:pPr>
        <w:pStyle w:val="Body"/>
      </w:pPr>
    </w:p>
    <w:p w14:paraId="40959EB4" w14:textId="54CD3B29" w:rsidR="004A3741" w:rsidRPr="00B42E68" w:rsidRDefault="004A3741" w:rsidP="00B42E68">
      <w:pPr>
        <w:pStyle w:val="Heading3"/>
      </w:pPr>
      <w:r w:rsidRPr="00B42E68">
        <w:t>Task</w:t>
      </w:r>
      <w:r w:rsidR="00C13483" w:rsidRPr="00B42E68">
        <w:t xml:space="preserve"> </w:t>
      </w:r>
      <w:r w:rsidR="00B42E68" w:rsidRPr="00B42E68">
        <w:t>1</w:t>
      </w:r>
      <w:r w:rsidRPr="00B42E68">
        <w:t xml:space="preserve"> Entertainment Unit</w:t>
      </w:r>
    </w:p>
    <w:p w14:paraId="46F63795" w14:textId="125131FD" w:rsidR="004A3741" w:rsidRPr="00B42E68" w:rsidRDefault="00C13483" w:rsidP="00B42E68">
      <w:pPr>
        <w:pStyle w:val="Heading4"/>
      </w:pPr>
      <w:r w:rsidRPr="00B42E68">
        <w:t xml:space="preserve">Step </w:t>
      </w:r>
      <w:r w:rsidR="004A3741" w:rsidRPr="00B42E68">
        <w:t xml:space="preserve">8 </w:t>
      </w:r>
      <w:r w:rsidR="00B42E68" w:rsidRPr="00B42E68">
        <w:t>Presentation</w:t>
      </w:r>
    </w:p>
    <w:p w14:paraId="6EBF20F3" w14:textId="3CBA579D" w:rsidR="004A3741" w:rsidRPr="00EA1115" w:rsidRDefault="004A3741" w:rsidP="004A3741">
      <w:pPr>
        <w:rPr>
          <w:szCs w:val="24"/>
          <w:lang w:eastAsia="en-AU"/>
        </w:rPr>
      </w:pPr>
      <w:r w:rsidRPr="00EA1115">
        <w:rPr>
          <w:szCs w:val="24"/>
          <w:lang w:eastAsia="en-AU"/>
        </w:rPr>
        <w:t xml:space="preserve">Make a presentation to an assessor in an appropriate format to include pricing and </w:t>
      </w:r>
      <w:r w:rsidR="001A739D" w:rsidRPr="00EA1115">
        <w:rPr>
          <w:szCs w:val="24"/>
          <w:lang w:eastAsia="en-AU"/>
        </w:rPr>
        <w:t xml:space="preserve">confirm </w:t>
      </w:r>
      <w:r w:rsidRPr="00EA1115">
        <w:rPr>
          <w:szCs w:val="24"/>
          <w:lang w:eastAsia="en-AU"/>
        </w:rPr>
        <w:t xml:space="preserve">supplier quotes along with the detail drawings and client quote for project. </w:t>
      </w:r>
    </w:p>
    <w:p w14:paraId="355FF19B" w14:textId="3E865892" w:rsidR="004A3741" w:rsidRDefault="004A3741" w:rsidP="004A3741">
      <w:pPr>
        <w:rPr>
          <w:lang w:eastAsia="en-AU"/>
        </w:rPr>
      </w:pPr>
    </w:p>
    <w:p w14:paraId="0E1532B3" w14:textId="77777777" w:rsidR="004A3741" w:rsidRPr="00782FFC" w:rsidRDefault="004A3741" w:rsidP="004A3741">
      <w:pPr>
        <w:rPr>
          <w:b/>
          <w:sz w:val="48"/>
          <w:szCs w:val="48"/>
          <w:lang w:eastAsia="en-AU"/>
        </w:rPr>
      </w:pPr>
      <w:r w:rsidRPr="00782FFC">
        <w:rPr>
          <w:rFonts w:ascii="Freestyle Script" w:hAnsi="Freestyle Script"/>
          <w:b/>
          <w:sz w:val="72"/>
          <w:szCs w:val="72"/>
          <w:lang w:eastAsia="en-AU"/>
        </w:rPr>
        <w:t>Furnishings by TAFE</w:t>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b/>
          <w:sz w:val="48"/>
          <w:szCs w:val="48"/>
          <w:lang w:eastAsia="en-AU"/>
        </w:rPr>
        <w:t>Quote</w:t>
      </w:r>
    </w:p>
    <w:tbl>
      <w:tblPr>
        <w:tblStyle w:val="TableGrid"/>
        <w:tblW w:w="0" w:type="auto"/>
        <w:tblLook w:val="04A0" w:firstRow="1" w:lastRow="0" w:firstColumn="1" w:lastColumn="0" w:noHBand="0" w:noVBand="1"/>
      </w:tblPr>
      <w:tblGrid>
        <w:gridCol w:w="956"/>
        <w:gridCol w:w="791"/>
        <w:gridCol w:w="3356"/>
        <w:gridCol w:w="1440"/>
        <w:gridCol w:w="1251"/>
        <w:gridCol w:w="728"/>
        <w:gridCol w:w="499"/>
      </w:tblGrid>
      <w:tr w:rsidR="00782FFC" w:rsidRPr="00782FFC" w14:paraId="01B7B417" w14:textId="77777777" w:rsidTr="00A77398">
        <w:trPr>
          <w:gridAfter w:val="1"/>
          <w:cnfStyle w:val="100000000000" w:firstRow="1" w:lastRow="0" w:firstColumn="0" w:lastColumn="0" w:oddVBand="0" w:evenVBand="0" w:oddHBand="0" w:evenHBand="0" w:firstRowFirstColumn="0" w:firstRowLastColumn="0" w:lastRowFirstColumn="0" w:lastRowLastColumn="0"/>
          <w:wAfter w:w="499" w:type="dxa"/>
          <w:trHeight w:hRule="exact" w:val="397"/>
        </w:trPr>
        <w:tc>
          <w:tcPr>
            <w:tcW w:w="5103" w:type="dxa"/>
            <w:gridSpan w:val="3"/>
            <w:tcBorders>
              <w:top w:val="nil"/>
              <w:left w:val="nil"/>
              <w:bottom w:val="nil"/>
              <w:right w:val="nil"/>
            </w:tcBorders>
            <w:shd w:val="clear" w:color="auto" w:fill="auto"/>
          </w:tcPr>
          <w:p w14:paraId="5E46B6B8" w14:textId="77777777" w:rsidR="004A3741" w:rsidRPr="00782FFC" w:rsidRDefault="004A3741" w:rsidP="00A77398">
            <w:pPr>
              <w:rPr>
                <w:color w:val="auto"/>
                <w:sz w:val="22"/>
                <w:szCs w:val="22"/>
                <w:lang w:eastAsia="en-AU"/>
              </w:rPr>
            </w:pPr>
          </w:p>
        </w:tc>
        <w:tc>
          <w:tcPr>
            <w:tcW w:w="3419" w:type="dxa"/>
            <w:gridSpan w:val="3"/>
            <w:tcBorders>
              <w:top w:val="nil"/>
              <w:left w:val="nil"/>
              <w:bottom w:val="nil"/>
              <w:right w:val="nil"/>
            </w:tcBorders>
            <w:shd w:val="clear" w:color="auto" w:fill="auto"/>
          </w:tcPr>
          <w:p w14:paraId="59DCABCD" w14:textId="41495FE2" w:rsidR="004A3741" w:rsidRPr="00782FFC" w:rsidRDefault="004A3741" w:rsidP="00782FFC">
            <w:pPr>
              <w:jc w:val="right"/>
              <w:rPr>
                <w:color w:val="auto"/>
                <w:sz w:val="22"/>
                <w:szCs w:val="22"/>
                <w:lang w:eastAsia="en-AU"/>
              </w:rPr>
            </w:pPr>
            <w:r w:rsidRPr="00782FFC">
              <w:rPr>
                <w:color w:val="auto"/>
                <w:sz w:val="22"/>
                <w:szCs w:val="22"/>
                <w:lang w:eastAsia="en-AU"/>
              </w:rPr>
              <w:t xml:space="preserve">                             Quote #: </w:t>
            </w:r>
          </w:p>
        </w:tc>
      </w:tr>
      <w:tr w:rsidR="00782FFC" w:rsidRPr="00782FFC" w14:paraId="4041E0BE" w14:textId="77777777" w:rsidTr="00A77398">
        <w:trPr>
          <w:gridAfter w:val="1"/>
          <w:wAfter w:w="499" w:type="dxa"/>
          <w:trHeight w:hRule="exact" w:val="340"/>
        </w:trPr>
        <w:tc>
          <w:tcPr>
            <w:tcW w:w="5103" w:type="dxa"/>
            <w:gridSpan w:val="3"/>
            <w:tcBorders>
              <w:top w:val="nil"/>
              <w:left w:val="nil"/>
              <w:bottom w:val="nil"/>
              <w:right w:val="nil"/>
            </w:tcBorders>
          </w:tcPr>
          <w:p w14:paraId="7F8476F2" w14:textId="77777777" w:rsidR="004A3741" w:rsidRPr="00782FFC" w:rsidRDefault="004A3741" w:rsidP="00A77398">
            <w:pPr>
              <w:rPr>
                <w:sz w:val="22"/>
                <w:szCs w:val="22"/>
                <w:lang w:eastAsia="en-AU"/>
              </w:rPr>
            </w:pPr>
            <w:r w:rsidRPr="00782FFC">
              <w:rPr>
                <w:sz w:val="22"/>
                <w:szCs w:val="22"/>
                <w:lang w:eastAsia="en-AU"/>
              </w:rPr>
              <w:t xml:space="preserve">Client Details: </w:t>
            </w:r>
          </w:p>
        </w:tc>
        <w:tc>
          <w:tcPr>
            <w:tcW w:w="3419" w:type="dxa"/>
            <w:gridSpan w:val="3"/>
            <w:tcBorders>
              <w:top w:val="nil"/>
              <w:left w:val="nil"/>
              <w:bottom w:val="nil"/>
              <w:right w:val="nil"/>
            </w:tcBorders>
          </w:tcPr>
          <w:p w14:paraId="17D422A5" w14:textId="3FDD9DFE" w:rsidR="004A3741" w:rsidRPr="00782FFC" w:rsidRDefault="004A3741" w:rsidP="00782FFC">
            <w:pPr>
              <w:jc w:val="right"/>
              <w:rPr>
                <w:sz w:val="22"/>
                <w:szCs w:val="22"/>
                <w:lang w:eastAsia="en-AU"/>
              </w:rPr>
            </w:pPr>
            <w:r w:rsidRPr="00782FFC">
              <w:rPr>
                <w:sz w:val="22"/>
                <w:szCs w:val="22"/>
                <w:lang w:eastAsia="en-AU"/>
              </w:rPr>
              <w:t xml:space="preserve">         Date :  </w:t>
            </w:r>
          </w:p>
        </w:tc>
      </w:tr>
      <w:tr w:rsidR="004A3741" w:rsidRPr="00782FFC" w14:paraId="788084C5" w14:textId="77777777" w:rsidTr="00A77398">
        <w:trPr>
          <w:gridAfter w:val="1"/>
          <w:wAfter w:w="499" w:type="dxa"/>
          <w:trHeight w:hRule="exact" w:val="340"/>
        </w:trPr>
        <w:tc>
          <w:tcPr>
            <w:tcW w:w="1747" w:type="dxa"/>
            <w:gridSpan w:val="2"/>
            <w:tcBorders>
              <w:top w:val="nil"/>
              <w:left w:val="nil"/>
              <w:bottom w:val="nil"/>
              <w:right w:val="nil"/>
            </w:tcBorders>
          </w:tcPr>
          <w:p w14:paraId="3A57B9D5" w14:textId="77777777" w:rsidR="004A3741" w:rsidRPr="00782FFC" w:rsidRDefault="004A3741" w:rsidP="00A77398">
            <w:pPr>
              <w:rPr>
                <w:sz w:val="22"/>
                <w:szCs w:val="22"/>
                <w:lang w:eastAsia="en-AU"/>
              </w:rPr>
            </w:pPr>
            <w:r w:rsidRPr="00782FFC">
              <w:rPr>
                <w:sz w:val="22"/>
                <w:szCs w:val="22"/>
                <w:lang w:eastAsia="en-AU"/>
              </w:rPr>
              <w:t xml:space="preserve">Name: </w:t>
            </w:r>
          </w:p>
        </w:tc>
        <w:tc>
          <w:tcPr>
            <w:tcW w:w="3356" w:type="dxa"/>
            <w:tcBorders>
              <w:top w:val="nil"/>
              <w:left w:val="nil"/>
              <w:bottom w:val="nil"/>
              <w:right w:val="nil"/>
            </w:tcBorders>
          </w:tcPr>
          <w:p w14:paraId="5280EDEE" w14:textId="3C42879A" w:rsidR="004A3741" w:rsidRPr="00782FFC" w:rsidRDefault="004A3741" w:rsidP="00A77398">
            <w:pPr>
              <w:rPr>
                <w:sz w:val="22"/>
                <w:szCs w:val="22"/>
                <w:lang w:eastAsia="en-AU"/>
              </w:rPr>
            </w:pPr>
          </w:p>
        </w:tc>
        <w:tc>
          <w:tcPr>
            <w:tcW w:w="3419" w:type="dxa"/>
            <w:gridSpan w:val="3"/>
            <w:tcBorders>
              <w:top w:val="nil"/>
              <w:left w:val="nil"/>
              <w:bottom w:val="nil"/>
              <w:right w:val="nil"/>
            </w:tcBorders>
          </w:tcPr>
          <w:p w14:paraId="37349D3A" w14:textId="77777777" w:rsidR="004A3741" w:rsidRPr="00782FFC" w:rsidRDefault="004A3741" w:rsidP="00A77398">
            <w:pPr>
              <w:rPr>
                <w:sz w:val="22"/>
                <w:szCs w:val="22"/>
                <w:lang w:eastAsia="en-AU"/>
              </w:rPr>
            </w:pPr>
            <w:r w:rsidRPr="00782FFC">
              <w:rPr>
                <w:sz w:val="22"/>
                <w:szCs w:val="22"/>
                <w:lang w:eastAsia="en-AU"/>
              </w:rPr>
              <w:t>Quote Expiration Date : 01/02/2034</w:t>
            </w:r>
          </w:p>
        </w:tc>
      </w:tr>
      <w:tr w:rsidR="00782FFC" w:rsidRPr="00782FFC" w14:paraId="4B88BE41" w14:textId="77777777" w:rsidTr="00A77398">
        <w:trPr>
          <w:gridAfter w:val="1"/>
          <w:wAfter w:w="499" w:type="dxa"/>
          <w:trHeight w:hRule="exact" w:val="340"/>
        </w:trPr>
        <w:tc>
          <w:tcPr>
            <w:tcW w:w="1747" w:type="dxa"/>
            <w:gridSpan w:val="2"/>
            <w:tcBorders>
              <w:top w:val="nil"/>
              <w:left w:val="nil"/>
              <w:bottom w:val="nil"/>
              <w:right w:val="nil"/>
            </w:tcBorders>
          </w:tcPr>
          <w:p w14:paraId="75727D70" w14:textId="77777777" w:rsidR="004A3741" w:rsidRPr="00782FFC" w:rsidRDefault="004A3741" w:rsidP="00A77398">
            <w:pPr>
              <w:rPr>
                <w:sz w:val="22"/>
                <w:szCs w:val="22"/>
                <w:lang w:eastAsia="en-AU"/>
              </w:rPr>
            </w:pPr>
            <w:r w:rsidRPr="00782FFC">
              <w:rPr>
                <w:sz w:val="22"/>
                <w:szCs w:val="22"/>
                <w:lang w:eastAsia="en-AU"/>
              </w:rPr>
              <w:t>Street Address:</w:t>
            </w:r>
          </w:p>
        </w:tc>
        <w:tc>
          <w:tcPr>
            <w:tcW w:w="3356" w:type="dxa"/>
            <w:tcBorders>
              <w:top w:val="nil"/>
              <w:left w:val="nil"/>
              <w:bottom w:val="nil"/>
              <w:right w:val="nil"/>
            </w:tcBorders>
          </w:tcPr>
          <w:p w14:paraId="444325E7" w14:textId="5F58F03E" w:rsidR="004A3741" w:rsidRPr="00782FFC" w:rsidRDefault="004A3741" w:rsidP="00A77398">
            <w:pPr>
              <w:rPr>
                <w:sz w:val="22"/>
                <w:szCs w:val="22"/>
                <w:lang w:eastAsia="en-AU"/>
              </w:rPr>
            </w:pPr>
          </w:p>
        </w:tc>
        <w:tc>
          <w:tcPr>
            <w:tcW w:w="3419" w:type="dxa"/>
            <w:gridSpan w:val="3"/>
            <w:tcBorders>
              <w:top w:val="nil"/>
              <w:left w:val="nil"/>
              <w:bottom w:val="nil"/>
              <w:right w:val="nil"/>
            </w:tcBorders>
          </w:tcPr>
          <w:p w14:paraId="5F11DE44" w14:textId="34DFB07A" w:rsidR="004A3741" w:rsidRPr="00782FFC" w:rsidRDefault="004A3741" w:rsidP="00782FFC">
            <w:pPr>
              <w:rPr>
                <w:sz w:val="22"/>
                <w:szCs w:val="22"/>
                <w:lang w:eastAsia="en-AU"/>
              </w:rPr>
            </w:pPr>
            <w:r w:rsidRPr="00782FFC">
              <w:rPr>
                <w:sz w:val="22"/>
                <w:szCs w:val="22"/>
                <w:lang w:eastAsia="en-AU"/>
              </w:rPr>
              <w:t xml:space="preserve">Job Title :  </w:t>
            </w:r>
          </w:p>
        </w:tc>
      </w:tr>
      <w:tr w:rsidR="00782FFC" w:rsidRPr="00782FFC" w14:paraId="65CE51B4" w14:textId="77777777" w:rsidTr="00A77398">
        <w:trPr>
          <w:gridAfter w:val="1"/>
          <w:wAfter w:w="499" w:type="dxa"/>
          <w:trHeight w:hRule="exact" w:val="340"/>
        </w:trPr>
        <w:tc>
          <w:tcPr>
            <w:tcW w:w="1747" w:type="dxa"/>
            <w:gridSpan w:val="2"/>
            <w:tcBorders>
              <w:top w:val="nil"/>
              <w:left w:val="nil"/>
              <w:bottom w:val="nil"/>
              <w:right w:val="nil"/>
            </w:tcBorders>
          </w:tcPr>
          <w:p w14:paraId="57F79E80" w14:textId="77777777" w:rsidR="004A3741" w:rsidRPr="00782FFC" w:rsidRDefault="004A3741" w:rsidP="00A77398">
            <w:pPr>
              <w:rPr>
                <w:sz w:val="22"/>
                <w:szCs w:val="22"/>
                <w:lang w:eastAsia="en-AU"/>
              </w:rPr>
            </w:pPr>
            <w:r w:rsidRPr="00782FFC">
              <w:rPr>
                <w:sz w:val="22"/>
                <w:szCs w:val="22"/>
                <w:lang w:eastAsia="en-AU"/>
              </w:rPr>
              <w:t>Suburb:</w:t>
            </w:r>
          </w:p>
        </w:tc>
        <w:tc>
          <w:tcPr>
            <w:tcW w:w="3356" w:type="dxa"/>
            <w:tcBorders>
              <w:top w:val="nil"/>
              <w:left w:val="nil"/>
              <w:bottom w:val="nil"/>
              <w:right w:val="nil"/>
            </w:tcBorders>
          </w:tcPr>
          <w:p w14:paraId="51887B00" w14:textId="36F6687D" w:rsidR="004A3741" w:rsidRPr="00782FFC" w:rsidRDefault="004A3741" w:rsidP="00A77398">
            <w:pPr>
              <w:rPr>
                <w:sz w:val="22"/>
                <w:szCs w:val="22"/>
                <w:lang w:eastAsia="en-AU"/>
              </w:rPr>
            </w:pPr>
          </w:p>
        </w:tc>
        <w:tc>
          <w:tcPr>
            <w:tcW w:w="3419" w:type="dxa"/>
            <w:gridSpan w:val="3"/>
            <w:tcBorders>
              <w:top w:val="nil"/>
              <w:left w:val="nil"/>
              <w:bottom w:val="nil"/>
              <w:right w:val="nil"/>
            </w:tcBorders>
          </w:tcPr>
          <w:p w14:paraId="7BE39B6B" w14:textId="3D6E05E9" w:rsidR="004A3741" w:rsidRPr="00782FFC" w:rsidRDefault="004A3741" w:rsidP="00782FFC">
            <w:pPr>
              <w:rPr>
                <w:sz w:val="22"/>
                <w:szCs w:val="22"/>
                <w:lang w:eastAsia="en-AU"/>
              </w:rPr>
            </w:pPr>
            <w:r w:rsidRPr="00782FFC">
              <w:rPr>
                <w:sz w:val="22"/>
                <w:szCs w:val="22"/>
                <w:lang w:eastAsia="en-AU"/>
              </w:rPr>
              <w:t xml:space="preserve">Designer: </w:t>
            </w:r>
          </w:p>
        </w:tc>
      </w:tr>
      <w:tr w:rsidR="004A3741" w:rsidRPr="00782FFC" w14:paraId="6A4AF940" w14:textId="77777777" w:rsidTr="00A77398">
        <w:trPr>
          <w:gridAfter w:val="1"/>
          <w:wAfter w:w="499" w:type="dxa"/>
          <w:trHeight w:hRule="exact" w:val="340"/>
        </w:trPr>
        <w:tc>
          <w:tcPr>
            <w:tcW w:w="1747" w:type="dxa"/>
            <w:gridSpan w:val="2"/>
            <w:tcBorders>
              <w:top w:val="nil"/>
              <w:left w:val="nil"/>
              <w:bottom w:val="nil"/>
              <w:right w:val="nil"/>
            </w:tcBorders>
          </w:tcPr>
          <w:p w14:paraId="37214DB8" w14:textId="77777777" w:rsidR="004A3741" w:rsidRPr="00782FFC" w:rsidRDefault="004A3741" w:rsidP="00A77398">
            <w:pPr>
              <w:rPr>
                <w:sz w:val="22"/>
                <w:szCs w:val="22"/>
                <w:lang w:eastAsia="en-AU"/>
              </w:rPr>
            </w:pPr>
            <w:r w:rsidRPr="00782FFC">
              <w:rPr>
                <w:sz w:val="22"/>
                <w:szCs w:val="22"/>
                <w:lang w:eastAsia="en-AU"/>
              </w:rPr>
              <w:t>State:</w:t>
            </w:r>
          </w:p>
        </w:tc>
        <w:tc>
          <w:tcPr>
            <w:tcW w:w="3356" w:type="dxa"/>
            <w:tcBorders>
              <w:top w:val="nil"/>
              <w:left w:val="nil"/>
              <w:bottom w:val="nil"/>
              <w:right w:val="nil"/>
            </w:tcBorders>
          </w:tcPr>
          <w:p w14:paraId="13AF51D4" w14:textId="2613419A" w:rsidR="004A3741" w:rsidRPr="00782FFC" w:rsidRDefault="004A3741" w:rsidP="00A77398">
            <w:pPr>
              <w:rPr>
                <w:sz w:val="22"/>
                <w:szCs w:val="22"/>
                <w:lang w:eastAsia="en-AU"/>
              </w:rPr>
            </w:pPr>
          </w:p>
        </w:tc>
        <w:tc>
          <w:tcPr>
            <w:tcW w:w="3419" w:type="dxa"/>
            <w:gridSpan w:val="3"/>
            <w:tcBorders>
              <w:top w:val="nil"/>
              <w:left w:val="nil"/>
              <w:bottom w:val="nil"/>
              <w:right w:val="nil"/>
            </w:tcBorders>
          </w:tcPr>
          <w:p w14:paraId="47E2FE84" w14:textId="77777777" w:rsidR="004A3741" w:rsidRPr="00782FFC" w:rsidRDefault="004A3741" w:rsidP="00A77398">
            <w:pPr>
              <w:rPr>
                <w:sz w:val="22"/>
                <w:szCs w:val="22"/>
                <w:lang w:eastAsia="en-AU"/>
              </w:rPr>
            </w:pPr>
          </w:p>
        </w:tc>
      </w:tr>
      <w:tr w:rsidR="004A3741" w:rsidRPr="00782FFC" w14:paraId="7A023D67" w14:textId="77777777" w:rsidTr="00A77398">
        <w:trPr>
          <w:gridAfter w:val="1"/>
          <w:wAfter w:w="499" w:type="dxa"/>
          <w:trHeight w:hRule="exact" w:val="340"/>
        </w:trPr>
        <w:tc>
          <w:tcPr>
            <w:tcW w:w="1747" w:type="dxa"/>
            <w:gridSpan w:val="2"/>
            <w:tcBorders>
              <w:top w:val="nil"/>
              <w:left w:val="nil"/>
              <w:bottom w:val="nil"/>
              <w:right w:val="nil"/>
            </w:tcBorders>
          </w:tcPr>
          <w:p w14:paraId="5948EA49" w14:textId="77777777" w:rsidR="004A3741" w:rsidRPr="00782FFC" w:rsidRDefault="004A3741" w:rsidP="00A77398">
            <w:pPr>
              <w:rPr>
                <w:sz w:val="22"/>
                <w:szCs w:val="22"/>
                <w:lang w:eastAsia="en-AU"/>
              </w:rPr>
            </w:pPr>
            <w:r w:rsidRPr="00782FFC">
              <w:rPr>
                <w:sz w:val="22"/>
                <w:szCs w:val="22"/>
                <w:lang w:eastAsia="en-AU"/>
              </w:rPr>
              <w:t>Phone:</w:t>
            </w:r>
          </w:p>
        </w:tc>
        <w:tc>
          <w:tcPr>
            <w:tcW w:w="3356" w:type="dxa"/>
            <w:tcBorders>
              <w:top w:val="nil"/>
              <w:left w:val="nil"/>
              <w:bottom w:val="nil"/>
              <w:right w:val="nil"/>
            </w:tcBorders>
          </w:tcPr>
          <w:p w14:paraId="5D50CAC9" w14:textId="4BC881A5" w:rsidR="004A3741" w:rsidRPr="00782FFC" w:rsidRDefault="004A3741" w:rsidP="00A77398">
            <w:pPr>
              <w:rPr>
                <w:sz w:val="22"/>
                <w:szCs w:val="22"/>
                <w:lang w:eastAsia="en-AU"/>
              </w:rPr>
            </w:pPr>
          </w:p>
        </w:tc>
        <w:tc>
          <w:tcPr>
            <w:tcW w:w="3419" w:type="dxa"/>
            <w:gridSpan w:val="3"/>
            <w:tcBorders>
              <w:top w:val="nil"/>
              <w:left w:val="nil"/>
              <w:bottom w:val="nil"/>
              <w:right w:val="nil"/>
            </w:tcBorders>
          </w:tcPr>
          <w:p w14:paraId="7F8059CE" w14:textId="77777777" w:rsidR="004A3741" w:rsidRPr="00782FFC" w:rsidRDefault="004A3741" w:rsidP="00A77398">
            <w:pPr>
              <w:rPr>
                <w:sz w:val="22"/>
                <w:szCs w:val="22"/>
                <w:lang w:eastAsia="en-AU"/>
              </w:rPr>
            </w:pPr>
          </w:p>
        </w:tc>
      </w:tr>
      <w:tr w:rsidR="004A3741" w:rsidRPr="00782FFC" w14:paraId="183B3A86" w14:textId="77777777" w:rsidTr="00A77398">
        <w:trPr>
          <w:gridAfter w:val="1"/>
          <w:wAfter w:w="499" w:type="dxa"/>
          <w:trHeight w:hRule="exact" w:val="340"/>
        </w:trPr>
        <w:tc>
          <w:tcPr>
            <w:tcW w:w="1747" w:type="dxa"/>
            <w:gridSpan w:val="2"/>
            <w:tcBorders>
              <w:top w:val="nil"/>
              <w:left w:val="nil"/>
              <w:bottom w:val="nil"/>
              <w:right w:val="nil"/>
            </w:tcBorders>
          </w:tcPr>
          <w:p w14:paraId="42FA8524" w14:textId="77777777" w:rsidR="004A3741" w:rsidRPr="00782FFC" w:rsidRDefault="004A3741" w:rsidP="00A77398">
            <w:pPr>
              <w:rPr>
                <w:sz w:val="22"/>
                <w:szCs w:val="22"/>
                <w:lang w:eastAsia="en-AU"/>
              </w:rPr>
            </w:pPr>
            <w:r w:rsidRPr="00782FFC">
              <w:rPr>
                <w:sz w:val="22"/>
                <w:szCs w:val="22"/>
                <w:lang w:eastAsia="en-AU"/>
              </w:rPr>
              <w:t>Email:</w:t>
            </w:r>
          </w:p>
          <w:p w14:paraId="1FD27F23" w14:textId="77777777" w:rsidR="004A3741" w:rsidRPr="00782FFC" w:rsidRDefault="004A3741" w:rsidP="00A77398">
            <w:pPr>
              <w:rPr>
                <w:sz w:val="22"/>
                <w:szCs w:val="22"/>
                <w:lang w:eastAsia="en-AU"/>
              </w:rPr>
            </w:pPr>
          </w:p>
        </w:tc>
        <w:tc>
          <w:tcPr>
            <w:tcW w:w="3356" w:type="dxa"/>
            <w:tcBorders>
              <w:top w:val="nil"/>
              <w:left w:val="nil"/>
              <w:bottom w:val="nil"/>
              <w:right w:val="nil"/>
            </w:tcBorders>
            <w:vAlign w:val="bottom"/>
          </w:tcPr>
          <w:p w14:paraId="402063E1" w14:textId="77777777" w:rsidR="004A3741" w:rsidRPr="00782FFC" w:rsidRDefault="004A3741" w:rsidP="00A77398">
            <w:pPr>
              <w:rPr>
                <w:sz w:val="22"/>
                <w:szCs w:val="22"/>
                <w:lang w:eastAsia="en-AU"/>
              </w:rPr>
            </w:pPr>
          </w:p>
        </w:tc>
        <w:tc>
          <w:tcPr>
            <w:tcW w:w="3419" w:type="dxa"/>
            <w:gridSpan w:val="3"/>
            <w:tcBorders>
              <w:top w:val="nil"/>
              <w:left w:val="nil"/>
              <w:bottom w:val="nil"/>
              <w:right w:val="nil"/>
            </w:tcBorders>
          </w:tcPr>
          <w:p w14:paraId="35A475C5" w14:textId="77777777" w:rsidR="004A3741" w:rsidRPr="00782FFC" w:rsidRDefault="004A3741" w:rsidP="00A77398">
            <w:pPr>
              <w:rPr>
                <w:sz w:val="22"/>
                <w:szCs w:val="22"/>
                <w:lang w:eastAsia="en-AU"/>
              </w:rPr>
            </w:pPr>
          </w:p>
          <w:p w14:paraId="0146E7E7" w14:textId="77777777" w:rsidR="004A3741" w:rsidRPr="00782FFC" w:rsidRDefault="004A3741" w:rsidP="00A77398">
            <w:pPr>
              <w:rPr>
                <w:sz w:val="22"/>
                <w:szCs w:val="22"/>
                <w:lang w:eastAsia="en-AU"/>
              </w:rPr>
            </w:pPr>
          </w:p>
        </w:tc>
      </w:tr>
      <w:tr w:rsidR="004A3741" w14:paraId="267A08E9" w14:textId="77777777" w:rsidTr="00A77398">
        <w:trPr>
          <w:trHeight w:hRule="exact" w:val="397"/>
        </w:trPr>
        <w:tc>
          <w:tcPr>
            <w:tcW w:w="956" w:type="dxa"/>
            <w:tcBorders>
              <w:top w:val="single" w:sz="4" w:space="0" w:color="auto"/>
              <w:left w:val="single" w:sz="4" w:space="0" w:color="auto"/>
              <w:bottom w:val="single" w:sz="4" w:space="0" w:color="auto"/>
              <w:right w:val="single" w:sz="4" w:space="0" w:color="auto"/>
            </w:tcBorders>
            <w:shd w:val="clear" w:color="auto" w:fill="auto"/>
          </w:tcPr>
          <w:p w14:paraId="3340E399" w14:textId="77777777" w:rsidR="004A3741" w:rsidRPr="00EE1556" w:rsidRDefault="004A3741" w:rsidP="00A77398">
            <w:pPr>
              <w:rPr>
                <w:sz w:val="22"/>
                <w:szCs w:val="22"/>
                <w:lang w:eastAsia="en-AU"/>
              </w:rPr>
            </w:pPr>
            <w:r>
              <w:rPr>
                <w:sz w:val="22"/>
                <w:szCs w:val="22"/>
                <w:lang w:eastAsia="en-AU"/>
              </w:rPr>
              <w:t>QTY</w:t>
            </w: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tcPr>
          <w:p w14:paraId="5B683D68" w14:textId="77777777" w:rsidR="004A3741" w:rsidRPr="00EE1556" w:rsidRDefault="004A3741" w:rsidP="00A77398">
            <w:pPr>
              <w:rPr>
                <w:sz w:val="22"/>
                <w:szCs w:val="22"/>
                <w:lang w:eastAsia="en-AU"/>
              </w:rPr>
            </w:pPr>
            <w:r>
              <w:rPr>
                <w:sz w:val="22"/>
                <w:szCs w:val="22"/>
                <w:lang w:eastAsia="en-AU"/>
              </w:rPr>
              <w:t>Description</w:t>
            </w:r>
          </w:p>
          <w:p w14:paraId="4908B8A7" w14:textId="77777777" w:rsidR="004A3741" w:rsidRPr="00EE1556" w:rsidRDefault="004A3741" w:rsidP="00A77398">
            <w:pPr>
              <w:rPr>
                <w:sz w:val="22"/>
                <w:szCs w:val="22"/>
                <w:lang w:eastAsia="en-AU"/>
              </w:rPr>
            </w:pPr>
            <w:r>
              <w:rPr>
                <w:sz w:val="22"/>
                <w:szCs w:val="22"/>
                <w:lang w:eastAsia="en-AU"/>
              </w:rPr>
              <w:t>Unit Price</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6EA0B62F" w14:textId="77777777" w:rsidR="004A3741" w:rsidRPr="00EE1556" w:rsidRDefault="004A3741" w:rsidP="00A77398">
            <w:pPr>
              <w:rPr>
                <w:sz w:val="22"/>
                <w:szCs w:val="22"/>
                <w:lang w:eastAsia="en-AU"/>
              </w:rPr>
            </w:pPr>
            <w:r>
              <w:rPr>
                <w:sz w:val="22"/>
                <w:szCs w:val="22"/>
                <w:lang w:eastAsia="en-AU"/>
              </w:rPr>
              <w:t>Line Total</w:t>
            </w:r>
          </w:p>
        </w:tc>
      </w:tr>
      <w:tr w:rsidR="004A3741" w14:paraId="6CE2FDFA" w14:textId="77777777" w:rsidTr="00A77398">
        <w:trPr>
          <w:trHeight w:hRule="exact" w:val="4468"/>
        </w:trPr>
        <w:tc>
          <w:tcPr>
            <w:tcW w:w="956" w:type="dxa"/>
            <w:tcBorders>
              <w:top w:val="single" w:sz="4" w:space="0" w:color="auto"/>
              <w:left w:val="single" w:sz="4" w:space="0" w:color="auto"/>
              <w:bottom w:val="single" w:sz="4" w:space="0" w:color="auto"/>
              <w:right w:val="single" w:sz="4" w:space="0" w:color="auto"/>
            </w:tcBorders>
            <w:shd w:val="clear" w:color="auto" w:fill="auto"/>
            <w:vAlign w:val="top"/>
          </w:tcPr>
          <w:p w14:paraId="3DD39448" w14:textId="77777777" w:rsidR="004A3741" w:rsidRPr="00782FFC" w:rsidRDefault="004A3741" w:rsidP="00A77398">
            <w:pPr>
              <w:jc w:val="center"/>
              <w:rPr>
                <w:rStyle w:val="Emphasis"/>
              </w:rPr>
            </w:pP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vAlign w:val="top"/>
          </w:tcPr>
          <w:p w14:paraId="34B10277" w14:textId="77777777" w:rsidR="004A3741" w:rsidRPr="00782FFC" w:rsidRDefault="004A3741" w:rsidP="00A77398">
            <w:pPr>
              <w:rPr>
                <w:rStyle w:val="Emphasis"/>
              </w:rPr>
            </w:pP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top"/>
          </w:tcPr>
          <w:p w14:paraId="05BE3424" w14:textId="313BA9FA" w:rsidR="004A3741" w:rsidRPr="00782FFC" w:rsidRDefault="004A3741" w:rsidP="00A77398">
            <w:pPr>
              <w:rPr>
                <w:rStyle w:val="Emphasis"/>
              </w:rPr>
            </w:pPr>
          </w:p>
        </w:tc>
      </w:tr>
      <w:tr w:rsidR="004A3741" w14:paraId="765F53E3" w14:textId="77777777" w:rsidTr="00A77398">
        <w:trPr>
          <w:trHeight w:hRule="exact" w:val="397"/>
        </w:trPr>
        <w:tc>
          <w:tcPr>
            <w:tcW w:w="956" w:type="dxa"/>
            <w:tcBorders>
              <w:top w:val="single" w:sz="4" w:space="0" w:color="auto"/>
              <w:left w:val="nil"/>
              <w:bottom w:val="nil"/>
              <w:right w:val="nil"/>
            </w:tcBorders>
            <w:shd w:val="clear" w:color="auto" w:fill="auto"/>
          </w:tcPr>
          <w:p w14:paraId="5B3642CD" w14:textId="77777777" w:rsidR="004A3741" w:rsidRPr="00EE1556" w:rsidRDefault="004A3741" w:rsidP="00A77398">
            <w:pPr>
              <w:rPr>
                <w:sz w:val="22"/>
                <w:szCs w:val="22"/>
                <w:lang w:eastAsia="en-AU"/>
              </w:rPr>
            </w:pPr>
          </w:p>
        </w:tc>
        <w:tc>
          <w:tcPr>
            <w:tcW w:w="5587" w:type="dxa"/>
            <w:gridSpan w:val="3"/>
            <w:tcBorders>
              <w:top w:val="single" w:sz="4" w:space="0" w:color="auto"/>
              <w:left w:val="nil"/>
              <w:bottom w:val="nil"/>
              <w:right w:val="nil"/>
            </w:tcBorders>
            <w:shd w:val="clear" w:color="auto" w:fill="auto"/>
          </w:tcPr>
          <w:p w14:paraId="4BAD8A5D" w14:textId="77777777" w:rsidR="004A3741" w:rsidRPr="00EE1556" w:rsidRDefault="004A3741" w:rsidP="00A77398">
            <w:pPr>
              <w:rPr>
                <w:sz w:val="22"/>
                <w:szCs w:val="22"/>
                <w:lang w:eastAsia="en-AU"/>
              </w:rPr>
            </w:pPr>
          </w:p>
        </w:tc>
        <w:tc>
          <w:tcPr>
            <w:tcW w:w="1251" w:type="dxa"/>
            <w:tcBorders>
              <w:top w:val="single" w:sz="4" w:space="0" w:color="auto"/>
              <w:left w:val="nil"/>
              <w:bottom w:val="nil"/>
              <w:right w:val="single" w:sz="4" w:space="0" w:color="auto"/>
            </w:tcBorders>
            <w:shd w:val="clear" w:color="auto" w:fill="auto"/>
          </w:tcPr>
          <w:p w14:paraId="5BA1EE18" w14:textId="77777777" w:rsidR="004A3741" w:rsidRPr="00EE1556" w:rsidRDefault="004A3741" w:rsidP="00A77398">
            <w:pPr>
              <w:rPr>
                <w:sz w:val="22"/>
                <w:szCs w:val="22"/>
                <w:lang w:eastAsia="en-AU"/>
              </w:rPr>
            </w:pPr>
            <w:r>
              <w:rPr>
                <w:sz w:val="22"/>
                <w:szCs w:val="22"/>
                <w:lang w:eastAsia="en-AU"/>
              </w:rPr>
              <w:t>Subtotal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6E380687" w14:textId="263CDE41" w:rsidR="004A3741" w:rsidRPr="00782FFC" w:rsidRDefault="004A3741" w:rsidP="00A77398">
            <w:pPr>
              <w:rPr>
                <w:sz w:val="22"/>
                <w:szCs w:val="22"/>
                <w:lang w:eastAsia="en-AU"/>
              </w:rPr>
            </w:pPr>
          </w:p>
        </w:tc>
      </w:tr>
      <w:tr w:rsidR="004A3741" w14:paraId="03822AF0" w14:textId="77777777" w:rsidTr="00A77398">
        <w:trPr>
          <w:trHeight w:hRule="exact" w:val="397"/>
        </w:trPr>
        <w:tc>
          <w:tcPr>
            <w:tcW w:w="956" w:type="dxa"/>
            <w:tcBorders>
              <w:top w:val="nil"/>
              <w:left w:val="nil"/>
              <w:bottom w:val="nil"/>
              <w:right w:val="nil"/>
            </w:tcBorders>
            <w:shd w:val="clear" w:color="auto" w:fill="auto"/>
          </w:tcPr>
          <w:p w14:paraId="42222C91" w14:textId="77777777" w:rsidR="004A3741" w:rsidRPr="00EE1556" w:rsidRDefault="004A3741" w:rsidP="00A77398">
            <w:pPr>
              <w:rPr>
                <w:sz w:val="22"/>
                <w:szCs w:val="22"/>
                <w:lang w:eastAsia="en-AU"/>
              </w:rPr>
            </w:pPr>
          </w:p>
        </w:tc>
        <w:tc>
          <w:tcPr>
            <w:tcW w:w="5587" w:type="dxa"/>
            <w:gridSpan w:val="3"/>
            <w:tcBorders>
              <w:top w:val="nil"/>
              <w:left w:val="nil"/>
              <w:bottom w:val="nil"/>
              <w:right w:val="nil"/>
            </w:tcBorders>
            <w:shd w:val="clear" w:color="auto" w:fill="auto"/>
          </w:tcPr>
          <w:p w14:paraId="34148F51" w14:textId="77777777" w:rsidR="004A3741" w:rsidRPr="00EE1556" w:rsidRDefault="004A3741" w:rsidP="00A77398">
            <w:pPr>
              <w:rPr>
                <w:sz w:val="22"/>
                <w:szCs w:val="22"/>
                <w:lang w:eastAsia="en-AU"/>
              </w:rPr>
            </w:pPr>
          </w:p>
        </w:tc>
        <w:tc>
          <w:tcPr>
            <w:tcW w:w="1251" w:type="dxa"/>
            <w:tcBorders>
              <w:top w:val="nil"/>
              <w:left w:val="nil"/>
              <w:bottom w:val="nil"/>
              <w:right w:val="single" w:sz="4" w:space="0" w:color="auto"/>
            </w:tcBorders>
            <w:shd w:val="clear" w:color="auto" w:fill="auto"/>
          </w:tcPr>
          <w:p w14:paraId="13CAEBB2" w14:textId="77777777" w:rsidR="004A3741" w:rsidRPr="00EE1556" w:rsidRDefault="004A3741" w:rsidP="00A77398">
            <w:pPr>
              <w:rPr>
                <w:sz w:val="22"/>
                <w:szCs w:val="22"/>
                <w:lang w:eastAsia="en-AU"/>
              </w:rPr>
            </w:pPr>
            <w:r>
              <w:rPr>
                <w:sz w:val="22"/>
                <w:szCs w:val="22"/>
                <w:lang w:eastAsia="en-AU"/>
              </w:rPr>
              <w:t>GST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6AC0DA43" w14:textId="08273729" w:rsidR="004A3741" w:rsidRPr="00782FFC" w:rsidRDefault="004A3741" w:rsidP="00A77398">
            <w:pPr>
              <w:rPr>
                <w:sz w:val="22"/>
                <w:szCs w:val="22"/>
                <w:lang w:eastAsia="en-AU"/>
              </w:rPr>
            </w:pPr>
          </w:p>
        </w:tc>
      </w:tr>
      <w:tr w:rsidR="004A3741" w14:paraId="10E67D87" w14:textId="77777777" w:rsidTr="00A77398">
        <w:trPr>
          <w:trHeight w:hRule="exact" w:val="397"/>
        </w:trPr>
        <w:tc>
          <w:tcPr>
            <w:tcW w:w="956" w:type="dxa"/>
            <w:tcBorders>
              <w:top w:val="nil"/>
              <w:left w:val="nil"/>
              <w:bottom w:val="nil"/>
              <w:right w:val="nil"/>
            </w:tcBorders>
            <w:shd w:val="clear" w:color="auto" w:fill="auto"/>
          </w:tcPr>
          <w:p w14:paraId="33B5F090" w14:textId="77777777" w:rsidR="004A3741" w:rsidRDefault="004A3741" w:rsidP="00A77398">
            <w:pPr>
              <w:rPr>
                <w:sz w:val="22"/>
                <w:szCs w:val="22"/>
                <w:lang w:eastAsia="en-AU"/>
              </w:rPr>
            </w:pPr>
          </w:p>
          <w:p w14:paraId="65DA80B4" w14:textId="77777777" w:rsidR="004A3741" w:rsidRPr="00EE1556" w:rsidRDefault="004A3741" w:rsidP="00A77398">
            <w:pPr>
              <w:rPr>
                <w:sz w:val="22"/>
                <w:szCs w:val="22"/>
                <w:lang w:eastAsia="en-AU"/>
              </w:rPr>
            </w:pPr>
          </w:p>
        </w:tc>
        <w:tc>
          <w:tcPr>
            <w:tcW w:w="5587" w:type="dxa"/>
            <w:gridSpan w:val="3"/>
            <w:tcBorders>
              <w:top w:val="nil"/>
              <w:left w:val="nil"/>
              <w:bottom w:val="nil"/>
              <w:right w:val="nil"/>
            </w:tcBorders>
            <w:shd w:val="clear" w:color="auto" w:fill="auto"/>
          </w:tcPr>
          <w:p w14:paraId="0A8862AB" w14:textId="77777777" w:rsidR="004A3741" w:rsidRPr="00EE1556" w:rsidRDefault="004A3741" w:rsidP="00A77398">
            <w:pPr>
              <w:rPr>
                <w:sz w:val="22"/>
                <w:szCs w:val="22"/>
                <w:lang w:eastAsia="en-AU"/>
              </w:rPr>
            </w:pPr>
          </w:p>
        </w:tc>
        <w:tc>
          <w:tcPr>
            <w:tcW w:w="1251" w:type="dxa"/>
            <w:tcBorders>
              <w:top w:val="nil"/>
              <w:left w:val="nil"/>
              <w:bottom w:val="nil"/>
              <w:right w:val="single" w:sz="4" w:space="0" w:color="auto"/>
            </w:tcBorders>
            <w:shd w:val="clear" w:color="auto" w:fill="auto"/>
          </w:tcPr>
          <w:p w14:paraId="2D3DF577" w14:textId="77777777" w:rsidR="004A3741" w:rsidRPr="00EE1556" w:rsidRDefault="004A3741" w:rsidP="00A77398">
            <w:pPr>
              <w:rPr>
                <w:sz w:val="22"/>
                <w:szCs w:val="22"/>
                <w:lang w:eastAsia="en-AU"/>
              </w:rPr>
            </w:pPr>
            <w:r>
              <w:rPr>
                <w:sz w:val="22"/>
                <w:szCs w:val="22"/>
                <w:lang w:eastAsia="en-AU"/>
              </w:rPr>
              <w:t>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3CFEAAAD" w14:textId="637BE7AD" w:rsidR="004A3741" w:rsidRPr="00782FFC" w:rsidRDefault="004A3741" w:rsidP="00A77398">
            <w:pPr>
              <w:rPr>
                <w:rFonts w:eastAsiaTheme="minorEastAsia"/>
                <w:sz w:val="22"/>
                <w:szCs w:val="22"/>
                <w:lang w:eastAsia="en-AU"/>
              </w:rPr>
            </w:pPr>
          </w:p>
        </w:tc>
      </w:tr>
    </w:tbl>
    <w:p w14:paraId="05482D36" w14:textId="66B15F00" w:rsidR="004A3741" w:rsidRDefault="004A3741" w:rsidP="00B42E68">
      <w:pPr>
        <w:pStyle w:val="Heading3"/>
      </w:pPr>
      <w:r>
        <w:lastRenderedPageBreak/>
        <w:t>Task</w:t>
      </w:r>
      <w:r w:rsidR="00B42E68">
        <w:t xml:space="preserve"> </w:t>
      </w:r>
      <w:r>
        <w:t>2 Book Case</w:t>
      </w:r>
    </w:p>
    <w:p w14:paraId="3CFB3434" w14:textId="50871C88" w:rsidR="004A3741" w:rsidRPr="00D142D3" w:rsidRDefault="00B42E68" w:rsidP="00B42E68">
      <w:pPr>
        <w:pStyle w:val="Heading4"/>
      </w:pPr>
      <w:r>
        <w:t xml:space="preserve">Step </w:t>
      </w:r>
      <w:r w:rsidR="004A3741">
        <w:t xml:space="preserve">8 </w:t>
      </w:r>
      <w:r>
        <w:t>Presentation</w:t>
      </w:r>
    </w:p>
    <w:p w14:paraId="0C0E8297" w14:textId="17F7D912" w:rsidR="004A3741" w:rsidRPr="00423BBA" w:rsidRDefault="004A3741" w:rsidP="004A3741">
      <w:pPr>
        <w:rPr>
          <w:sz w:val="22"/>
          <w:szCs w:val="22"/>
          <w:lang w:eastAsia="en-AU"/>
        </w:rPr>
      </w:pPr>
      <w:r w:rsidRPr="00423BBA">
        <w:rPr>
          <w:sz w:val="22"/>
          <w:szCs w:val="22"/>
          <w:lang w:eastAsia="en-AU"/>
        </w:rPr>
        <w:t xml:space="preserve">Make a presentation to an assessor in an appropriate format to include pricing and </w:t>
      </w:r>
      <w:r w:rsidR="001A739D" w:rsidRPr="00423BBA">
        <w:rPr>
          <w:sz w:val="22"/>
          <w:szCs w:val="22"/>
          <w:lang w:eastAsia="en-AU"/>
        </w:rPr>
        <w:t xml:space="preserve">confirm </w:t>
      </w:r>
      <w:r w:rsidRPr="00423BBA">
        <w:rPr>
          <w:sz w:val="22"/>
          <w:szCs w:val="22"/>
          <w:lang w:eastAsia="en-AU"/>
        </w:rPr>
        <w:t xml:space="preserve">supplier quotes along with the detail drawings and client quote for project. </w:t>
      </w:r>
    </w:p>
    <w:p w14:paraId="1A4F3553" w14:textId="77777777" w:rsidR="0014328D" w:rsidRDefault="0014328D" w:rsidP="004A3741">
      <w:pPr>
        <w:rPr>
          <w:lang w:eastAsia="en-AU"/>
        </w:rPr>
      </w:pPr>
    </w:p>
    <w:p w14:paraId="338E0AE4" w14:textId="77777777" w:rsidR="004A3741" w:rsidRDefault="004A3741" w:rsidP="004A3741">
      <w:pPr>
        <w:rPr>
          <w:lang w:eastAsia="en-AU"/>
        </w:rPr>
      </w:pPr>
    </w:p>
    <w:p w14:paraId="452F6F87" w14:textId="77777777" w:rsidR="00782FFC" w:rsidRPr="00782FFC" w:rsidRDefault="00782FFC" w:rsidP="00782FFC">
      <w:pPr>
        <w:rPr>
          <w:b/>
          <w:sz w:val="48"/>
          <w:szCs w:val="48"/>
          <w:lang w:eastAsia="en-AU"/>
        </w:rPr>
      </w:pPr>
      <w:r w:rsidRPr="00782FFC">
        <w:rPr>
          <w:rFonts w:ascii="Freestyle Script" w:hAnsi="Freestyle Script"/>
          <w:b/>
          <w:sz w:val="72"/>
          <w:szCs w:val="72"/>
          <w:lang w:eastAsia="en-AU"/>
        </w:rPr>
        <w:t>Furnishings by TAFE</w:t>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b/>
          <w:sz w:val="48"/>
          <w:szCs w:val="48"/>
          <w:lang w:eastAsia="en-AU"/>
        </w:rPr>
        <w:t>Quote</w:t>
      </w:r>
    </w:p>
    <w:tbl>
      <w:tblPr>
        <w:tblStyle w:val="TableGrid"/>
        <w:tblW w:w="0" w:type="auto"/>
        <w:tblLook w:val="04A0" w:firstRow="1" w:lastRow="0" w:firstColumn="1" w:lastColumn="0" w:noHBand="0" w:noVBand="1"/>
      </w:tblPr>
      <w:tblGrid>
        <w:gridCol w:w="956"/>
        <w:gridCol w:w="791"/>
        <w:gridCol w:w="3356"/>
        <w:gridCol w:w="1440"/>
        <w:gridCol w:w="1251"/>
        <w:gridCol w:w="728"/>
        <w:gridCol w:w="499"/>
      </w:tblGrid>
      <w:tr w:rsidR="00782FFC" w:rsidRPr="00782FFC" w14:paraId="212C4680" w14:textId="77777777" w:rsidTr="001A739D">
        <w:trPr>
          <w:gridAfter w:val="1"/>
          <w:cnfStyle w:val="100000000000" w:firstRow="1" w:lastRow="0" w:firstColumn="0" w:lastColumn="0" w:oddVBand="0" w:evenVBand="0" w:oddHBand="0" w:evenHBand="0" w:firstRowFirstColumn="0" w:firstRowLastColumn="0" w:lastRowFirstColumn="0" w:lastRowLastColumn="0"/>
          <w:wAfter w:w="499" w:type="dxa"/>
          <w:trHeight w:hRule="exact" w:val="397"/>
        </w:trPr>
        <w:tc>
          <w:tcPr>
            <w:tcW w:w="5103" w:type="dxa"/>
            <w:gridSpan w:val="3"/>
            <w:tcBorders>
              <w:top w:val="nil"/>
              <w:left w:val="nil"/>
              <w:bottom w:val="nil"/>
              <w:right w:val="nil"/>
            </w:tcBorders>
            <w:shd w:val="clear" w:color="auto" w:fill="auto"/>
          </w:tcPr>
          <w:p w14:paraId="47D657FF" w14:textId="77777777" w:rsidR="00782FFC" w:rsidRPr="00782FFC" w:rsidRDefault="00782FFC" w:rsidP="001A739D">
            <w:pPr>
              <w:rPr>
                <w:color w:val="auto"/>
                <w:sz w:val="22"/>
                <w:szCs w:val="22"/>
                <w:lang w:eastAsia="en-AU"/>
              </w:rPr>
            </w:pPr>
          </w:p>
        </w:tc>
        <w:tc>
          <w:tcPr>
            <w:tcW w:w="3419" w:type="dxa"/>
            <w:gridSpan w:val="3"/>
            <w:tcBorders>
              <w:top w:val="nil"/>
              <w:left w:val="nil"/>
              <w:bottom w:val="nil"/>
              <w:right w:val="nil"/>
            </w:tcBorders>
            <w:shd w:val="clear" w:color="auto" w:fill="auto"/>
          </w:tcPr>
          <w:p w14:paraId="04FAB632" w14:textId="77777777" w:rsidR="00782FFC" w:rsidRPr="00782FFC" w:rsidRDefault="00782FFC" w:rsidP="001A739D">
            <w:pPr>
              <w:jc w:val="right"/>
              <w:rPr>
                <w:color w:val="auto"/>
                <w:sz w:val="22"/>
                <w:szCs w:val="22"/>
                <w:lang w:eastAsia="en-AU"/>
              </w:rPr>
            </w:pPr>
            <w:r w:rsidRPr="00782FFC">
              <w:rPr>
                <w:color w:val="auto"/>
                <w:sz w:val="22"/>
                <w:szCs w:val="22"/>
                <w:lang w:eastAsia="en-AU"/>
              </w:rPr>
              <w:t xml:space="preserve">                             Quote #: </w:t>
            </w:r>
          </w:p>
        </w:tc>
      </w:tr>
      <w:tr w:rsidR="00782FFC" w:rsidRPr="00782FFC" w14:paraId="5C10B110" w14:textId="77777777" w:rsidTr="001A739D">
        <w:trPr>
          <w:gridAfter w:val="1"/>
          <w:wAfter w:w="499" w:type="dxa"/>
          <w:trHeight w:hRule="exact" w:val="340"/>
        </w:trPr>
        <w:tc>
          <w:tcPr>
            <w:tcW w:w="5103" w:type="dxa"/>
            <w:gridSpan w:val="3"/>
            <w:tcBorders>
              <w:top w:val="nil"/>
              <w:left w:val="nil"/>
              <w:bottom w:val="nil"/>
              <w:right w:val="nil"/>
            </w:tcBorders>
          </w:tcPr>
          <w:p w14:paraId="3A996807" w14:textId="77777777" w:rsidR="00782FFC" w:rsidRPr="00782FFC" w:rsidRDefault="00782FFC" w:rsidP="001A739D">
            <w:pPr>
              <w:rPr>
                <w:sz w:val="22"/>
                <w:szCs w:val="22"/>
                <w:lang w:eastAsia="en-AU"/>
              </w:rPr>
            </w:pPr>
            <w:r w:rsidRPr="00782FFC">
              <w:rPr>
                <w:sz w:val="22"/>
                <w:szCs w:val="22"/>
                <w:lang w:eastAsia="en-AU"/>
              </w:rPr>
              <w:t xml:space="preserve">Client Details: </w:t>
            </w:r>
          </w:p>
        </w:tc>
        <w:tc>
          <w:tcPr>
            <w:tcW w:w="3419" w:type="dxa"/>
            <w:gridSpan w:val="3"/>
            <w:tcBorders>
              <w:top w:val="nil"/>
              <w:left w:val="nil"/>
              <w:bottom w:val="nil"/>
              <w:right w:val="nil"/>
            </w:tcBorders>
          </w:tcPr>
          <w:p w14:paraId="2A38B1FB" w14:textId="77777777" w:rsidR="00782FFC" w:rsidRPr="00782FFC" w:rsidRDefault="00782FFC" w:rsidP="001A739D">
            <w:pPr>
              <w:jc w:val="right"/>
              <w:rPr>
                <w:sz w:val="22"/>
                <w:szCs w:val="22"/>
                <w:lang w:eastAsia="en-AU"/>
              </w:rPr>
            </w:pPr>
            <w:r w:rsidRPr="00782FFC">
              <w:rPr>
                <w:sz w:val="22"/>
                <w:szCs w:val="22"/>
                <w:lang w:eastAsia="en-AU"/>
              </w:rPr>
              <w:t xml:space="preserve">         Date :  </w:t>
            </w:r>
          </w:p>
        </w:tc>
      </w:tr>
      <w:tr w:rsidR="00782FFC" w:rsidRPr="00782FFC" w14:paraId="0FADE93E" w14:textId="77777777" w:rsidTr="001A739D">
        <w:trPr>
          <w:gridAfter w:val="1"/>
          <w:wAfter w:w="499" w:type="dxa"/>
          <w:trHeight w:hRule="exact" w:val="340"/>
        </w:trPr>
        <w:tc>
          <w:tcPr>
            <w:tcW w:w="1747" w:type="dxa"/>
            <w:gridSpan w:val="2"/>
            <w:tcBorders>
              <w:top w:val="nil"/>
              <w:left w:val="nil"/>
              <w:bottom w:val="nil"/>
              <w:right w:val="nil"/>
            </w:tcBorders>
          </w:tcPr>
          <w:p w14:paraId="0765AC93" w14:textId="77777777" w:rsidR="00782FFC" w:rsidRPr="00782FFC" w:rsidRDefault="00782FFC" w:rsidP="001A739D">
            <w:pPr>
              <w:rPr>
                <w:sz w:val="22"/>
                <w:szCs w:val="22"/>
                <w:lang w:eastAsia="en-AU"/>
              </w:rPr>
            </w:pPr>
            <w:r w:rsidRPr="00782FFC">
              <w:rPr>
                <w:sz w:val="22"/>
                <w:szCs w:val="22"/>
                <w:lang w:eastAsia="en-AU"/>
              </w:rPr>
              <w:t xml:space="preserve">Name: </w:t>
            </w:r>
          </w:p>
        </w:tc>
        <w:tc>
          <w:tcPr>
            <w:tcW w:w="3356" w:type="dxa"/>
            <w:tcBorders>
              <w:top w:val="nil"/>
              <w:left w:val="nil"/>
              <w:bottom w:val="nil"/>
              <w:right w:val="nil"/>
            </w:tcBorders>
          </w:tcPr>
          <w:p w14:paraId="629A3D3F"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522C7C6B" w14:textId="77777777" w:rsidR="00782FFC" w:rsidRPr="00782FFC" w:rsidRDefault="00782FFC" w:rsidP="001A739D">
            <w:pPr>
              <w:rPr>
                <w:sz w:val="22"/>
                <w:szCs w:val="22"/>
                <w:lang w:eastAsia="en-AU"/>
              </w:rPr>
            </w:pPr>
            <w:r w:rsidRPr="00782FFC">
              <w:rPr>
                <w:sz w:val="22"/>
                <w:szCs w:val="22"/>
                <w:lang w:eastAsia="en-AU"/>
              </w:rPr>
              <w:t>Quote Expiration Date : 01/02/2034</w:t>
            </w:r>
          </w:p>
        </w:tc>
      </w:tr>
      <w:tr w:rsidR="00782FFC" w:rsidRPr="00782FFC" w14:paraId="46420159" w14:textId="77777777" w:rsidTr="001A739D">
        <w:trPr>
          <w:gridAfter w:val="1"/>
          <w:wAfter w:w="499" w:type="dxa"/>
          <w:trHeight w:hRule="exact" w:val="340"/>
        </w:trPr>
        <w:tc>
          <w:tcPr>
            <w:tcW w:w="1747" w:type="dxa"/>
            <w:gridSpan w:val="2"/>
            <w:tcBorders>
              <w:top w:val="nil"/>
              <w:left w:val="nil"/>
              <w:bottom w:val="nil"/>
              <w:right w:val="nil"/>
            </w:tcBorders>
          </w:tcPr>
          <w:p w14:paraId="1DD9B73B" w14:textId="77777777" w:rsidR="00782FFC" w:rsidRPr="00782FFC" w:rsidRDefault="00782FFC" w:rsidP="001A739D">
            <w:pPr>
              <w:rPr>
                <w:sz w:val="22"/>
                <w:szCs w:val="22"/>
                <w:lang w:eastAsia="en-AU"/>
              </w:rPr>
            </w:pPr>
            <w:r w:rsidRPr="00782FFC">
              <w:rPr>
                <w:sz w:val="22"/>
                <w:szCs w:val="22"/>
                <w:lang w:eastAsia="en-AU"/>
              </w:rPr>
              <w:t>Street Address:</w:t>
            </w:r>
          </w:p>
        </w:tc>
        <w:tc>
          <w:tcPr>
            <w:tcW w:w="3356" w:type="dxa"/>
            <w:tcBorders>
              <w:top w:val="nil"/>
              <w:left w:val="nil"/>
              <w:bottom w:val="nil"/>
              <w:right w:val="nil"/>
            </w:tcBorders>
          </w:tcPr>
          <w:p w14:paraId="445725C1"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5E50365A" w14:textId="77777777" w:rsidR="00782FFC" w:rsidRPr="00782FFC" w:rsidRDefault="00782FFC" w:rsidP="001A739D">
            <w:pPr>
              <w:rPr>
                <w:sz w:val="22"/>
                <w:szCs w:val="22"/>
                <w:lang w:eastAsia="en-AU"/>
              </w:rPr>
            </w:pPr>
            <w:r w:rsidRPr="00782FFC">
              <w:rPr>
                <w:sz w:val="22"/>
                <w:szCs w:val="22"/>
                <w:lang w:eastAsia="en-AU"/>
              </w:rPr>
              <w:t xml:space="preserve">Job Title :  </w:t>
            </w:r>
          </w:p>
        </w:tc>
      </w:tr>
      <w:tr w:rsidR="00782FFC" w:rsidRPr="00782FFC" w14:paraId="209FEDB9" w14:textId="77777777" w:rsidTr="001A739D">
        <w:trPr>
          <w:gridAfter w:val="1"/>
          <w:wAfter w:w="499" w:type="dxa"/>
          <w:trHeight w:hRule="exact" w:val="340"/>
        </w:trPr>
        <w:tc>
          <w:tcPr>
            <w:tcW w:w="1747" w:type="dxa"/>
            <w:gridSpan w:val="2"/>
            <w:tcBorders>
              <w:top w:val="nil"/>
              <w:left w:val="nil"/>
              <w:bottom w:val="nil"/>
              <w:right w:val="nil"/>
            </w:tcBorders>
          </w:tcPr>
          <w:p w14:paraId="6D3A8753" w14:textId="77777777" w:rsidR="00782FFC" w:rsidRPr="00782FFC" w:rsidRDefault="00782FFC" w:rsidP="001A739D">
            <w:pPr>
              <w:rPr>
                <w:sz w:val="22"/>
                <w:szCs w:val="22"/>
                <w:lang w:eastAsia="en-AU"/>
              </w:rPr>
            </w:pPr>
            <w:r w:rsidRPr="00782FFC">
              <w:rPr>
                <w:sz w:val="22"/>
                <w:szCs w:val="22"/>
                <w:lang w:eastAsia="en-AU"/>
              </w:rPr>
              <w:t>Suburb:</w:t>
            </w:r>
          </w:p>
        </w:tc>
        <w:tc>
          <w:tcPr>
            <w:tcW w:w="3356" w:type="dxa"/>
            <w:tcBorders>
              <w:top w:val="nil"/>
              <w:left w:val="nil"/>
              <w:bottom w:val="nil"/>
              <w:right w:val="nil"/>
            </w:tcBorders>
          </w:tcPr>
          <w:p w14:paraId="79666CBE"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69669CF2" w14:textId="77777777" w:rsidR="00782FFC" w:rsidRPr="00782FFC" w:rsidRDefault="00782FFC" w:rsidP="001A739D">
            <w:pPr>
              <w:rPr>
                <w:sz w:val="22"/>
                <w:szCs w:val="22"/>
                <w:lang w:eastAsia="en-AU"/>
              </w:rPr>
            </w:pPr>
            <w:r w:rsidRPr="00782FFC">
              <w:rPr>
                <w:sz w:val="22"/>
                <w:szCs w:val="22"/>
                <w:lang w:eastAsia="en-AU"/>
              </w:rPr>
              <w:t xml:space="preserve">Designer: </w:t>
            </w:r>
          </w:p>
        </w:tc>
      </w:tr>
      <w:tr w:rsidR="00782FFC" w:rsidRPr="00782FFC" w14:paraId="2B287D62" w14:textId="77777777" w:rsidTr="001A739D">
        <w:trPr>
          <w:gridAfter w:val="1"/>
          <w:wAfter w:w="499" w:type="dxa"/>
          <w:trHeight w:hRule="exact" w:val="340"/>
        </w:trPr>
        <w:tc>
          <w:tcPr>
            <w:tcW w:w="1747" w:type="dxa"/>
            <w:gridSpan w:val="2"/>
            <w:tcBorders>
              <w:top w:val="nil"/>
              <w:left w:val="nil"/>
              <w:bottom w:val="nil"/>
              <w:right w:val="nil"/>
            </w:tcBorders>
          </w:tcPr>
          <w:p w14:paraId="326F84B6" w14:textId="77777777" w:rsidR="00782FFC" w:rsidRPr="00782FFC" w:rsidRDefault="00782FFC" w:rsidP="001A739D">
            <w:pPr>
              <w:rPr>
                <w:sz w:val="22"/>
                <w:szCs w:val="22"/>
                <w:lang w:eastAsia="en-AU"/>
              </w:rPr>
            </w:pPr>
            <w:r w:rsidRPr="00782FFC">
              <w:rPr>
                <w:sz w:val="22"/>
                <w:szCs w:val="22"/>
                <w:lang w:eastAsia="en-AU"/>
              </w:rPr>
              <w:t>State:</w:t>
            </w:r>
          </w:p>
        </w:tc>
        <w:tc>
          <w:tcPr>
            <w:tcW w:w="3356" w:type="dxa"/>
            <w:tcBorders>
              <w:top w:val="nil"/>
              <w:left w:val="nil"/>
              <w:bottom w:val="nil"/>
              <w:right w:val="nil"/>
            </w:tcBorders>
          </w:tcPr>
          <w:p w14:paraId="7B42FDED"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541455B2" w14:textId="77777777" w:rsidR="00782FFC" w:rsidRPr="00782FFC" w:rsidRDefault="00782FFC" w:rsidP="001A739D">
            <w:pPr>
              <w:rPr>
                <w:sz w:val="22"/>
                <w:szCs w:val="22"/>
                <w:lang w:eastAsia="en-AU"/>
              </w:rPr>
            </w:pPr>
          </w:p>
        </w:tc>
      </w:tr>
      <w:tr w:rsidR="00782FFC" w:rsidRPr="00782FFC" w14:paraId="760B5DC2" w14:textId="77777777" w:rsidTr="001A739D">
        <w:trPr>
          <w:gridAfter w:val="1"/>
          <w:wAfter w:w="499" w:type="dxa"/>
          <w:trHeight w:hRule="exact" w:val="340"/>
        </w:trPr>
        <w:tc>
          <w:tcPr>
            <w:tcW w:w="1747" w:type="dxa"/>
            <w:gridSpan w:val="2"/>
            <w:tcBorders>
              <w:top w:val="nil"/>
              <w:left w:val="nil"/>
              <w:bottom w:val="nil"/>
              <w:right w:val="nil"/>
            </w:tcBorders>
          </w:tcPr>
          <w:p w14:paraId="4B5EEBC6" w14:textId="77777777" w:rsidR="00782FFC" w:rsidRPr="00782FFC" w:rsidRDefault="00782FFC" w:rsidP="001A739D">
            <w:pPr>
              <w:rPr>
                <w:sz w:val="22"/>
                <w:szCs w:val="22"/>
                <w:lang w:eastAsia="en-AU"/>
              </w:rPr>
            </w:pPr>
            <w:r w:rsidRPr="00782FFC">
              <w:rPr>
                <w:sz w:val="22"/>
                <w:szCs w:val="22"/>
                <w:lang w:eastAsia="en-AU"/>
              </w:rPr>
              <w:t>Phone:</w:t>
            </w:r>
          </w:p>
        </w:tc>
        <w:tc>
          <w:tcPr>
            <w:tcW w:w="3356" w:type="dxa"/>
            <w:tcBorders>
              <w:top w:val="nil"/>
              <w:left w:val="nil"/>
              <w:bottom w:val="nil"/>
              <w:right w:val="nil"/>
            </w:tcBorders>
          </w:tcPr>
          <w:p w14:paraId="1387D63C"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5D328453" w14:textId="77777777" w:rsidR="00782FFC" w:rsidRPr="00782FFC" w:rsidRDefault="00782FFC" w:rsidP="001A739D">
            <w:pPr>
              <w:rPr>
                <w:sz w:val="22"/>
                <w:szCs w:val="22"/>
                <w:lang w:eastAsia="en-AU"/>
              </w:rPr>
            </w:pPr>
          </w:p>
        </w:tc>
      </w:tr>
      <w:tr w:rsidR="00782FFC" w:rsidRPr="00782FFC" w14:paraId="59E06647" w14:textId="77777777" w:rsidTr="001A739D">
        <w:trPr>
          <w:gridAfter w:val="1"/>
          <w:wAfter w:w="499" w:type="dxa"/>
          <w:trHeight w:hRule="exact" w:val="340"/>
        </w:trPr>
        <w:tc>
          <w:tcPr>
            <w:tcW w:w="1747" w:type="dxa"/>
            <w:gridSpan w:val="2"/>
            <w:tcBorders>
              <w:top w:val="nil"/>
              <w:left w:val="nil"/>
              <w:bottom w:val="nil"/>
              <w:right w:val="nil"/>
            </w:tcBorders>
          </w:tcPr>
          <w:p w14:paraId="2D18D41D" w14:textId="77777777" w:rsidR="00782FFC" w:rsidRPr="00782FFC" w:rsidRDefault="00782FFC" w:rsidP="001A739D">
            <w:pPr>
              <w:rPr>
                <w:sz w:val="22"/>
                <w:szCs w:val="22"/>
                <w:lang w:eastAsia="en-AU"/>
              </w:rPr>
            </w:pPr>
            <w:r w:rsidRPr="00782FFC">
              <w:rPr>
                <w:sz w:val="22"/>
                <w:szCs w:val="22"/>
                <w:lang w:eastAsia="en-AU"/>
              </w:rPr>
              <w:t>Email:</w:t>
            </w:r>
          </w:p>
          <w:p w14:paraId="2C8E2119" w14:textId="77777777" w:rsidR="00782FFC" w:rsidRPr="00782FFC" w:rsidRDefault="00782FFC" w:rsidP="001A739D">
            <w:pPr>
              <w:rPr>
                <w:sz w:val="22"/>
                <w:szCs w:val="22"/>
                <w:lang w:eastAsia="en-AU"/>
              </w:rPr>
            </w:pPr>
          </w:p>
        </w:tc>
        <w:tc>
          <w:tcPr>
            <w:tcW w:w="3356" w:type="dxa"/>
            <w:tcBorders>
              <w:top w:val="nil"/>
              <w:left w:val="nil"/>
              <w:bottom w:val="nil"/>
              <w:right w:val="nil"/>
            </w:tcBorders>
            <w:vAlign w:val="bottom"/>
          </w:tcPr>
          <w:p w14:paraId="63987746"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6B24A54C" w14:textId="77777777" w:rsidR="00782FFC" w:rsidRPr="00782FFC" w:rsidRDefault="00782FFC" w:rsidP="001A739D">
            <w:pPr>
              <w:rPr>
                <w:sz w:val="22"/>
                <w:szCs w:val="22"/>
                <w:lang w:eastAsia="en-AU"/>
              </w:rPr>
            </w:pPr>
          </w:p>
          <w:p w14:paraId="77E651E3" w14:textId="77777777" w:rsidR="00782FFC" w:rsidRPr="00782FFC" w:rsidRDefault="00782FFC" w:rsidP="001A739D">
            <w:pPr>
              <w:rPr>
                <w:sz w:val="22"/>
                <w:szCs w:val="22"/>
                <w:lang w:eastAsia="en-AU"/>
              </w:rPr>
            </w:pPr>
          </w:p>
        </w:tc>
      </w:tr>
      <w:tr w:rsidR="00782FFC" w14:paraId="1CC1E1E8" w14:textId="77777777" w:rsidTr="001A739D">
        <w:trPr>
          <w:trHeight w:hRule="exact" w:val="397"/>
        </w:trPr>
        <w:tc>
          <w:tcPr>
            <w:tcW w:w="956" w:type="dxa"/>
            <w:tcBorders>
              <w:top w:val="single" w:sz="4" w:space="0" w:color="auto"/>
              <w:left w:val="single" w:sz="4" w:space="0" w:color="auto"/>
              <w:bottom w:val="single" w:sz="4" w:space="0" w:color="auto"/>
              <w:right w:val="single" w:sz="4" w:space="0" w:color="auto"/>
            </w:tcBorders>
            <w:shd w:val="clear" w:color="auto" w:fill="auto"/>
          </w:tcPr>
          <w:p w14:paraId="10C09287" w14:textId="77777777" w:rsidR="00782FFC" w:rsidRPr="00EE1556" w:rsidRDefault="00782FFC" w:rsidP="001A739D">
            <w:pPr>
              <w:rPr>
                <w:sz w:val="22"/>
                <w:szCs w:val="22"/>
                <w:lang w:eastAsia="en-AU"/>
              </w:rPr>
            </w:pPr>
            <w:r>
              <w:rPr>
                <w:sz w:val="22"/>
                <w:szCs w:val="22"/>
                <w:lang w:eastAsia="en-AU"/>
              </w:rPr>
              <w:t>QTY</w:t>
            </w: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tcPr>
          <w:p w14:paraId="46C20BA0" w14:textId="77777777" w:rsidR="00782FFC" w:rsidRPr="00EE1556" w:rsidRDefault="00782FFC" w:rsidP="001A739D">
            <w:pPr>
              <w:rPr>
                <w:sz w:val="22"/>
                <w:szCs w:val="22"/>
                <w:lang w:eastAsia="en-AU"/>
              </w:rPr>
            </w:pPr>
            <w:r>
              <w:rPr>
                <w:sz w:val="22"/>
                <w:szCs w:val="22"/>
                <w:lang w:eastAsia="en-AU"/>
              </w:rPr>
              <w:t>Description</w:t>
            </w:r>
          </w:p>
          <w:p w14:paraId="1D44D703" w14:textId="77777777" w:rsidR="00782FFC" w:rsidRPr="00EE1556" w:rsidRDefault="00782FFC" w:rsidP="001A739D">
            <w:pPr>
              <w:rPr>
                <w:sz w:val="22"/>
                <w:szCs w:val="22"/>
                <w:lang w:eastAsia="en-AU"/>
              </w:rPr>
            </w:pPr>
            <w:r>
              <w:rPr>
                <w:sz w:val="22"/>
                <w:szCs w:val="22"/>
                <w:lang w:eastAsia="en-AU"/>
              </w:rPr>
              <w:t>Unit Price</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74F9586A" w14:textId="77777777" w:rsidR="00782FFC" w:rsidRPr="00EE1556" w:rsidRDefault="00782FFC" w:rsidP="001A739D">
            <w:pPr>
              <w:rPr>
                <w:sz w:val="22"/>
                <w:szCs w:val="22"/>
                <w:lang w:eastAsia="en-AU"/>
              </w:rPr>
            </w:pPr>
            <w:r>
              <w:rPr>
                <w:sz w:val="22"/>
                <w:szCs w:val="22"/>
                <w:lang w:eastAsia="en-AU"/>
              </w:rPr>
              <w:t>Line Total</w:t>
            </w:r>
          </w:p>
        </w:tc>
      </w:tr>
      <w:tr w:rsidR="00782FFC" w14:paraId="5AF42AE9" w14:textId="77777777" w:rsidTr="001A739D">
        <w:trPr>
          <w:trHeight w:hRule="exact" w:val="4468"/>
        </w:trPr>
        <w:tc>
          <w:tcPr>
            <w:tcW w:w="956" w:type="dxa"/>
            <w:tcBorders>
              <w:top w:val="single" w:sz="4" w:space="0" w:color="auto"/>
              <w:left w:val="single" w:sz="4" w:space="0" w:color="auto"/>
              <w:bottom w:val="single" w:sz="4" w:space="0" w:color="auto"/>
              <w:right w:val="single" w:sz="4" w:space="0" w:color="auto"/>
            </w:tcBorders>
            <w:shd w:val="clear" w:color="auto" w:fill="auto"/>
            <w:vAlign w:val="top"/>
          </w:tcPr>
          <w:p w14:paraId="55043D73" w14:textId="77777777" w:rsidR="00782FFC" w:rsidRPr="00782FFC" w:rsidRDefault="00782FFC" w:rsidP="001A739D">
            <w:pPr>
              <w:jc w:val="center"/>
              <w:rPr>
                <w:rStyle w:val="Emphasis"/>
              </w:rPr>
            </w:pP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vAlign w:val="top"/>
          </w:tcPr>
          <w:p w14:paraId="1EB63926" w14:textId="77777777" w:rsidR="00782FFC" w:rsidRPr="00782FFC" w:rsidRDefault="00782FFC" w:rsidP="001A739D">
            <w:pPr>
              <w:rPr>
                <w:rStyle w:val="Emphasis"/>
              </w:rPr>
            </w:pP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top"/>
          </w:tcPr>
          <w:p w14:paraId="4FBB2E83" w14:textId="77777777" w:rsidR="00782FFC" w:rsidRPr="00782FFC" w:rsidRDefault="00782FFC" w:rsidP="001A739D">
            <w:pPr>
              <w:rPr>
                <w:rStyle w:val="Emphasis"/>
              </w:rPr>
            </w:pPr>
          </w:p>
        </w:tc>
      </w:tr>
      <w:tr w:rsidR="00782FFC" w14:paraId="51BDC2FB" w14:textId="77777777" w:rsidTr="001A739D">
        <w:trPr>
          <w:trHeight w:hRule="exact" w:val="397"/>
        </w:trPr>
        <w:tc>
          <w:tcPr>
            <w:tcW w:w="956" w:type="dxa"/>
            <w:tcBorders>
              <w:top w:val="single" w:sz="4" w:space="0" w:color="auto"/>
              <w:left w:val="nil"/>
              <w:bottom w:val="nil"/>
              <w:right w:val="nil"/>
            </w:tcBorders>
            <w:shd w:val="clear" w:color="auto" w:fill="auto"/>
          </w:tcPr>
          <w:p w14:paraId="641F05E2" w14:textId="77777777" w:rsidR="00782FFC" w:rsidRPr="00EE1556" w:rsidRDefault="00782FFC" w:rsidP="001A739D">
            <w:pPr>
              <w:rPr>
                <w:sz w:val="22"/>
                <w:szCs w:val="22"/>
                <w:lang w:eastAsia="en-AU"/>
              </w:rPr>
            </w:pPr>
          </w:p>
        </w:tc>
        <w:tc>
          <w:tcPr>
            <w:tcW w:w="5587" w:type="dxa"/>
            <w:gridSpan w:val="3"/>
            <w:tcBorders>
              <w:top w:val="single" w:sz="4" w:space="0" w:color="auto"/>
              <w:left w:val="nil"/>
              <w:bottom w:val="nil"/>
              <w:right w:val="nil"/>
            </w:tcBorders>
            <w:shd w:val="clear" w:color="auto" w:fill="auto"/>
          </w:tcPr>
          <w:p w14:paraId="153195C2" w14:textId="77777777" w:rsidR="00782FFC" w:rsidRPr="00EE1556" w:rsidRDefault="00782FFC" w:rsidP="001A739D">
            <w:pPr>
              <w:rPr>
                <w:sz w:val="22"/>
                <w:szCs w:val="22"/>
                <w:lang w:eastAsia="en-AU"/>
              </w:rPr>
            </w:pPr>
          </w:p>
        </w:tc>
        <w:tc>
          <w:tcPr>
            <w:tcW w:w="1251" w:type="dxa"/>
            <w:tcBorders>
              <w:top w:val="single" w:sz="4" w:space="0" w:color="auto"/>
              <w:left w:val="nil"/>
              <w:bottom w:val="nil"/>
              <w:right w:val="single" w:sz="4" w:space="0" w:color="auto"/>
            </w:tcBorders>
            <w:shd w:val="clear" w:color="auto" w:fill="auto"/>
          </w:tcPr>
          <w:p w14:paraId="2A4AE11C" w14:textId="77777777" w:rsidR="00782FFC" w:rsidRPr="00EE1556" w:rsidRDefault="00782FFC" w:rsidP="001A739D">
            <w:pPr>
              <w:rPr>
                <w:sz w:val="22"/>
                <w:szCs w:val="22"/>
                <w:lang w:eastAsia="en-AU"/>
              </w:rPr>
            </w:pPr>
            <w:r>
              <w:rPr>
                <w:sz w:val="22"/>
                <w:szCs w:val="22"/>
                <w:lang w:eastAsia="en-AU"/>
              </w:rPr>
              <w:t>Subtotal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15AABA67" w14:textId="77777777" w:rsidR="00782FFC" w:rsidRPr="00782FFC" w:rsidRDefault="00782FFC" w:rsidP="001A739D">
            <w:pPr>
              <w:rPr>
                <w:sz w:val="22"/>
                <w:szCs w:val="22"/>
                <w:lang w:eastAsia="en-AU"/>
              </w:rPr>
            </w:pPr>
          </w:p>
        </w:tc>
      </w:tr>
      <w:tr w:rsidR="00782FFC" w14:paraId="0CDD052F" w14:textId="77777777" w:rsidTr="001A739D">
        <w:trPr>
          <w:trHeight w:hRule="exact" w:val="397"/>
        </w:trPr>
        <w:tc>
          <w:tcPr>
            <w:tcW w:w="956" w:type="dxa"/>
            <w:tcBorders>
              <w:top w:val="nil"/>
              <w:left w:val="nil"/>
              <w:bottom w:val="nil"/>
              <w:right w:val="nil"/>
            </w:tcBorders>
            <w:shd w:val="clear" w:color="auto" w:fill="auto"/>
          </w:tcPr>
          <w:p w14:paraId="77EDEE8C" w14:textId="77777777" w:rsidR="00782FFC" w:rsidRPr="00EE1556" w:rsidRDefault="00782FFC" w:rsidP="001A739D">
            <w:pPr>
              <w:rPr>
                <w:sz w:val="22"/>
                <w:szCs w:val="22"/>
                <w:lang w:eastAsia="en-AU"/>
              </w:rPr>
            </w:pPr>
          </w:p>
        </w:tc>
        <w:tc>
          <w:tcPr>
            <w:tcW w:w="5587" w:type="dxa"/>
            <w:gridSpan w:val="3"/>
            <w:tcBorders>
              <w:top w:val="nil"/>
              <w:left w:val="nil"/>
              <w:bottom w:val="nil"/>
              <w:right w:val="nil"/>
            </w:tcBorders>
            <w:shd w:val="clear" w:color="auto" w:fill="auto"/>
          </w:tcPr>
          <w:p w14:paraId="7DE5691E" w14:textId="77777777" w:rsidR="00782FFC" w:rsidRPr="00EE1556" w:rsidRDefault="00782FFC" w:rsidP="001A739D">
            <w:pPr>
              <w:rPr>
                <w:sz w:val="22"/>
                <w:szCs w:val="22"/>
                <w:lang w:eastAsia="en-AU"/>
              </w:rPr>
            </w:pPr>
          </w:p>
        </w:tc>
        <w:tc>
          <w:tcPr>
            <w:tcW w:w="1251" w:type="dxa"/>
            <w:tcBorders>
              <w:top w:val="nil"/>
              <w:left w:val="nil"/>
              <w:bottom w:val="nil"/>
              <w:right w:val="single" w:sz="4" w:space="0" w:color="auto"/>
            </w:tcBorders>
            <w:shd w:val="clear" w:color="auto" w:fill="auto"/>
          </w:tcPr>
          <w:p w14:paraId="64FE9244" w14:textId="77777777" w:rsidR="00782FFC" w:rsidRPr="00EE1556" w:rsidRDefault="00782FFC" w:rsidP="001A739D">
            <w:pPr>
              <w:rPr>
                <w:sz w:val="22"/>
                <w:szCs w:val="22"/>
                <w:lang w:eastAsia="en-AU"/>
              </w:rPr>
            </w:pPr>
            <w:r>
              <w:rPr>
                <w:sz w:val="22"/>
                <w:szCs w:val="22"/>
                <w:lang w:eastAsia="en-AU"/>
              </w:rPr>
              <w:t>GST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153E29F9" w14:textId="77777777" w:rsidR="00782FFC" w:rsidRPr="00782FFC" w:rsidRDefault="00782FFC" w:rsidP="001A739D">
            <w:pPr>
              <w:rPr>
                <w:sz w:val="22"/>
                <w:szCs w:val="22"/>
                <w:lang w:eastAsia="en-AU"/>
              </w:rPr>
            </w:pPr>
          </w:p>
        </w:tc>
      </w:tr>
      <w:tr w:rsidR="00782FFC" w14:paraId="2461F1D1" w14:textId="77777777" w:rsidTr="001A739D">
        <w:trPr>
          <w:trHeight w:hRule="exact" w:val="397"/>
        </w:trPr>
        <w:tc>
          <w:tcPr>
            <w:tcW w:w="956" w:type="dxa"/>
            <w:tcBorders>
              <w:top w:val="nil"/>
              <w:left w:val="nil"/>
              <w:bottom w:val="nil"/>
              <w:right w:val="nil"/>
            </w:tcBorders>
            <w:shd w:val="clear" w:color="auto" w:fill="auto"/>
          </w:tcPr>
          <w:p w14:paraId="161C99BE" w14:textId="77777777" w:rsidR="00782FFC" w:rsidRDefault="00782FFC" w:rsidP="001A739D">
            <w:pPr>
              <w:rPr>
                <w:sz w:val="22"/>
                <w:szCs w:val="22"/>
                <w:lang w:eastAsia="en-AU"/>
              </w:rPr>
            </w:pPr>
          </w:p>
          <w:p w14:paraId="6242D44E" w14:textId="77777777" w:rsidR="00782FFC" w:rsidRPr="00EE1556" w:rsidRDefault="00782FFC" w:rsidP="001A739D">
            <w:pPr>
              <w:rPr>
                <w:sz w:val="22"/>
                <w:szCs w:val="22"/>
                <w:lang w:eastAsia="en-AU"/>
              </w:rPr>
            </w:pPr>
          </w:p>
        </w:tc>
        <w:tc>
          <w:tcPr>
            <w:tcW w:w="5587" w:type="dxa"/>
            <w:gridSpan w:val="3"/>
            <w:tcBorders>
              <w:top w:val="nil"/>
              <w:left w:val="nil"/>
              <w:bottom w:val="nil"/>
              <w:right w:val="nil"/>
            </w:tcBorders>
            <w:shd w:val="clear" w:color="auto" w:fill="auto"/>
          </w:tcPr>
          <w:p w14:paraId="38D79CB6" w14:textId="77777777" w:rsidR="00782FFC" w:rsidRPr="00EE1556" w:rsidRDefault="00782FFC" w:rsidP="001A739D">
            <w:pPr>
              <w:rPr>
                <w:sz w:val="22"/>
                <w:szCs w:val="22"/>
                <w:lang w:eastAsia="en-AU"/>
              </w:rPr>
            </w:pPr>
          </w:p>
        </w:tc>
        <w:tc>
          <w:tcPr>
            <w:tcW w:w="1251" w:type="dxa"/>
            <w:tcBorders>
              <w:top w:val="nil"/>
              <w:left w:val="nil"/>
              <w:bottom w:val="nil"/>
              <w:right w:val="single" w:sz="4" w:space="0" w:color="auto"/>
            </w:tcBorders>
            <w:shd w:val="clear" w:color="auto" w:fill="auto"/>
          </w:tcPr>
          <w:p w14:paraId="42A3CCEE" w14:textId="77777777" w:rsidR="00782FFC" w:rsidRPr="00EE1556" w:rsidRDefault="00782FFC" w:rsidP="001A739D">
            <w:pPr>
              <w:rPr>
                <w:sz w:val="22"/>
                <w:szCs w:val="22"/>
                <w:lang w:eastAsia="en-AU"/>
              </w:rPr>
            </w:pPr>
            <w:r>
              <w:rPr>
                <w:sz w:val="22"/>
                <w:szCs w:val="22"/>
                <w:lang w:eastAsia="en-AU"/>
              </w:rPr>
              <w:t>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20F9A5FF" w14:textId="77777777" w:rsidR="00782FFC" w:rsidRPr="00782FFC" w:rsidRDefault="00782FFC" w:rsidP="001A739D">
            <w:pPr>
              <w:rPr>
                <w:rFonts w:eastAsiaTheme="minorEastAsia"/>
                <w:sz w:val="22"/>
                <w:szCs w:val="22"/>
                <w:lang w:eastAsia="en-AU"/>
              </w:rPr>
            </w:pPr>
          </w:p>
        </w:tc>
      </w:tr>
    </w:tbl>
    <w:p w14:paraId="4B3CE4E4" w14:textId="77777777" w:rsidR="004A3741" w:rsidRDefault="004A3741" w:rsidP="004A3741">
      <w:pPr>
        <w:rPr>
          <w:lang w:eastAsia="en-AU"/>
        </w:rPr>
      </w:pPr>
    </w:p>
    <w:p w14:paraId="7583CA62" w14:textId="11F5423D" w:rsidR="004A3741" w:rsidRDefault="004A3741" w:rsidP="00B42E68">
      <w:pPr>
        <w:pStyle w:val="Heading3"/>
      </w:pPr>
      <w:r>
        <w:lastRenderedPageBreak/>
        <w:t>Task</w:t>
      </w:r>
      <w:r w:rsidR="00B42E68">
        <w:t xml:space="preserve"> </w:t>
      </w:r>
      <w:r>
        <w:t xml:space="preserve">3 </w:t>
      </w:r>
      <w:r w:rsidR="00B463DE">
        <w:t>Dressing Room</w:t>
      </w:r>
    </w:p>
    <w:p w14:paraId="5BF80357" w14:textId="279C7150" w:rsidR="004A3741" w:rsidRPr="00D142D3" w:rsidRDefault="00B42E68" w:rsidP="00B42E68">
      <w:pPr>
        <w:pStyle w:val="Heading4"/>
      </w:pPr>
      <w:r>
        <w:t xml:space="preserve">Step </w:t>
      </w:r>
      <w:r w:rsidR="004A3741">
        <w:t xml:space="preserve">8 </w:t>
      </w:r>
      <w:r>
        <w:t>Presentation</w:t>
      </w:r>
    </w:p>
    <w:p w14:paraId="54A5169E" w14:textId="0DE87CC7" w:rsidR="004A3741" w:rsidRPr="00423BBA" w:rsidRDefault="004A3741" w:rsidP="004A3741">
      <w:pPr>
        <w:rPr>
          <w:sz w:val="22"/>
          <w:szCs w:val="22"/>
          <w:lang w:eastAsia="en-AU"/>
        </w:rPr>
      </w:pPr>
      <w:r w:rsidRPr="00423BBA">
        <w:rPr>
          <w:sz w:val="22"/>
          <w:szCs w:val="22"/>
          <w:lang w:eastAsia="en-AU"/>
        </w:rPr>
        <w:t xml:space="preserve">Make a presentation to an assessor in an appropriate format to include pricing and </w:t>
      </w:r>
      <w:r w:rsidR="001A739D" w:rsidRPr="00423BBA">
        <w:rPr>
          <w:sz w:val="22"/>
          <w:szCs w:val="22"/>
          <w:lang w:eastAsia="en-AU"/>
        </w:rPr>
        <w:t xml:space="preserve">confirm </w:t>
      </w:r>
      <w:r w:rsidRPr="00423BBA">
        <w:rPr>
          <w:sz w:val="22"/>
          <w:szCs w:val="22"/>
          <w:lang w:eastAsia="en-AU"/>
        </w:rPr>
        <w:t xml:space="preserve">supplier quotes along with the detail drawings and client quote for project. </w:t>
      </w:r>
    </w:p>
    <w:p w14:paraId="2B0784BC" w14:textId="77777777" w:rsidR="0014328D" w:rsidRDefault="0014328D" w:rsidP="004A3741">
      <w:pPr>
        <w:rPr>
          <w:lang w:eastAsia="en-AU"/>
        </w:rPr>
      </w:pPr>
    </w:p>
    <w:p w14:paraId="677BAFB9" w14:textId="77777777" w:rsidR="00782FFC" w:rsidRPr="00782FFC" w:rsidRDefault="00782FFC" w:rsidP="00782FFC">
      <w:pPr>
        <w:rPr>
          <w:b/>
          <w:sz w:val="48"/>
          <w:szCs w:val="48"/>
          <w:lang w:eastAsia="en-AU"/>
        </w:rPr>
      </w:pPr>
      <w:r w:rsidRPr="00782FFC">
        <w:rPr>
          <w:rFonts w:ascii="Freestyle Script" w:hAnsi="Freestyle Script"/>
          <w:b/>
          <w:sz w:val="72"/>
          <w:szCs w:val="72"/>
          <w:lang w:eastAsia="en-AU"/>
        </w:rPr>
        <w:t>Furnishings by TAFE</w:t>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rFonts w:ascii="Freestyle Script" w:hAnsi="Freestyle Script"/>
          <w:b/>
          <w:sz w:val="72"/>
          <w:szCs w:val="72"/>
          <w:lang w:eastAsia="en-AU"/>
        </w:rPr>
        <w:tab/>
      </w:r>
      <w:r w:rsidRPr="00782FFC">
        <w:rPr>
          <w:b/>
          <w:sz w:val="48"/>
          <w:szCs w:val="48"/>
          <w:lang w:eastAsia="en-AU"/>
        </w:rPr>
        <w:t>Quote</w:t>
      </w:r>
    </w:p>
    <w:tbl>
      <w:tblPr>
        <w:tblStyle w:val="TableGrid"/>
        <w:tblW w:w="0" w:type="auto"/>
        <w:tblLook w:val="04A0" w:firstRow="1" w:lastRow="0" w:firstColumn="1" w:lastColumn="0" w:noHBand="0" w:noVBand="1"/>
      </w:tblPr>
      <w:tblGrid>
        <w:gridCol w:w="956"/>
        <w:gridCol w:w="791"/>
        <w:gridCol w:w="3356"/>
        <w:gridCol w:w="1440"/>
        <w:gridCol w:w="1251"/>
        <w:gridCol w:w="728"/>
        <w:gridCol w:w="499"/>
      </w:tblGrid>
      <w:tr w:rsidR="00782FFC" w:rsidRPr="00782FFC" w14:paraId="72180E14" w14:textId="77777777" w:rsidTr="001A739D">
        <w:trPr>
          <w:gridAfter w:val="1"/>
          <w:cnfStyle w:val="100000000000" w:firstRow="1" w:lastRow="0" w:firstColumn="0" w:lastColumn="0" w:oddVBand="0" w:evenVBand="0" w:oddHBand="0" w:evenHBand="0" w:firstRowFirstColumn="0" w:firstRowLastColumn="0" w:lastRowFirstColumn="0" w:lastRowLastColumn="0"/>
          <w:wAfter w:w="499" w:type="dxa"/>
          <w:trHeight w:hRule="exact" w:val="397"/>
        </w:trPr>
        <w:tc>
          <w:tcPr>
            <w:tcW w:w="5103" w:type="dxa"/>
            <w:gridSpan w:val="3"/>
            <w:tcBorders>
              <w:top w:val="nil"/>
              <w:left w:val="nil"/>
              <w:bottom w:val="nil"/>
              <w:right w:val="nil"/>
            </w:tcBorders>
            <w:shd w:val="clear" w:color="auto" w:fill="auto"/>
          </w:tcPr>
          <w:p w14:paraId="0F112FCA" w14:textId="77777777" w:rsidR="00782FFC" w:rsidRPr="00782FFC" w:rsidRDefault="00782FFC" w:rsidP="001A739D">
            <w:pPr>
              <w:rPr>
                <w:color w:val="auto"/>
                <w:sz w:val="22"/>
                <w:szCs w:val="22"/>
                <w:lang w:eastAsia="en-AU"/>
              </w:rPr>
            </w:pPr>
          </w:p>
        </w:tc>
        <w:tc>
          <w:tcPr>
            <w:tcW w:w="3419" w:type="dxa"/>
            <w:gridSpan w:val="3"/>
            <w:tcBorders>
              <w:top w:val="nil"/>
              <w:left w:val="nil"/>
              <w:bottom w:val="nil"/>
              <w:right w:val="nil"/>
            </w:tcBorders>
            <w:shd w:val="clear" w:color="auto" w:fill="auto"/>
          </w:tcPr>
          <w:p w14:paraId="21631B39" w14:textId="77777777" w:rsidR="00782FFC" w:rsidRPr="00782FFC" w:rsidRDefault="00782FFC" w:rsidP="001A739D">
            <w:pPr>
              <w:jc w:val="right"/>
              <w:rPr>
                <w:color w:val="auto"/>
                <w:sz w:val="22"/>
                <w:szCs w:val="22"/>
                <w:lang w:eastAsia="en-AU"/>
              </w:rPr>
            </w:pPr>
            <w:r w:rsidRPr="00782FFC">
              <w:rPr>
                <w:color w:val="auto"/>
                <w:sz w:val="22"/>
                <w:szCs w:val="22"/>
                <w:lang w:eastAsia="en-AU"/>
              </w:rPr>
              <w:t xml:space="preserve">                             Quote #: </w:t>
            </w:r>
          </w:p>
        </w:tc>
      </w:tr>
      <w:tr w:rsidR="00782FFC" w:rsidRPr="00782FFC" w14:paraId="1448B7B2" w14:textId="77777777" w:rsidTr="001A739D">
        <w:trPr>
          <w:gridAfter w:val="1"/>
          <w:wAfter w:w="499" w:type="dxa"/>
          <w:trHeight w:hRule="exact" w:val="340"/>
        </w:trPr>
        <w:tc>
          <w:tcPr>
            <w:tcW w:w="5103" w:type="dxa"/>
            <w:gridSpan w:val="3"/>
            <w:tcBorders>
              <w:top w:val="nil"/>
              <w:left w:val="nil"/>
              <w:bottom w:val="nil"/>
              <w:right w:val="nil"/>
            </w:tcBorders>
          </w:tcPr>
          <w:p w14:paraId="1FE11432" w14:textId="77777777" w:rsidR="00782FFC" w:rsidRPr="00782FFC" w:rsidRDefault="00782FFC" w:rsidP="001A739D">
            <w:pPr>
              <w:rPr>
                <w:sz w:val="22"/>
                <w:szCs w:val="22"/>
                <w:lang w:eastAsia="en-AU"/>
              </w:rPr>
            </w:pPr>
            <w:r w:rsidRPr="00782FFC">
              <w:rPr>
                <w:sz w:val="22"/>
                <w:szCs w:val="22"/>
                <w:lang w:eastAsia="en-AU"/>
              </w:rPr>
              <w:t xml:space="preserve">Client Details: </w:t>
            </w:r>
          </w:p>
        </w:tc>
        <w:tc>
          <w:tcPr>
            <w:tcW w:w="3419" w:type="dxa"/>
            <w:gridSpan w:val="3"/>
            <w:tcBorders>
              <w:top w:val="nil"/>
              <w:left w:val="nil"/>
              <w:bottom w:val="nil"/>
              <w:right w:val="nil"/>
            </w:tcBorders>
          </w:tcPr>
          <w:p w14:paraId="18D0909E" w14:textId="77777777" w:rsidR="00782FFC" w:rsidRPr="00782FFC" w:rsidRDefault="00782FFC" w:rsidP="001A739D">
            <w:pPr>
              <w:jc w:val="right"/>
              <w:rPr>
                <w:sz w:val="22"/>
                <w:szCs w:val="22"/>
                <w:lang w:eastAsia="en-AU"/>
              </w:rPr>
            </w:pPr>
            <w:r w:rsidRPr="00782FFC">
              <w:rPr>
                <w:sz w:val="22"/>
                <w:szCs w:val="22"/>
                <w:lang w:eastAsia="en-AU"/>
              </w:rPr>
              <w:t xml:space="preserve">         Date :  </w:t>
            </w:r>
          </w:p>
        </w:tc>
      </w:tr>
      <w:tr w:rsidR="00782FFC" w:rsidRPr="00782FFC" w14:paraId="5603643A" w14:textId="77777777" w:rsidTr="001A739D">
        <w:trPr>
          <w:gridAfter w:val="1"/>
          <w:wAfter w:w="499" w:type="dxa"/>
          <w:trHeight w:hRule="exact" w:val="340"/>
        </w:trPr>
        <w:tc>
          <w:tcPr>
            <w:tcW w:w="1747" w:type="dxa"/>
            <w:gridSpan w:val="2"/>
            <w:tcBorders>
              <w:top w:val="nil"/>
              <w:left w:val="nil"/>
              <w:bottom w:val="nil"/>
              <w:right w:val="nil"/>
            </w:tcBorders>
          </w:tcPr>
          <w:p w14:paraId="44BBE747" w14:textId="77777777" w:rsidR="00782FFC" w:rsidRPr="00782FFC" w:rsidRDefault="00782FFC" w:rsidP="001A739D">
            <w:pPr>
              <w:rPr>
                <w:sz w:val="22"/>
                <w:szCs w:val="22"/>
                <w:lang w:eastAsia="en-AU"/>
              </w:rPr>
            </w:pPr>
            <w:r w:rsidRPr="00782FFC">
              <w:rPr>
                <w:sz w:val="22"/>
                <w:szCs w:val="22"/>
                <w:lang w:eastAsia="en-AU"/>
              </w:rPr>
              <w:t xml:space="preserve">Name: </w:t>
            </w:r>
          </w:p>
        </w:tc>
        <w:tc>
          <w:tcPr>
            <w:tcW w:w="3356" w:type="dxa"/>
            <w:tcBorders>
              <w:top w:val="nil"/>
              <w:left w:val="nil"/>
              <w:bottom w:val="nil"/>
              <w:right w:val="nil"/>
            </w:tcBorders>
          </w:tcPr>
          <w:p w14:paraId="77A470CC"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7A88326C" w14:textId="77777777" w:rsidR="00782FFC" w:rsidRPr="00782FFC" w:rsidRDefault="00782FFC" w:rsidP="001A739D">
            <w:pPr>
              <w:rPr>
                <w:sz w:val="22"/>
                <w:szCs w:val="22"/>
                <w:lang w:eastAsia="en-AU"/>
              </w:rPr>
            </w:pPr>
            <w:r w:rsidRPr="00782FFC">
              <w:rPr>
                <w:sz w:val="22"/>
                <w:szCs w:val="22"/>
                <w:lang w:eastAsia="en-AU"/>
              </w:rPr>
              <w:t>Quote Expiration Date : 01/02/2034</w:t>
            </w:r>
          </w:p>
        </w:tc>
      </w:tr>
      <w:tr w:rsidR="00782FFC" w:rsidRPr="00782FFC" w14:paraId="55D1D879" w14:textId="77777777" w:rsidTr="001A739D">
        <w:trPr>
          <w:gridAfter w:val="1"/>
          <w:wAfter w:w="499" w:type="dxa"/>
          <w:trHeight w:hRule="exact" w:val="340"/>
        </w:trPr>
        <w:tc>
          <w:tcPr>
            <w:tcW w:w="1747" w:type="dxa"/>
            <w:gridSpan w:val="2"/>
            <w:tcBorders>
              <w:top w:val="nil"/>
              <w:left w:val="nil"/>
              <w:bottom w:val="nil"/>
              <w:right w:val="nil"/>
            </w:tcBorders>
          </w:tcPr>
          <w:p w14:paraId="5B28DCCF" w14:textId="77777777" w:rsidR="00782FFC" w:rsidRPr="00782FFC" w:rsidRDefault="00782FFC" w:rsidP="001A739D">
            <w:pPr>
              <w:rPr>
                <w:sz w:val="22"/>
                <w:szCs w:val="22"/>
                <w:lang w:eastAsia="en-AU"/>
              </w:rPr>
            </w:pPr>
            <w:r w:rsidRPr="00782FFC">
              <w:rPr>
                <w:sz w:val="22"/>
                <w:szCs w:val="22"/>
                <w:lang w:eastAsia="en-AU"/>
              </w:rPr>
              <w:t>Street Address:</w:t>
            </w:r>
          </w:p>
        </w:tc>
        <w:tc>
          <w:tcPr>
            <w:tcW w:w="3356" w:type="dxa"/>
            <w:tcBorders>
              <w:top w:val="nil"/>
              <w:left w:val="nil"/>
              <w:bottom w:val="nil"/>
              <w:right w:val="nil"/>
            </w:tcBorders>
          </w:tcPr>
          <w:p w14:paraId="49ABE5F0"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62A101E0" w14:textId="77777777" w:rsidR="00782FFC" w:rsidRPr="00782FFC" w:rsidRDefault="00782FFC" w:rsidP="001A739D">
            <w:pPr>
              <w:rPr>
                <w:sz w:val="22"/>
                <w:szCs w:val="22"/>
                <w:lang w:eastAsia="en-AU"/>
              </w:rPr>
            </w:pPr>
            <w:r w:rsidRPr="00782FFC">
              <w:rPr>
                <w:sz w:val="22"/>
                <w:szCs w:val="22"/>
                <w:lang w:eastAsia="en-AU"/>
              </w:rPr>
              <w:t xml:space="preserve">Job Title :  </w:t>
            </w:r>
          </w:p>
        </w:tc>
      </w:tr>
      <w:tr w:rsidR="00782FFC" w:rsidRPr="00782FFC" w14:paraId="00E3336B" w14:textId="77777777" w:rsidTr="001A739D">
        <w:trPr>
          <w:gridAfter w:val="1"/>
          <w:wAfter w:w="499" w:type="dxa"/>
          <w:trHeight w:hRule="exact" w:val="340"/>
        </w:trPr>
        <w:tc>
          <w:tcPr>
            <w:tcW w:w="1747" w:type="dxa"/>
            <w:gridSpan w:val="2"/>
            <w:tcBorders>
              <w:top w:val="nil"/>
              <w:left w:val="nil"/>
              <w:bottom w:val="nil"/>
              <w:right w:val="nil"/>
            </w:tcBorders>
          </w:tcPr>
          <w:p w14:paraId="6E6A7B96" w14:textId="77777777" w:rsidR="00782FFC" w:rsidRPr="00782FFC" w:rsidRDefault="00782FFC" w:rsidP="001A739D">
            <w:pPr>
              <w:rPr>
                <w:sz w:val="22"/>
                <w:szCs w:val="22"/>
                <w:lang w:eastAsia="en-AU"/>
              </w:rPr>
            </w:pPr>
            <w:r w:rsidRPr="00782FFC">
              <w:rPr>
                <w:sz w:val="22"/>
                <w:szCs w:val="22"/>
                <w:lang w:eastAsia="en-AU"/>
              </w:rPr>
              <w:t>Suburb:</w:t>
            </w:r>
          </w:p>
        </w:tc>
        <w:tc>
          <w:tcPr>
            <w:tcW w:w="3356" w:type="dxa"/>
            <w:tcBorders>
              <w:top w:val="nil"/>
              <w:left w:val="nil"/>
              <w:bottom w:val="nil"/>
              <w:right w:val="nil"/>
            </w:tcBorders>
          </w:tcPr>
          <w:p w14:paraId="06141D56"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4CB618D3" w14:textId="77777777" w:rsidR="00782FFC" w:rsidRPr="00782FFC" w:rsidRDefault="00782FFC" w:rsidP="001A739D">
            <w:pPr>
              <w:rPr>
                <w:sz w:val="22"/>
                <w:szCs w:val="22"/>
                <w:lang w:eastAsia="en-AU"/>
              </w:rPr>
            </w:pPr>
            <w:r w:rsidRPr="00782FFC">
              <w:rPr>
                <w:sz w:val="22"/>
                <w:szCs w:val="22"/>
                <w:lang w:eastAsia="en-AU"/>
              </w:rPr>
              <w:t xml:space="preserve">Designer: </w:t>
            </w:r>
          </w:p>
        </w:tc>
      </w:tr>
      <w:tr w:rsidR="00782FFC" w:rsidRPr="00782FFC" w14:paraId="654BA31A" w14:textId="77777777" w:rsidTr="001A739D">
        <w:trPr>
          <w:gridAfter w:val="1"/>
          <w:wAfter w:w="499" w:type="dxa"/>
          <w:trHeight w:hRule="exact" w:val="340"/>
        </w:trPr>
        <w:tc>
          <w:tcPr>
            <w:tcW w:w="1747" w:type="dxa"/>
            <w:gridSpan w:val="2"/>
            <w:tcBorders>
              <w:top w:val="nil"/>
              <w:left w:val="nil"/>
              <w:bottom w:val="nil"/>
              <w:right w:val="nil"/>
            </w:tcBorders>
          </w:tcPr>
          <w:p w14:paraId="27383E67" w14:textId="77777777" w:rsidR="00782FFC" w:rsidRPr="00782FFC" w:rsidRDefault="00782FFC" w:rsidP="001A739D">
            <w:pPr>
              <w:rPr>
                <w:sz w:val="22"/>
                <w:szCs w:val="22"/>
                <w:lang w:eastAsia="en-AU"/>
              </w:rPr>
            </w:pPr>
            <w:r w:rsidRPr="00782FFC">
              <w:rPr>
                <w:sz w:val="22"/>
                <w:szCs w:val="22"/>
                <w:lang w:eastAsia="en-AU"/>
              </w:rPr>
              <w:t>State:</w:t>
            </w:r>
          </w:p>
        </w:tc>
        <w:tc>
          <w:tcPr>
            <w:tcW w:w="3356" w:type="dxa"/>
            <w:tcBorders>
              <w:top w:val="nil"/>
              <w:left w:val="nil"/>
              <w:bottom w:val="nil"/>
              <w:right w:val="nil"/>
            </w:tcBorders>
          </w:tcPr>
          <w:p w14:paraId="33BEC78B"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38F9E179" w14:textId="77777777" w:rsidR="00782FFC" w:rsidRPr="00782FFC" w:rsidRDefault="00782FFC" w:rsidP="001A739D">
            <w:pPr>
              <w:rPr>
                <w:sz w:val="22"/>
                <w:szCs w:val="22"/>
                <w:lang w:eastAsia="en-AU"/>
              </w:rPr>
            </w:pPr>
          </w:p>
        </w:tc>
      </w:tr>
      <w:tr w:rsidR="00782FFC" w:rsidRPr="00782FFC" w14:paraId="29768BD2" w14:textId="77777777" w:rsidTr="001A739D">
        <w:trPr>
          <w:gridAfter w:val="1"/>
          <w:wAfter w:w="499" w:type="dxa"/>
          <w:trHeight w:hRule="exact" w:val="340"/>
        </w:trPr>
        <w:tc>
          <w:tcPr>
            <w:tcW w:w="1747" w:type="dxa"/>
            <w:gridSpan w:val="2"/>
            <w:tcBorders>
              <w:top w:val="nil"/>
              <w:left w:val="nil"/>
              <w:bottom w:val="nil"/>
              <w:right w:val="nil"/>
            </w:tcBorders>
          </w:tcPr>
          <w:p w14:paraId="21BD1130" w14:textId="77777777" w:rsidR="00782FFC" w:rsidRPr="00782FFC" w:rsidRDefault="00782FFC" w:rsidP="001A739D">
            <w:pPr>
              <w:rPr>
                <w:sz w:val="22"/>
                <w:szCs w:val="22"/>
                <w:lang w:eastAsia="en-AU"/>
              </w:rPr>
            </w:pPr>
            <w:r w:rsidRPr="00782FFC">
              <w:rPr>
                <w:sz w:val="22"/>
                <w:szCs w:val="22"/>
                <w:lang w:eastAsia="en-AU"/>
              </w:rPr>
              <w:t>Phone:</w:t>
            </w:r>
          </w:p>
        </w:tc>
        <w:tc>
          <w:tcPr>
            <w:tcW w:w="3356" w:type="dxa"/>
            <w:tcBorders>
              <w:top w:val="nil"/>
              <w:left w:val="nil"/>
              <w:bottom w:val="nil"/>
              <w:right w:val="nil"/>
            </w:tcBorders>
          </w:tcPr>
          <w:p w14:paraId="6D4911C3"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273B4FF1" w14:textId="77777777" w:rsidR="00782FFC" w:rsidRPr="00782FFC" w:rsidRDefault="00782FFC" w:rsidP="001A739D">
            <w:pPr>
              <w:rPr>
                <w:sz w:val="22"/>
                <w:szCs w:val="22"/>
                <w:lang w:eastAsia="en-AU"/>
              </w:rPr>
            </w:pPr>
          </w:p>
        </w:tc>
      </w:tr>
      <w:tr w:rsidR="00782FFC" w:rsidRPr="00782FFC" w14:paraId="2FBCACFE" w14:textId="77777777" w:rsidTr="001A739D">
        <w:trPr>
          <w:gridAfter w:val="1"/>
          <w:wAfter w:w="499" w:type="dxa"/>
          <w:trHeight w:hRule="exact" w:val="340"/>
        </w:trPr>
        <w:tc>
          <w:tcPr>
            <w:tcW w:w="1747" w:type="dxa"/>
            <w:gridSpan w:val="2"/>
            <w:tcBorders>
              <w:top w:val="nil"/>
              <w:left w:val="nil"/>
              <w:bottom w:val="nil"/>
              <w:right w:val="nil"/>
            </w:tcBorders>
          </w:tcPr>
          <w:p w14:paraId="43DEC4C4" w14:textId="77777777" w:rsidR="00782FFC" w:rsidRPr="00782FFC" w:rsidRDefault="00782FFC" w:rsidP="001A739D">
            <w:pPr>
              <w:rPr>
                <w:sz w:val="22"/>
                <w:szCs w:val="22"/>
                <w:lang w:eastAsia="en-AU"/>
              </w:rPr>
            </w:pPr>
            <w:r w:rsidRPr="00782FFC">
              <w:rPr>
                <w:sz w:val="22"/>
                <w:szCs w:val="22"/>
                <w:lang w:eastAsia="en-AU"/>
              </w:rPr>
              <w:t>Email:</w:t>
            </w:r>
          </w:p>
          <w:p w14:paraId="542F65FF" w14:textId="77777777" w:rsidR="00782FFC" w:rsidRPr="00782FFC" w:rsidRDefault="00782FFC" w:rsidP="001A739D">
            <w:pPr>
              <w:rPr>
                <w:sz w:val="22"/>
                <w:szCs w:val="22"/>
                <w:lang w:eastAsia="en-AU"/>
              </w:rPr>
            </w:pPr>
          </w:p>
        </w:tc>
        <w:tc>
          <w:tcPr>
            <w:tcW w:w="3356" w:type="dxa"/>
            <w:tcBorders>
              <w:top w:val="nil"/>
              <w:left w:val="nil"/>
              <w:bottom w:val="nil"/>
              <w:right w:val="nil"/>
            </w:tcBorders>
            <w:vAlign w:val="bottom"/>
          </w:tcPr>
          <w:p w14:paraId="3968DCD3" w14:textId="77777777" w:rsidR="00782FFC" w:rsidRPr="00782FFC" w:rsidRDefault="00782FFC" w:rsidP="001A739D">
            <w:pPr>
              <w:rPr>
                <w:sz w:val="22"/>
                <w:szCs w:val="22"/>
                <w:lang w:eastAsia="en-AU"/>
              </w:rPr>
            </w:pPr>
          </w:p>
        </w:tc>
        <w:tc>
          <w:tcPr>
            <w:tcW w:w="3419" w:type="dxa"/>
            <w:gridSpan w:val="3"/>
            <w:tcBorders>
              <w:top w:val="nil"/>
              <w:left w:val="nil"/>
              <w:bottom w:val="nil"/>
              <w:right w:val="nil"/>
            </w:tcBorders>
          </w:tcPr>
          <w:p w14:paraId="06EC67CB" w14:textId="77777777" w:rsidR="00782FFC" w:rsidRPr="00782FFC" w:rsidRDefault="00782FFC" w:rsidP="001A739D">
            <w:pPr>
              <w:rPr>
                <w:sz w:val="22"/>
                <w:szCs w:val="22"/>
                <w:lang w:eastAsia="en-AU"/>
              </w:rPr>
            </w:pPr>
          </w:p>
          <w:p w14:paraId="365681C1" w14:textId="77777777" w:rsidR="00782FFC" w:rsidRPr="00782FFC" w:rsidRDefault="00782FFC" w:rsidP="001A739D">
            <w:pPr>
              <w:rPr>
                <w:sz w:val="22"/>
                <w:szCs w:val="22"/>
                <w:lang w:eastAsia="en-AU"/>
              </w:rPr>
            </w:pPr>
          </w:p>
        </w:tc>
      </w:tr>
      <w:tr w:rsidR="00782FFC" w14:paraId="204F7040" w14:textId="77777777" w:rsidTr="001A739D">
        <w:trPr>
          <w:trHeight w:hRule="exact" w:val="397"/>
        </w:trPr>
        <w:tc>
          <w:tcPr>
            <w:tcW w:w="956" w:type="dxa"/>
            <w:tcBorders>
              <w:top w:val="single" w:sz="4" w:space="0" w:color="auto"/>
              <w:left w:val="single" w:sz="4" w:space="0" w:color="auto"/>
              <w:bottom w:val="single" w:sz="4" w:space="0" w:color="auto"/>
              <w:right w:val="single" w:sz="4" w:space="0" w:color="auto"/>
            </w:tcBorders>
            <w:shd w:val="clear" w:color="auto" w:fill="auto"/>
          </w:tcPr>
          <w:p w14:paraId="74456AFB" w14:textId="77777777" w:rsidR="00782FFC" w:rsidRPr="00EE1556" w:rsidRDefault="00782FFC" w:rsidP="001A739D">
            <w:pPr>
              <w:rPr>
                <w:sz w:val="22"/>
                <w:szCs w:val="22"/>
                <w:lang w:eastAsia="en-AU"/>
              </w:rPr>
            </w:pPr>
            <w:r>
              <w:rPr>
                <w:sz w:val="22"/>
                <w:szCs w:val="22"/>
                <w:lang w:eastAsia="en-AU"/>
              </w:rPr>
              <w:t>QTY</w:t>
            </w: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tcPr>
          <w:p w14:paraId="26260FCD" w14:textId="77777777" w:rsidR="00782FFC" w:rsidRPr="00EE1556" w:rsidRDefault="00782FFC" w:rsidP="001A739D">
            <w:pPr>
              <w:rPr>
                <w:sz w:val="22"/>
                <w:szCs w:val="22"/>
                <w:lang w:eastAsia="en-AU"/>
              </w:rPr>
            </w:pPr>
            <w:r>
              <w:rPr>
                <w:sz w:val="22"/>
                <w:szCs w:val="22"/>
                <w:lang w:eastAsia="en-AU"/>
              </w:rPr>
              <w:t>Description</w:t>
            </w:r>
          </w:p>
          <w:p w14:paraId="1D39059D" w14:textId="77777777" w:rsidR="00782FFC" w:rsidRPr="00EE1556" w:rsidRDefault="00782FFC" w:rsidP="001A739D">
            <w:pPr>
              <w:rPr>
                <w:sz w:val="22"/>
                <w:szCs w:val="22"/>
                <w:lang w:eastAsia="en-AU"/>
              </w:rPr>
            </w:pPr>
            <w:r>
              <w:rPr>
                <w:sz w:val="22"/>
                <w:szCs w:val="22"/>
                <w:lang w:eastAsia="en-AU"/>
              </w:rPr>
              <w:t>Unit Price</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2F991F38" w14:textId="77777777" w:rsidR="00782FFC" w:rsidRPr="00EE1556" w:rsidRDefault="00782FFC" w:rsidP="001A739D">
            <w:pPr>
              <w:rPr>
                <w:sz w:val="22"/>
                <w:szCs w:val="22"/>
                <w:lang w:eastAsia="en-AU"/>
              </w:rPr>
            </w:pPr>
            <w:r>
              <w:rPr>
                <w:sz w:val="22"/>
                <w:szCs w:val="22"/>
                <w:lang w:eastAsia="en-AU"/>
              </w:rPr>
              <w:t>Line Total</w:t>
            </w:r>
          </w:p>
        </w:tc>
      </w:tr>
      <w:tr w:rsidR="00782FFC" w14:paraId="49988DAD" w14:textId="77777777" w:rsidTr="001A739D">
        <w:trPr>
          <w:trHeight w:hRule="exact" w:val="4468"/>
        </w:trPr>
        <w:tc>
          <w:tcPr>
            <w:tcW w:w="956" w:type="dxa"/>
            <w:tcBorders>
              <w:top w:val="single" w:sz="4" w:space="0" w:color="auto"/>
              <w:left w:val="single" w:sz="4" w:space="0" w:color="auto"/>
              <w:bottom w:val="single" w:sz="4" w:space="0" w:color="auto"/>
              <w:right w:val="single" w:sz="4" w:space="0" w:color="auto"/>
            </w:tcBorders>
            <w:shd w:val="clear" w:color="auto" w:fill="auto"/>
            <w:vAlign w:val="top"/>
          </w:tcPr>
          <w:p w14:paraId="229216FA" w14:textId="77777777" w:rsidR="00782FFC" w:rsidRPr="00782FFC" w:rsidRDefault="00782FFC" w:rsidP="001A739D">
            <w:pPr>
              <w:jc w:val="center"/>
              <w:rPr>
                <w:rStyle w:val="Emphasis"/>
              </w:rPr>
            </w:pP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vAlign w:val="top"/>
          </w:tcPr>
          <w:p w14:paraId="5988327C" w14:textId="77777777" w:rsidR="00782FFC" w:rsidRPr="00782FFC" w:rsidRDefault="00782FFC" w:rsidP="001A739D">
            <w:pPr>
              <w:rPr>
                <w:rStyle w:val="Emphasis"/>
              </w:rPr>
            </w:pP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top"/>
          </w:tcPr>
          <w:p w14:paraId="5905ABB1" w14:textId="77777777" w:rsidR="00782FFC" w:rsidRPr="00782FFC" w:rsidRDefault="00782FFC" w:rsidP="001A739D">
            <w:pPr>
              <w:rPr>
                <w:rStyle w:val="Emphasis"/>
              </w:rPr>
            </w:pPr>
          </w:p>
        </w:tc>
      </w:tr>
      <w:tr w:rsidR="00782FFC" w14:paraId="57253712" w14:textId="77777777" w:rsidTr="001A739D">
        <w:trPr>
          <w:trHeight w:hRule="exact" w:val="397"/>
        </w:trPr>
        <w:tc>
          <w:tcPr>
            <w:tcW w:w="956" w:type="dxa"/>
            <w:tcBorders>
              <w:top w:val="single" w:sz="4" w:space="0" w:color="auto"/>
              <w:left w:val="nil"/>
              <w:bottom w:val="nil"/>
              <w:right w:val="nil"/>
            </w:tcBorders>
            <w:shd w:val="clear" w:color="auto" w:fill="auto"/>
          </w:tcPr>
          <w:p w14:paraId="7C8000A8" w14:textId="77777777" w:rsidR="00782FFC" w:rsidRPr="00EE1556" w:rsidRDefault="00782FFC" w:rsidP="001A739D">
            <w:pPr>
              <w:rPr>
                <w:sz w:val="22"/>
                <w:szCs w:val="22"/>
                <w:lang w:eastAsia="en-AU"/>
              </w:rPr>
            </w:pPr>
          </w:p>
        </w:tc>
        <w:tc>
          <w:tcPr>
            <w:tcW w:w="5587" w:type="dxa"/>
            <w:gridSpan w:val="3"/>
            <w:tcBorders>
              <w:top w:val="single" w:sz="4" w:space="0" w:color="auto"/>
              <w:left w:val="nil"/>
              <w:bottom w:val="nil"/>
              <w:right w:val="nil"/>
            </w:tcBorders>
            <w:shd w:val="clear" w:color="auto" w:fill="auto"/>
          </w:tcPr>
          <w:p w14:paraId="55A632ED" w14:textId="77777777" w:rsidR="00782FFC" w:rsidRPr="00EE1556" w:rsidRDefault="00782FFC" w:rsidP="001A739D">
            <w:pPr>
              <w:rPr>
                <w:sz w:val="22"/>
                <w:szCs w:val="22"/>
                <w:lang w:eastAsia="en-AU"/>
              </w:rPr>
            </w:pPr>
          </w:p>
        </w:tc>
        <w:tc>
          <w:tcPr>
            <w:tcW w:w="1251" w:type="dxa"/>
            <w:tcBorders>
              <w:top w:val="single" w:sz="4" w:space="0" w:color="auto"/>
              <w:left w:val="nil"/>
              <w:bottom w:val="nil"/>
              <w:right w:val="single" w:sz="4" w:space="0" w:color="auto"/>
            </w:tcBorders>
            <w:shd w:val="clear" w:color="auto" w:fill="auto"/>
          </w:tcPr>
          <w:p w14:paraId="63FC9EB7" w14:textId="77777777" w:rsidR="00782FFC" w:rsidRPr="00EE1556" w:rsidRDefault="00782FFC" w:rsidP="001A739D">
            <w:pPr>
              <w:rPr>
                <w:sz w:val="22"/>
                <w:szCs w:val="22"/>
                <w:lang w:eastAsia="en-AU"/>
              </w:rPr>
            </w:pPr>
            <w:r>
              <w:rPr>
                <w:sz w:val="22"/>
                <w:szCs w:val="22"/>
                <w:lang w:eastAsia="en-AU"/>
              </w:rPr>
              <w:t>Subtotal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6D61AC8B" w14:textId="77777777" w:rsidR="00782FFC" w:rsidRPr="00782FFC" w:rsidRDefault="00782FFC" w:rsidP="001A739D">
            <w:pPr>
              <w:rPr>
                <w:sz w:val="22"/>
                <w:szCs w:val="22"/>
                <w:lang w:eastAsia="en-AU"/>
              </w:rPr>
            </w:pPr>
          </w:p>
        </w:tc>
      </w:tr>
      <w:tr w:rsidR="00782FFC" w14:paraId="0CD89417" w14:textId="77777777" w:rsidTr="001A739D">
        <w:trPr>
          <w:trHeight w:hRule="exact" w:val="397"/>
        </w:trPr>
        <w:tc>
          <w:tcPr>
            <w:tcW w:w="956" w:type="dxa"/>
            <w:tcBorders>
              <w:top w:val="nil"/>
              <w:left w:val="nil"/>
              <w:bottom w:val="nil"/>
              <w:right w:val="nil"/>
            </w:tcBorders>
            <w:shd w:val="clear" w:color="auto" w:fill="auto"/>
          </w:tcPr>
          <w:p w14:paraId="49BEA101" w14:textId="77777777" w:rsidR="00782FFC" w:rsidRPr="00EE1556" w:rsidRDefault="00782FFC" w:rsidP="001A739D">
            <w:pPr>
              <w:rPr>
                <w:sz w:val="22"/>
                <w:szCs w:val="22"/>
                <w:lang w:eastAsia="en-AU"/>
              </w:rPr>
            </w:pPr>
          </w:p>
        </w:tc>
        <w:tc>
          <w:tcPr>
            <w:tcW w:w="5587" w:type="dxa"/>
            <w:gridSpan w:val="3"/>
            <w:tcBorders>
              <w:top w:val="nil"/>
              <w:left w:val="nil"/>
              <w:bottom w:val="nil"/>
              <w:right w:val="nil"/>
            </w:tcBorders>
            <w:shd w:val="clear" w:color="auto" w:fill="auto"/>
          </w:tcPr>
          <w:p w14:paraId="313379AF" w14:textId="77777777" w:rsidR="00782FFC" w:rsidRPr="00EE1556" w:rsidRDefault="00782FFC" w:rsidP="001A739D">
            <w:pPr>
              <w:rPr>
                <w:sz w:val="22"/>
                <w:szCs w:val="22"/>
                <w:lang w:eastAsia="en-AU"/>
              </w:rPr>
            </w:pPr>
          </w:p>
        </w:tc>
        <w:tc>
          <w:tcPr>
            <w:tcW w:w="1251" w:type="dxa"/>
            <w:tcBorders>
              <w:top w:val="nil"/>
              <w:left w:val="nil"/>
              <w:bottom w:val="nil"/>
              <w:right w:val="single" w:sz="4" w:space="0" w:color="auto"/>
            </w:tcBorders>
            <w:shd w:val="clear" w:color="auto" w:fill="auto"/>
          </w:tcPr>
          <w:p w14:paraId="1ECFEBA5" w14:textId="77777777" w:rsidR="00782FFC" w:rsidRPr="00EE1556" w:rsidRDefault="00782FFC" w:rsidP="001A739D">
            <w:pPr>
              <w:rPr>
                <w:sz w:val="22"/>
                <w:szCs w:val="22"/>
                <w:lang w:eastAsia="en-AU"/>
              </w:rPr>
            </w:pPr>
            <w:r>
              <w:rPr>
                <w:sz w:val="22"/>
                <w:szCs w:val="22"/>
                <w:lang w:eastAsia="en-AU"/>
              </w:rPr>
              <w:t>GST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298FCDD8" w14:textId="77777777" w:rsidR="00782FFC" w:rsidRPr="00782FFC" w:rsidRDefault="00782FFC" w:rsidP="001A739D">
            <w:pPr>
              <w:rPr>
                <w:sz w:val="22"/>
                <w:szCs w:val="22"/>
                <w:lang w:eastAsia="en-AU"/>
              </w:rPr>
            </w:pPr>
          </w:p>
        </w:tc>
      </w:tr>
      <w:tr w:rsidR="00782FFC" w14:paraId="10C71D01" w14:textId="77777777" w:rsidTr="001A739D">
        <w:trPr>
          <w:trHeight w:hRule="exact" w:val="397"/>
        </w:trPr>
        <w:tc>
          <w:tcPr>
            <w:tcW w:w="956" w:type="dxa"/>
            <w:tcBorders>
              <w:top w:val="nil"/>
              <w:left w:val="nil"/>
              <w:bottom w:val="nil"/>
              <w:right w:val="nil"/>
            </w:tcBorders>
            <w:shd w:val="clear" w:color="auto" w:fill="auto"/>
          </w:tcPr>
          <w:p w14:paraId="6BB5E7CE" w14:textId="77777777" w:rsidR="00782FFC" w:rsidRDefault="00782FFC" w:rsidP="001A739D">
            <w:pPr>
              <w:rPr>
                <w:sz w:val="22"/>
                <w:szCs w:val="22"/>
                <w:lang w:eastAsia="en-AU"/>
              </w:rPr>
            </w:pPr>
          </w:p>
          <w:p w14:paraId="3C8AC58B" w14:textId="77777777" w:rsidR="00782FFC" w:rsidRPr="00EE1556" w:rsidRDefault="00782FFC" w:rsidP="001A739D">
            <w:pPr>
              <w:rPr>
                <w:sz w:val="22"/>
                <w:szCs w:val="22"/>
                <w:lang w:eastAsia="en-AU"/>
              </w:rPr>
            </w:pPr>
          </w:p>
        </w:tc>
        <w:tc>
          <w:tcPr>
            <w:tcW w:w="5587" w:type="dxa"/>
            <w:gridSpan w:val="3"/>
            <w:tcBorders>
              <w:top w:val="nil"/>
              <w:left w:val="nil"/>
              <w:bottom w:val="nil"/>
              <w:right w:val="nil"/>
            </w:tcBorders>
            <w:shd w:val="clear" w:color="auto" w:fill="auto"/>
          </w:tcPr>
          <w:p w14:paraId="32C93B24" w14:textId="77777777" w:rsidR="00782FFC" w:rsidRPr="00EE1556" w:rsidRDefault="00782FFC" w:rsidP="001A739D">
            <w:pPr>
              <w:rPr>
                <w:sz w:val="22"/>
                <w:szCs w:val="22"/>
                <w:lang w:eastAsia="en-AU"/>
              </w:rPr>
            </w:pPr>
          </w:p>
        </w:tc>
        <w:tc>
          <w:tcPr>
            <w:tcW w:w="1251" w:type="dxa"/>
            <w:tcBorders>
              <w:top w:val="nil"/>
              <w:left w:val="nil"/>
              <w:bottom w:val="nil"/>
              <w:right w:val="single" w:sz="4" w:space="0" w:color="auto"/>
            </w:tcBorders>
            <w:shd w:val="clear" w:color="auto" w:fill="auto"/>
          </w:tcPr>
          <w:p w14:paraId="6CEE9F27" w14:textId="77777777" w:rsidR="00782FFC" w:rsidRPr="00EE1556" w:rsidRDefault="00782FFC" w:rsidP="001A739D">
            <w:pPr>
              <w:rPr>
                <w:sz w:val="22"/>
                <w:szCs w:val="22"/>
                <w:lang w:eastAsia="en-AU"/>
              </w:rPr>
            </w:pPr>
            <w:r>
              <w:rPr>
                <w:sz w:val="22"/>
                <w:szCs w:val="22"/>
                <w:lang w:eastAsia="en-AU"/>
              </w:rPr>
              <w:t>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195C9B86" w14:textId="77777777" w:rsidR="00782FFC" w:rsidRPr="00782FFC" w:rsidRDefault="00782FFC" w:rsidP="001A739D">
            <w:pPr>
              <w:rPr>
                <w:rFonts w:eastAsiaTheme="minorEastAsia"/>
                <w:sz w:val="22"/>
                <w:szCs w:val="22"/>
                <w:lang w:eastAsia="en-AU"/>
              </w:rPr>
            </w:pPr>
          </w:p>
        </w:tc>
      </w:tr>
    </w:tbl>
    <w:p w14:paraId="0D814F3B" w14:textId="77777777" w:rsidR="004A3741" w:rsidRDefault="004A3741" w:rsidP="004A3741">
      <w:pPr>
        <w:rPr>
          <w:lang w:eastAsia="en-AU"/>
        </w:rPr>
      </w:pPr>
    </w:p>
    <w:p w14:paraId="34C952BE" w14:textId="77777777" w:rsidR="004A3741" w:rsidRPr="006B423C" w:rsidRDefault="004A3741" w:rsidP="004A3741">
      <w:pPr>
        <w:rPr>
          <w:lang w:eastAsia="en-AU"/>
        </w:rPr>
        <w:sectPr w:rsidR="004A3741" w:rsidRPr="006B423C" w:rsidSect="00A77398">
          <w:pgSz w:w="11906" w:h="16838"/>
          <w:pgMar w:top="1418" w:right="1418" w:bottom="1418" w:left="1418" w:header="567" w:footer="454" w:gutter="0"/>
          <w:cols w:space="4253"/>
          <w:docGrid w:linePitch="360"/>
        </w:sectPr>
      </w:pPr>
    </w:p>
    <w:p w14:paraId="2A780FBC" w14:textId="77777777" w:rsidR="004A3741" w:rsidRDefault="004A3741" w:rsidP="00C13483">
      <w:pPr>
        <w:pStyle w:val="Heading1"/>
      </w:pPr>
      <w:r>
        <w:lastRenderedPageBreak/>
        <w:t>Part 3: Assessment Checklist</w:t>
      </w:r>
    </w:p>
    <w:p w14:paraId="60CD26DA" w14:textId="2C4FD68A" w:rsidR="004A3741" w:rsidRDefault="004A3741" w:rsidP="004A3741">
      <w:pPr>
        <w:tabs>
          <w:tab w:val="clear" w:pos="284"/>
          <w:tab w:val="left" w:pos="720"/>
        </w:tabs>
        <w:spacing w:before="0" w:after="200" w:line="276" w:lineRule="auto"/>
      </w:pPr>
      <w:r>
        <w:t>The student’s copy of the Assessment Checklist will be used by you to capture evidence of their performance in Part 1 Product. This checklist outlines all the required criteria you will be marking the student on in the completion of their product. All criteria must be met. The following checklist contains benchmark responses for you to use when assessing to ensure reliability of judgement. You may ask questions during the demonstration or if appropriate directly after the assessment has been completed noting that both the question and student response needs to be captured on the che</w:t>
      </w:r>
      <w:r w:rsidR="009731B1">
        <w:t>cklist.</w:t>
      </w:r>
    </w:p>
    <w:p w14:paraId="0DE628FA" w14:textId="78D92AA9" w:rsidR="009731B1" w:rsidRDefault="009731B1" w:rsidP="009731B1">
      <w:pPr>
        <w:pStyle w:val="Caption"/>
        <w:spacing w:before="0" w:after="0"/>
        <w:rPr>
          <w:lang w:eastAsia="en-AU"/>
        </w:rPr>
      </w:pPr>
      <w:bookmarkStart w:id="3" w:name="_GoBack"/>
      <w:r w:rsidRPr="00054742">
        <w:t xml:space="preserve">Table </w:t>
      </w:r>
      <w:r w:rsidRPr="00054742">
        <w:fldChar w:fldCharType="begin"/>
      </w:r>
      <w:r w:rsidRPr="00054742">
        <w:instrText xml:space="preserve"> SEQ Table \* ARABIC </w:instrText>
      </w:r>
      <w:r w:rsidRPr="00054742">
        <w:fldChar w:fldCharType="separate"/>
      </w:r>
      <w:r>
        <w:rPr>
          <w:noProof/>
        </w:rPr>
        <w:t>23</w:t>
      </w:r>
      <w:r w:rsidRPr="00054742">
        <w:fldChar w:fldCharType="end"/>
      </w:r>
      <w:r w:rsidRPr="00054742">
        <w:t xml:space="preserve"> </w:t>
      </w:r>
      <w:r w:rsidRPr="009731B1">
        <w:t>Assessment Checklist</w:t>
      </w:r>
    </w:p>
    <w:tbl>
      <w:tblPr>
        <w:tblStyle w:val="TableGrid10"/>
        <w:tblW w:w="5271" w:type="pct"/>
        <w:tblInd w:w="-572" w:type="dxa"/>
        <w:tblBorders>
          <w:top w:val="single" w:sz="4" w:space="0" w:color="2D739F"/>
          <w:left w:val="single" w:sz="4" w:space="0" w:color="2D739F"/>
          <w:bottom w:val="single" w:sz="4" w:space="0" w:color="2D739F"/>
          <w:right w:val="single" w:sz="4" w:space="0" w:color="2D739F"/>
          <w:insideH w:val="single" w:sz="4" w:space="0" w:color="2D739F"/>
          <w:insideV w:val="single" w:sz="4" w:space="0" w:color="2D739F"/>
        </w:tblBorders>
        <w:tblLayout w:type="fixed"/>
        <w:tblLook w:val="04A0" w:firstRow="1" w:lastRow="0" w:firstColumn="1" w:lastColumn="0" w:noHBand="0" w:noVBand="1"/>
        <w:tblDescription w:val="Assessment instructions"/>
      </w:tblPr>
      <w:tblGrid>
        <w:gridCol w:w="850"/>
        <w:gridCol w:w="5387"/>
        <w:gridCol w:w="569"/>
        <w:gridCol w:w="708"/>
        <w:gridCol w:w="708"/>
        <w:gridCol w:w="4820"/>
        <w:gridCol w:w="1699"/>
        <w:gridCol w:w="9"/>
      </w:tblGrid>
      <w:tr w:rsidR="004A3741" w:rsidRPr="00611006" w14:paraId="41F6B1B1" w14:textId="77777777" w:rsidTr="00A77398">
        <w:trPr>
          <w:cnfStyle w:val="100000000000" w:firstRow="1" w:lastRow="0" w:firstColumn="0" w:lastColumn="0" w:oddVBand="0" w:evenVBand="0" w:oddHBand="0" w:evenHBand="0" w:firstRowFirstColumn="0" w:firstRowLastColumn="0" w:lastRowFirstColumn="0" w:lastRowLastColumn="0"/>
          <w:cantSplit w:val="0"/>
          <w:tblHeader/>
        </w:trPr>
        <w:tc>
          <w:tcPr>
            <w:tcW w:w="288" w:type="pct"/>
            <w:vAlign w:val="top"/>
          </w:tcPr>
          <w:bookmarkEnd w:id="3"/>
          <w:p w14:paraId="39586EC2" w14:textId="77777777" w:rsidR="004A3741" w:rsidRPr="00611006" w:rsidRDefault="004A3741" w:rsidP="00A77398">
            <w:pPr>
              <w:rPr>
                <w:szCs w:val="24"/>
                <w:lang w:eastAsia="en-AU"/>
              </w:rPr>
            </w:pPr>
            <w:r w:rsidRPr="00611006">
              <w:rPr>
                <w:szCs w:val="24"/>
                <w:lang w:eastAsia="en-AU"/>
              </w:rPr>
              <w:t>TASK</w:t>
            </w:r>
          </w:p>
        </w:tc>
        <w:tc>
          <w:tcPr>
            <w:tcW w:w="1826" w:type="pct"/>
            <w:vAlign w:val="top"/>
          </w:tcPr>
          <w:p w14:paraId="109DE218" w14:textId="77777777" w:rsidR="004A3741" w:rsidRPr="00611006" w:rsidRDefault="004A3741" w:rsidP="00A77398">
            <w:pPr>
              <w:rPr>
                <w:b w:val="0"/>
                <w:szCs w:val="24"/>
                <w:lang w:eastAsia="en-AU"/>
              </w:rPr>
            </w:pPr>
            <w:r w:rsidRPr="00611006">
              <w:rPr>
                <w:szCs w:val="24"/>
                <w:lang w:eastAsia="en-AU"/>
              </w:rPr>
              <w:t>Steps instructions</w:t>
            </w:r>
          </w:p>
        </w:tc>
        <w:tc>
          <w:tcPr>
            <w:tcW w:w="193" w:type="pct"/>
          </w:tcPr>
          <w:p w14:paraId="13F76F7D" w14:textId="77777777" w:rsidR="004A3741" w:rsidRPr="00611006" w:rsidRDefault="004A3741" w:rsidP="00A77398">
            <w:pPr>
              <w:jc w:val="center"/>
              <w:rPr>
                <w:szCs w:val="24"/>
                <w:lang w:eastAsia="en-AU"/>
              </w:rPr>
            </w:pPr>
            <w:r w:rsidRPr="00611006">
              <w:rPr>
                <w:szCs w:val="24"/>
                <w:lang w:eastAsia="en-AU"/>
              </w:rPr>
              <w:t>S</w:t>
            </w:r>
          </w:p>
        </w:tc>
        <w:tc>
          <w:tcPr>
            <w:tcW w:w="240" w:type="pct"/>
          </w:tcPr>
          <w:p w14:paraId="167CCDCD" w14:textId="77777777" w:rsidR="004A3741" w:rsidRPr="00611006" w:rsidRDefault="004A3741" w:rsidP="00A77398">
            <w:pPr>
              <w:jc w:val="center"/>
              <w:rPr>
                <w:szCs w:val="24"/>
                <w:lang w:eastAsia="en-AU"/>
              </w:rPr>
            </w:pPr>
            <w:r w:rsidRPr="00611006">
              <w:rPr>
                <w:szCs w:val="24"/>
                <w:lang w:eastAsia="en-AU"/>
              </w:rPr>
              <w:t>U/S</w:t>
            </w:r>
          </w:p>
        </w:tc>
        <w:tc>
          <w:tcPr>
            <w:tcW w:w="240" w:type="pct"/>
          </w:tcPr>
          <w:p w14:paraId="4CEFFE93" w14:textId="77777777" w:rsidR="004A3741" w:rsidRPr="00611006" w:rsidRDefault="004A3741" w:rsidP="00A77398">
            <w:pPr>
              <w:rPr>
                <w:szCs w:val="24"/>
                <w:lang w:eastAsia="en-AU"/>
              </w:rPr>
            </w:pPr>
            <w:r w:rsidRPr="00611006">
              <w:rPr>
                <w:szCs w:val="24"/>
                <w:lang w:eastAsia="en-AU"/>
              </w:rPr>
              <w:t>Date</w:t>
            </w:r>
          </w:p>
        </w:tc>
        <w:tc>
          <w:tcPr>
            <w:tcW w:w="1634" w:type="pct"/>
          </w:tcPr>
          <w:p w14:paraId="2E0623B9" w14:textId="77777777" w:rsidR="004A3741" w:rsidRPr="00611006" w:rsidRDefault="004A3741" w:rsidP="00A77398">
            <w:pPr>
              <w:rPr>
                <w:szCs w:val="24"/>
                <w:lang w:eastAsia="en-AU"/>
              </w:rPr>
            </w:pPr>
            <w:r w:rsidRPr="00611006">
              <w:rPr>
                <w:szCs w:val="24"/>
                <w:lang w:eastAsia="en-AU"/>
              </w:rPr>
              <w:t>Assessor Comments</w:t>
            </w:r>
          </w:p>
        </w:tc>
        <w:tc>
          <w:tcPr>
            <w:tcW w:w="579" w:type="pct"/>
            <w:gridSpan w:val="2"/>
          </w:tcPr>
          <w:p w14:paraId="3C952D46" w14:textId="457104BD" w:rsidR="004A3741" w:rsidRPr="00611006" w:rsidRDefault="00337151" w:rsidP="00337151">
            <w:pPr>
              <w:rPr>
                <w:szCs w:val="24"/>
                <w:lang w:eastAsia="en-AU"/>
              </w:rPr>
            </w:pPr>
            <w:r w:rsidRPr="00611006">
              <w:rPr>
                <w:szCs w:val="24"/>
                <w:lang w:eastAsia="en-AU"/>
              </w:rPr>
              <w:t>Unit Number</w:t>
            </w:r>
          </w:p>
        </w:tc>
      </w:tr>
      <w:tr w:rsidR="004A3741" w:rsidRPr="00611006" w14:paraId="5E9EF0DA" w14:textId="77777777" w:rsidTr="00A77398">
        <w:trPr>
          <w:trHeight w:val="20"/>
        </w:trPr>
        <w:tc>
          <w:tcPr>
            <w:tcW w:w="288" w:type="pct"/>
            <w:vMerge w:val="restart"/>
            <w:vAlign w:val="top"/>
          </w:tcPr>
          <w:p w14:paraId="300BB648" w14:textId="77777777" w:rsidR="004A3741" w:rsidRPr="00611006" w:rsidRDefault="004A3741" w:rsidP="00A77398">
            <w:pPr>
              <w:rPr>
                <w:b/>
                <w:szCs w:val="24"/>
                <w:lang w:eastAsia="en-AU"/>
              </w:rPr>
            </w:pPr>
            <w:r w:rsidRPr="00611006">
              <w:rPr>
                <w:b/>
                <w:szCs w:val="24"/>
                <w:lang w:eastAsia="en-AU"/>
              </w:rPr>
              <w:t>1</w:t>
            </w:r>
          </w:p>
          <w:p w14:paraId="4C5CBFF9" w14:textId="77777777" w:rsidR="004A3741" w:rsidRPr="00611006" w:rsidRDefault="004A3741" w:rsidP="00A77398">
            <w:pPr>
              <w:rPr>
                <w:b/>
                <w:szCs w:val="24"/>
                <w:lang w:eastAsia="en-AU"/>
              </w:rPr>
            </w:pPr>
          </w:p>
        </w:tc>
        <w:tc>
          <w:tcPr>
            <w:tcW w:w="1826" w:type="pct"/>
            <w:vAlign w:val="top"/>
          </w:tcPr>
          <w:p w14:paraId="1D3D88CE" w14:textId="4305607B" w:rsidR="004A3741" w:rsidRPr="00611006" w:rsidRDefault="006966D9" w:rsidP="00003875">
            <w:pPr>
              <w:pStyle w:val="ListParagraph"/>
              <w:numPr>
                <w:ilvl w:val="0"/>
                <w:numId w:val="7"/>
              </w:numPr>
              <w:ind w:left="335" w:hanging="284"/>
              <w:rPr>
                <w:i/>
                <w:szCs w:val="24"/>
                <w:lang w:eastAsia="en-AU"/>
              </w:rPr>
            </w:pPr>
            <w:r w:rsidRPr="00611006">
              <w:rPr>
                <w:szCs w:val="24"/>
                <w:lang w:eastAsia="en-AU"/>
              </w:rPr>
              <w:t>You will review the Project and design brief then prepare a freehand sketch in an isometric view of the project.</w:t>
            </w:r>
          </w:p>
        </w:tc>
        <w:sdt>
          <w:sdtPr>
            <w:rPr>
              <w:szCs w:val="24"/>
              <w:lang w:eastAsia="en-AU"/>
            </w:rPr>
            <w:id w:val="90442592"/>
            <w14:checkbox>
              <w14:checked w14:val="0"/>
              <w14:checkedState w14:val="2612" w14:font="MS Gothic"/>
              <w14:uncheckedState w14:val="2610" w14:font="MS Gothic"/>
            </w14:checkbox>
          </w:sdtPr>
          <w:sdtContent>
            <w:tc>
              <w:tcPr>
                <w:tcW w:w="193" w:type="pct"/>
              </w:tcPr>
              <w:p w14:paraId="5CB5F60A" w14:textId="77777777" w:rsidR="004A3741" w:rsidRPr="00611006" w:rsidRDefault="004A3741" w:rsidP="00A77398">
                <w:pPr>
                  <w:rPr>
                    <w:szCs w:val="24"/>
                    <w:lang w:eastAsia="en-AU"/>
                  </w:rPr>
                </w:pPr>
                <w:r w:rsidRPr="00611006">
                  <w:rPr>
                    <w:rFonts w:ascii="MS Gothic" w:eastAsia="MS Gothic" w:hAnsi="MS Gothic" w:hint="eastAsia"/>
                    <w:szCs w:val="24"/>
                    <w:lang w:eastAsia="en-AU"/>
                  </w:rPr>
                  <w:t>☐</w:t>
                </w:r>
              </w:p>
            </w:tc>
          </w:sdtContent>
        </w:sdt>
        <w:sdt>
          <w:sdtPr>
            <w:rPr>
              <w:szCs w:val="24"/>
              <w:lang w:eastAsia="en-AU"/>
            </w:rPr>
            <w:id w:val="1325314629"/>
            <w14:checkbox>
              <w14:checked w14:val="0"/>
              <w14:checkedState w14:val="2612" w14:font="MS Gothic"/>
              <w14:uncheckedState w14:val="2610" w14:font="MS Gothic"/>
            </w14:checkbox>
          </w:sdtPr>
          <w:sdtContent>
            <w:tc>
              <w:tcPr>
                <w:tcW w:w="240" w:type="pct"/>
              </w:tcPr>
              <w:p w14:paraId="4BACC81B" w14:textId="77777777" w:rsidR="004A3741" w:rsidRPr="00611006" w:rsidRDefault="004A3741" w:rsidP="00A77398">
                <w:pPr>
                  <w:rPr>
                    <w:szCs w:val="24"/>
                    <w:lang w:eastAsia="en-AU"/>
                  </w:rPr>
                </w:pPr>
                <w:r w:rsidRPr="00611006">
                  <w:rPr>
                    <w:rFonts w:ascii="MS Gothic" w:eastAsia="MS Gothic" w:hAnsi="MS Gothic" w:hint="eastAsia"/>
                    <w:szCs w:val="24"/>
                    <w:lang w:eastAsia="en-AU"/>
                  </w:rPr>
                  <w:t>☐</w:t>
                </w:r>
              </w:p>
            </w:tc>
          </w:sdtContent>
        </w:sdt>
        <w:tc>
          <w:tcPr>
            <w:tcW w:w="240" w:type="pct"/>
          </w:tcPr>
          <w:p w14:paraId="3E8591EB" w14:textId="77777777" w:rsidR="004A3741" w:rsidRPr="00611006" w:rsidRDefault="004A3741" w:rsidP="00A77398">
            <w:pPr>
              <w:rPr>
                <w:szCs w:val="24"/>
                <w:lang w:eastAsia="en-AU"/>
              </w:rPr>
            </w:pPr>
          </w:p>
        </w:tc>
        <w:tc>
          <w:tcPr>
            <w:tcW w:w="1634" w:type="pct"/>
          </w:tcPr>
          <w:p w14:paraId="253BC39B" w14:textId="2F77991B" w:rsidR="004A3741" w:rsidRPr="00611006" w:rsidRDefault="004A3741" w:rsidP="00A77398">
            <w:pPr>
              <w:rPr>
                <w:i/>
                <w:szCs w:val="24"/>
                <w:lang w:eastAsia="en-AU"/>
              </w:rPr>
            </w:pPr>
          </w:p>
        </w:tc>
        <w:tc>
          <w:tcPr>
            <w:tcW w:w="579" w:type="pct"/>
            <w:gridSpan w:val="2"/>
          </w:tcPr>
          <w:p w14:paraId="00CBE5FB" w14:textId="77777777" w:rsidR="004A3741" w:rsidRPr="00611006" w:rsidRDefault="004A3741" w:rsidP="00A77398">
            <w:pPr>
              <w:rPr>
                <w:szCs w:val="24"/>
              </w:rPr>
            </w:pPr>
            <w:r w:rsidRPr="00611006">
              <w:rPr>
                <w:szCs w:val="24"/>
              </w:rPr>
              <w:t xml:space="preserve">MSFKB3010 </w:t>
            </w:r>
          </w:p>
          <w:p w14:paraId="29428B67" w14:textId="77777777" w:rsidR="004A3741" w:rsidRPr="00611006" w:rsidRDefault="004A3741" w:rsidP="00A77398">
            <w:pPr>
              <w:rPr>
                <w:szCs w:val="24"/>
              </w:rPr>
            </w:pPr>
            <w:r w:rsidRPr="00611006">
              <w:rPr>
                <w:szCs w:val="24"/>
              </w:rPr>
              <w:t xml:space="preserve"> MSFKB4011 </w:t>
            </w:r>
          </w:p>
          <w:p w14:paraId="78EAB141" w14:textId="11195778" w:rsidR="004A3741" w:rsidRPr="00611006" w:rsidRDefault="004A3741" w:rsidP="00A77398">
            <w:pPr>
              <w:rPr>
                <w:szCs w:val="24"/>
                <w:lang w:eastAsia="en-AU"/>
              </w:rPr>
            </w:pPr>
          </w:p>
        </w:tc>
      </w:tr>
      <w:tr w:rsidR="004A3741" w:rsidRPr="00611006" w14:paraId="572AA251" w14:textId="77777777" w:rsidTr="00A77398">
        <w:trPr>
          <w:trHeight w:val="20"/>
        </w:trPr>
        <w:tc>
          <w:tcPr>
            <w:tcW w:w="288" w:type="pct"/>
            <w:vMerge/>
            <w:vAlign w:val="top"/>
          </w:tcPr>
          <w:p w14:paraId="128AC286" w14:textId="77777777" w:rsidR="004A3741" w:rsidRPr="00611006" w:rsidRDefault="004A3741" w:rsidP="00A77398">
            <w:pPr>
              <w:rPr>
                <w:b/>
                <w:szCs w:val="24"/>
                <w:lang w:eastAsia="en-AU"/>
              </w:rPr>
            </w:pPr>
          </w:p>
        </w:tc>
        <w:tc>
          <w:tcPr>
            <w:tcW w:w="1826" w:type="pct"/>
            <w:vAlign w:val="top"/>
          </w:tcPr>
          <w:p w14:paraId="12C54771" w14:textId="5E4AB0A3" w:rsidR="006966D9" w:rsidRPr="00611006" w:rsidRDefault="006966D9" w:rsidP="006966D9">
            <w:pPr>
              <w:pStyle w:val="ListParagraph"/>
              <w:numPr>
                <w:ilvl w:val="0"/>
                <w:numId w:val="7"/>
              </w:numPr>
              <w:tabs>
                <w:tab w:val="clear" w:pos="284"/>
                <w:tab w:val="left" w:pos="347"/>
              </w:tabs>
              <w:ind w:left="314" w:hanging="283"/>
              <w:rPr>
                <w:szCs w:val="24"/>
              </w:rPr>
            </w:pPr>
            <w:r w:rsidRPr="00611006">
              <w:rPr>
                <w:szCs w:val="24"/>
              </w:rPr>
              <w:t>A. You will determine and document the design parameters and project requirements in the Design Parameters table.</w:t>
            </w:r>
          </w:p>
          <w:p w14:paraId="15CEB258" w14:textId="38E786D9" w:rsidR="006966D9" w:rsidRPr="00611006" w:rsidRDefault="006966D9" w:rsidP="006966D9">
            <w:pPr>
              <w:pStyle w:val="ListParagraph"/>
              <w:tabs>
                <w:tab w:val="clear" w:pos="284"/>
                <w:tab w:val="left" w:pos="442"/>
              </w:tabs>
              <w:ind w:left="456"/>
              <w:rPr>
                <w:szCs w:val="24"/>
              </w:rPr>
            </w:pPr>
          </w:p>
          <w:p w14:paraId="34E1F57E" w14:textId="77777777" w:rsidR="006966D9" w:rsidRPr="00611006" w:rsidRDefault="006966D9" w:rsidP="006966D9">
            <w:pPr>
              <w:pStyle w:val="ListParagraph"/>
              <w:tabs>
                <w:tab w:val="clear" w:pos="284"/>
                <w:tab w:val="left" w:pos="442"/>
              </w:tabs>
              <w:ind w:left="335"/>
              <w:rPr>
                <w:szCs w:val="24"/>
              </w:rPr>
            </w:pPr>
            <w:r w:rsidRPr="00611006">
              <w:rPr>
                <w:szCs w:val="24"/>
              </w:rPr>
              <w:t>B. You will determine which items from the design brief could include different options or preferences and document in Confirm Client Preferences table.</w:t>
            </w:r>
          </w:p>
          <w:p w14:paraId="5B93C035" w14:textId="77777777" w:rsidR="006966D9" w:rsidRPr="00611006" w:rsidRDefault="006966D9" w:rsidP="006966D9">
            <w:pPr>
              <w:pStyle w:val="ListParagraph"/>
              <w:tabs>
                <w:tab w:val="clear" w:pos="284"/>
                <w:tab w:val="left" w:pos="442"/>
              </w:tabs>
              <w:ind w:left="335"/>
              <w:rPr>
                <w:szCs w:val="24"/>
              </w:rPr>
            </w:pPr>
          </w:p>
          <w:p w14:paraId="4E419E80" w14:textId="77777777" w:rsidR="006966D9" w:rsidRPr="00611006" w:rsidRDefault="006966D9" w:rsidP="006966D9">
            <w:pPr>
              <w:pStyle w:val="ListParagraph"/>
              <w:tabs>
                <w:tab w:val="clear" w:pos="284"/>
                <w:tab w:val="left" w:pos="442"/>
              </w:tabs>
              <w:ind w:left="335"/>
              <w:rPr>
                <w:szCs w:val="24"/>
              </w:rPr>
            </w:pPr>
            <w:r w:rsidRPr="00611006">
              <w:rPr>
                <w:szCs w:val="24"/>
              </w:rPr>
              <w:t xml:space="preserve">C. </w:t>
            </w:r>
            <w:r w:rsidRPr="00611006">
              <w:rPr>
                <w:rFonts w:ascii="Calibri" w:eastAsia="Calibri" w:hAnsi="Calibri" w:cs="Calibri"/>
                <w:szCs w:val="24"/>
              </w:rPr>
              <w:t>You will be holding a professional discussion with the client (your assessor). You will outline for them the items that you have indicated have Options associated with them, and ask the client to clarify their requirements so you can document and confirm their responses.</w:t>
            </w:r>
          </w:p>
          <w:p w14:paraId="149DCA43" w14:textId="4429CDB4" w:rsidR="004A3741" w:rsidRPr="00611006" w:rsidRDefault="004A3741" w:rsidP="00F24E01">
            <w:pPr>
              <w:pStyle w:val="ListParagraph"/>
              <w:tabs>
                <w:tab w:val="clear" w:pos="284"/>
                <w:tab w:val="left" w:pos="442"/>
              </w:tabs>
              <w:ind w:left="335"/>
              <w:rPr>
                <w:i/>
                <w:szCs w:val="24"/>
              </w:rPr>
            </w:pPr>
          </w:p>
        </w:tc>
        <w:sdt>
          <w:sdtPr>
            <w:rPr>
              <w:szCs w:val="24"/>
              <w:lang w:eastAsia="en-AU"/>
            </w:rPr>
            <w:id w:val="1687018002"/>
            <w14:checkbox>
              <w14:checked w14:val="0"/>
              <w14:checkedState w14:val="2612" w14:font="MS Gothic"/>
              <w14:uncheckedState w14:val="2610" w14:font="MS Gothic"/>
            </w14:checkbox>
          </w:sdtPr>
          <w:sdtContent>
            <w:tc>
              <w:tcPr>
                <w:tcW w:w="193" w:type="pct"/>
              </w:tcPr>
              <w:p w14:paraId="0465315A"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281682240"/>
            <w14:checkbox>
              <w14:checked w14:val="0"/>
              <w14:checkedState w14:val="2612" w14:font="MS Gothic"/>
              <w14:uncheckedState w14:val="2610" w14:font="MS Gothic"/>
            </w14:checkbox>
          </w:sdtPr>
          <w:sdtContent>
            <w:tc>
              <w:tcPr>
                <w:tcW w:w="240" w:type="pct"/>
              </w:tcPr>
              <w:p w14:paraId="39230856"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10039F64" w14:textId="77777777" w:rsidR="004A3741" w:rsidRPr="00611006" w:rsidRDefault="004A3741" w:rsidP="00A77398">
            <w:pPr>
              <w:rPr>
                <w:i/>
                <w:szCs w:val="24"/>
                <w:lang w:eastAsia="en-AU"/>
              </w:rPr>
            </w:pPr>
          </w:p>
        </w:tc>
        <w:tc>
          <w:tcPr>
            <w:tcW w:w="1634" w:type="pct"/>
          </w:tcPr>
          <w:p w14:paraId="70553BAB" w14:textId="39744D2D" w:rsidR="004A3741" w:rsidRPr="00611006" w:rsidRDefault="004A3741" w:rsidP="00A77398">
            <w:pPr>
              <w:rPr>
                <w:i/>
                <w:szCs w:val="24"/>
                <w:lang w:eastAsia="en-AU"/>
              </w:rPr>
            </w:pPr>
          </w:p>
        </w:tc>
        <w:tc>
          <w:tcPr>
            <w:tcW w:w="579" w:type="pct"/>
            <w:gridSpan w:val="2"/>
          </w:tcPr>
          <w:p w14:paraId="10DF0DAE" w14:textId="77777777" w:rsidR="004A3741" w:rsidRPr="00611006" w:rsidRDefault="004A3741" w:rsidP="00A77398">
            <w:pPr>
              <w:rPr>
                <w:szCs w:val="24"/>
              </w:rPr>
            </w:pPr>
            <w:r w:rsidRPr="00611006">
              <w:rPr>
                <w:szCs w:val="24"/>
              </w:rPr>
              <w:t xml:space="preserve">MSFKB3010  MSFKB4011 </w:t>
            </w:r>
          </w:p>
          <w:p w14:paraId="581C77BE" w14:textId="69188661" w:rsidR="004A3741" w:rsidRPr="00611006" w:rsidRDefault="004A3741" w:rsidP="00A77398">
            <w:pPr>
              <w:rPr>
                <w:szCs w:val="24"/>
              </w:rPr>
            </w:pPr>
          </w:p>
        </w:tc>
      </w:tr>
      <w:tr w:rsidR="004A3741" w:rsidRPr="00611006" w14:paraId="3B2B2248" w14:textId="77777777" w:rsidTr="00A77398">
        <w:trPr>
          <w:trHeight w:val="20"/>
        </w:trPr>
        <w:tc>
          <w:tcPr>
            <w:tcW w:w="288" w:type="pct"/>
            <w:vMerge/>
            <w:vAlign w:val="top"/>
          </w:tcPr>
          <w:p w14:paraId="19A1E5A7" w14:textId="77777777" w:rsidR="004A3741" w:rsidRPr="00611006" w:rsidRDefault="004A3741" w:rsidP="00A77398">
            <w:pPr>
              <w:rPr>
                <w:b/>
                <w:szCs w:val="24"/>
                <w:lang w:eastAsia="en-AU"/>
              </w:rPr>
            </w:pPr>
          </w:p>
        </w:tc>
        <w:tc>
          <w:tcPr>
            <w:tcW w:w="1826" w:type="pct"/>
            <w:vAlign w:val="top"/>
          </w:tcPr>
          <w:p w14:paraId="7187D887" w14:textId="5960DA78" w:rsidR="006966D9" w:rsidRPr="00611006" w:rsidRDefault="006966D9" w:rsidP="006966D9">
            <w:pPr>
              <w:pStyle w:val="ListParagraph"/>
              <w:numPr>
                <w:ilvl w:val="0"/>
                <w:numId w:val="7"/>
              </w:numPr>
              <w:tabs>
                <w:tab w:val="clear" w:pos="284"/>
                <w:tab w:val="left" w:pos="319"/>
              </w:tabs>
              <w:ind w:left="319" w:hanging="425"/>
              <w:rPr>
                <w:szCs w:val="24"/>
              </w:rPr>
            </w:pPr>
            <w:r w:rsidRPr="00611006">
              <w:rPr>
                <w:szCs w:val="24"/>
                <w:lang w:eastAsia="en-AU"/>
              </w:rPr>
              <w:t>A. Present to the TAFE workshop to record all the site measurements on a simulated site.</w:t>
            </w:r>
          </w:p>
          <w:p w14:paraId="038AB712" w14:textId="77777777" w:rsidR="006966D9" w:rsidRPr="00611006" w:rsidRDefault="006966D9" w:rsidP="006966D9">
            <w:pPr>
              <w:pStyle w:val="ListParagraph"/>
              <w:tabs>
                <w:tab w:val="clear" w:pos="284"/>
                <w:tab w:val="left" w:pos="442"/>
              </w:tabs>
              <w:ind w:left="335"/>
              <w:rPr>
                <w:szCs w:val="24"/>
                <w:lang w:eastAsia="en-AU"/>
              </w:rPr>
            </w:pPr>
          </w:p>
          <w:p w14:paraId="7B9DE31C" w14:textId="77777777" w:rsidR="006966D9" w:rsidRPr="00611006" w:rsidRDefault="006966D9" w:rsidP="006966D9">
            <w:pPr>
              <w:pStyle w:val="ListParagraph"/>
              <w:tabs>
                <w:tab w:val="clear" w:pos="284"/>
                <w:tab w:val="left" w:pos="442"/>
              </w:tabs>
              <w:ind w:left="335"/>
              <w:rPr>
                <w:szCs w:val="24"/>
                <w:lang w:eastAsia="en-AU"/>
              </w:rPr>
            </w:pPr>
            <w:r w:rsidRPr="00611006">
              <w:rPr>
                <w:szCs w:val="24"/>
                <w:lang w:eastAsia="en-AU"/>
              </w:rPr>
              <w:t>B. You are required to use the measurements to prepare a freehand sketch. To include all measurements and angles. This will be with a plan and elevation view of the area and walls for the project.</w:t>
            </w:r>
          </w:p>
          <w:p w14:paraId="09512E54" w14:textId="631FBFBC" w:rsidR="00507874" w:rsidRPr="00611006" w:rsidRDefault="00507874" w:rsidP="003F4A36">
            <w:pPr>
              <w:pStyle w:val="ListParagraph"/>
              <w:tabs>
                <w:tab w:val="clear" w:pos="284"/>
                <w:tab w:val="left" w:pos="442"/>
              </w:tabs>
              <w:ind w:left="335"/>
              <w:rPr>
                <w:i/>
                <w:szCs w:val="24"/>
                <w:lang w:eastAsia="en-AU"/>
              </w:rPr>
            </w:pPr>
          </w:p>
          <w:p w14:paraId="72F4048B" w14:textId="2340D5A7" w:rsidR="004A3741" w:rsidRPr="00611006" w:rsidRDefault="004A3741" w:rsidP="003F4A36">
            <w:pPr>
              <w:pStyle w:val="ListParagraph"/>
              <w:tabs>
                <w:tab w:val="clear" w:pos="284"/>
                <w:tab w:val="left" w:pos="442"/>
              </w:tabs>
              <w:ind w:left="335"/>
              <w:rPr>
                <w:i/>
                <w:szCs w:val="24"/>
              </w:rPr>
            </w:pPr>
          </w:p>
        </w:tc>
        <w:sdt>
          <w:sdtPr>
            <w:rPr>
              <w:szCs w:val="24"/>
              <w:lang w:eastAsia="en-AU"/>
            </w:rPr>
            <w:id w:val="-408158910"/>
            <w14:checkbox>
              <w14:checked w14:val="0"/>
              <w14:checkedState w14:val="2612" w14:font="MS Gothic"/>
              <w14:uncheckedState w14:val="2610" w14:font="MS Gothic"/>
            </w14:checkbox>
          </w:sdtPr>
          <w:sdtContent>
            <w:tc>
              <w:tcPr>
                <w:tcW w:w="193" w:type="pct"/>
              </w:tcPr>
              <w:p w14:paraId="165F3046"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981265646"/>
            <w14:checkbox>
              <w14:checked w14:val="0"/>
              <w14:checkedState w14:val="2612" w14:font="MS Gothic"/>
              <w14:uncheckedState w14:val="2610" w14:font="MS Gothic"/>
            </w14:checkbox>
          </w:sdtPr>
          <w:sdtContent>
            <w:tc>
              <w:tcPr>
                <w:tcW w:w="240" w:type="pct"/>
              </w:tcPr>
              <w:p w14:paraId="5CCBB6EF"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0E35CFEF" w14:textId="77777777" w:rsidR="004A3741" w:rsidRPr="00611006" w:rsidRDefault="004A3741" w:rsidP="00A77398">
            <w:pPr>
              <w:rPr>
                <w:i/>
                <w:szCs w:val="24"/>
                <w:lang w:eastAsia="en-AU"/>
              </w:rPr>
            </w:pPr>
          </w:p>
        </w:tc>
        <w:tc>
          <w:tcPr>
            <w:tcW w:w="1634" w:type="pct"/>
          </w:tcPr>
          <w:p w14:paraId="4176C6E3" w14:textId="4EB80181" w:rsidR="004A3741" w:rsidRPr="00611006" w:rsidRDefault="004A3741" w:rsidP="00A77398">
            <w:pPr>
              <w:rPr>
                <w:i/>
                <w:szCs w:val="24"/>
                <w:lang w:eastAsia="en-AU"/>
              </w:rPr>
            </w:pPr>
          </w:p>
        </w:tc>
        <w:tc>
          <w:tcPr>
            <w:tcW w:w="579" w:type="pct"/>
            <w:gridSpan w:val="2"/>
          </w:tcPr>
          <w:p w14:paraId="04B8BBC0" w14:textId="77777777" w:rsidR="004A3741" w:rsidRPr="00611006" w:rsidRDefault="004A3741" w:rsidP="00A77398">
            <w:pPr>
              <w:rPr>
                <w:szCs w:val="24"/>
              </w:rPr>
            </w:pPr>
            <w:r w:rsidRPr="00611006">
              <w:rPr>
                <w:szCs w:val="24"/>
              </w:rPr>
              <w:t xml:space="preserve">MSFKB3010  MSFKB4011 </w:t>
            </w:r>
          </w:p>
          <w:p w14:paraId="3E075A97" w14:textId="5C2E71CE" w:rsidR="004A3741" w:rsidRPr="00611006" w:rsidRDefault="004A3741" w:rsidP="00A77398">
            <w:pPr>
              <w:rPr>
                <w:szCs w:val="24"/>
              </w:rPr>
            </w:pPr>
          </w:p>
        </w:tc>
      </w:tr>
      <w:tr w:rsidR="004A3741" w:rsidRPr="00611006" w14:paraId="7A8217BF" w14:textId="77777777" w:rsidTr="00A77398">
        <w:trPr>
          <w:trHeight w:val="20"/>
        </w:trPr>
        <w:tc>
          <w:tcPr>
            <w:tcW w:w="288" w:type="pct"/>
            <w:vMerge/>
            <w:vAlign w:val="top"/>
          </w:tcPr>
          <w:p w14:paraId="00CEEC51" w14:textId="77777777" w:rsidR="004A3741" w:rsidRPr="00611006" w:rsidRDefault="004A3741" w:rsidP="00A77398">
            <w:pPr>
              <w:rPr>
                <w:b/>
                <w:szCs w:val="24"/>
                <w:lang w:eastAsia="en-AU"/>
              </w:rPr>
            </w:pPr>
          </w:p>
        </w:tc>
        <w:tc>
          <w:tcPr>
            <w:tcW w:w="1826" w:type="pct"/>
            <w:vAlign w:val="top"/>
          </w:tcPr>
          <w:p w14:paraId="1D4C8FD5" w14:textId="63D6D14E" w:rsidR="004A3741" w:rsidRPr="00611006" w:rsidRDefault="006966D9" w:rsidP="006966D9">
            <w:pPr>
              <w:pStyle w:val="ListParagraph"/>
              <w:numPr>
                <w:ilvl w:val="0"/>
                <w:numId w:val="7"/>
              </w:numPr>
              <w:tabs>
                <w:tab w:val="clear" w:pos="284"/>
                <w:tab w:val="left" w:pos="442"/>
              </w:tabs>
              <w:ind w:left="456" w:hanging="456"/>
              <w:rPr>
                <w:i/>
                <w:szCs w:val="24"/>
              </w:rPr>
            </w:pPr>
            <w:r w:rsidRPr="00611006">
              <w:rPr>
                <w:szCs w:val="24"/>
              </w:rPr>
              <w:t>Using the table provided, document any design impacts and components that impact on the design that need to be assessed</w:t>
            </w:r>
            <w:r w:rsidRPr="00611006">
              <w:rPr>
                <w:i/>
                <w:szCs w:val="24"/>
              </w:rPr>
              <w:t xml:space="preserve"> </w:t>
            </w:r>
          </w:p>
        </w:tc>
        <w:sdt>
          <w:sdtPr>
            <w:rPr>
              <w:szCs w:val="24"/>
              <w:lang w:eastAsia="en-AU"/>
            </w:rPr>
            <w:id w:val="-874839611"/>
            <w14:checkbox>
              <w14:checked w14:val="0"/>
              <w14:checkedState w14:val="2612" w14:font="MS Gothic"/>
              <w14:uncheckedState w14:val="2610" w14:font="MS Gothic"/>
            </w14:checkbox>
          </w:sdtPr>
          <w:sdtContent>
            <w:tc>
              <w:tcPr>
                <w:tcW w:w="193" w:type="pct"/>
              </w:tcPr>
              <w:p w14:paraId="1D369EE5"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971185757"/>
            <w14:checkbox>
              <w14:checked w14:val="0"/>
              <w14:checkedState w14:val="2612" w14:font="MS Gothic"/>
              <w14:uncheckedState w14:val="2610" w14:font="MS Gothic"/>
            </w14:checkbox>
          </w:sdtPr>
          <w:sdtContent>
            <w:tc>
              <w:tcPr>
                <w:tcW w:w="240" w:type="pct"/>
              </w:tcPr>
              <w:p w14:paraId="537A853A"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1E55F5F3" w14:textId="77777777" w:rsidR="004A3741" w:rsidRPr="00611006" w:rsidRDefault="004A3741" w:rsidP="00A77398">
            <w:pPr>
              <w:rPr>
                <w:i/>
                <w:szCs w:val="24"/>
                <w:lang w:eastAsia="en-AU"/>
              </w:rPr>
            </w:pPr>
          </w:p>
        </w:tc>
        <w:tc>
          <w:tcPr>
            <w:tcW w:w="1634" w:type="pct"/>
          </w:tcPr>
          <w:p w14:paraId="62C92E69" w14:textId="45343C66" w:rsidR="004A3741" w:rsidRPr="00611006" w:rsidRDefault="004A3741" w:rsidP="00A77398">
            <w:pPr>
              <w:rPr>
                <w:i/>
                <w:szCs w:val="24"/>
                <w:lang w:eastAsia="en-AU"/>
              </w:rPr>
            </w:pPr>
          </w:p>
        </w:tc>
        <w:tc>
          <w:tcPr>
            <w:tcW w:w="579" w:type="pct"/>
            <w:gridSpan w:val="2"/>
          </w:tcPr>
          <w:p w14:paraId="5B0668C1" w14:textId="77777777" w:rsidR="004A3741" w:rsidRPr="00611006" w:rsidRDefault="004A3741" w:rsidP="00A77398">
            <w:pPr>
              <w:rPr>
                <w:szCs w:val="24"/>
              </w:rPr>
            </w:pPr>
            <w:r w:rsidRPr="00611006">
              <w:rPr>
                <w:szCs w:val="24"/>
              </w:rPr>
              <w:t xml:space="preserve">MSFKB3010  MSFKB4011 </w:t>
            </w:r>
          </w:p>
          <w:p w14:paraId="1FEDA28F" w14:textId="2FDF8D04" w:rsidR="004A3741" w:rsidRPr="00611006" w:rsidRDefault="004A3741" w:rsidP="00A77398">
            <w:pPr>
              <w:rPr>
                <w:szCs w:val="24"/>
              </w:rPr>
            </w:pPr>
          </w:p>
        </w:tc>
      </w:tr>
      <w:tr w:rsidR="004A3741" w:rsidRPr="00611006" w14:paraId="4C330B5E" w14:textId="77777777" w:rsidTr="00A77398">
        <w:trPr>
          <w:trHeight w:val="20"/>
        </w:trPr>
        <w:tc>
          <w:tcPr>
            <w:tcW w:w="288" w:type="pct"/>
            <w:vMerge/>
            <w:vAlign w:val="top"/>
          </w:tcPr>
          <w:p w14:paraId="6BD5E562" w14:textId="77777777" w:rsidR="004A3741" w:rsidRPr="00611006" w:rsidRDefault="004A3741" w:rsidP="00A77398">
            <w:pPr>
              <w:rPr>
                <w:b/>
                <w:szCs w:val="24"/>
                <w:lang w:eastAsia="en-AU"/>
              </w:rPr>
            </w:pPr>
          </w:p>
        </w:tc>
        <w:tc>
          <w:tcPr>
            <w:tcW w:w="1826" w:type="pct"/>
            <w:vAlign w:val="top"/>
          </w:tcPr>
          <w:p w14:paraId="5D7AED8A" w14:textId="50C4722B" w:rsidR="006966D9" w:rsidRPr="00611006" w:rsidRDefault="006966D9" w:rsidP="006966D9">
            <w:pPr>
              <w:pStyle w:val="ListParagraph"/>
              <w:numPr>
                <w:ilvl w:val="0"/>
                <w:numId w:val="7"/>
              </w:numPr>
              <w:tabs>
                <w:tab w:val="clear" w:pos="284"/>
                <w:tab w:val="left" w:pos="442"/>
              </w:tabs>
              <w:ind w:left="456" w:hanging="456"/>
              <w:rPr>
                <w:szCs w:val="24"/>
              </w:rPr>
            </w:pPr>
            <w:r w:rsidRPr="00611006">
              <w:rPr>
                <w:szCs w:val="24"/>
                <w:lang w:eastAsia="en-AU"/>
              </w:rPr>
              <w:t>You will review the Project and the site measurements then prepare a Computer Aided Drawing. This will include all measurements, angles and identify structural features and components. The drawing will include a plan and elevation view of the project to include the walls.</w:t>
            </w:r>
          </w:p>
          <w:p w14:paraId="07CDC921" w14:textId="0663FF66" w:rsidR="005E0F3D" w:rsidRPr="00611006" w:rsidRDefault="005E0F3D" w:rsidP="00B512F2">
            <w:pPr>
              <w:tabs>
                <w:tab w:val="clear" w:pos="284"/>
                <w:tab w:val="left" w:pos="442"/>
              </w:tabs>
              <w:rPr>
                <w:i/>
                <w:szCs w:val="24"/>
              </w:rPr>
            </w:pPr>
          </w:p>
        </w:tc>
        <w:sdt>
          <w:sdtPr>
            <w:rPr>
              <w:szCs w:val="24"/>
              <w:lang w:eastAsia="en-AU"/>
            </w:rPr>
            <w:id w:val="1427304956"/>
            <w14:checkbox>
              <w14:checked w14:val="0"/>
              <w14:checkedState w14:val="2612" w14:font="MS Gothic"/>
              <w14:uncheckedState w14:val="2610" w14:font="MS Gothic"/>
            </w14:checkbox>
          </w:sdtPr>
          <w:sdtContent>
            <w:tc>
              <w:tcPr>
                <w:tcW w:w="193" w:type="pct"/>
              </w:tcPr>
              <w:p w14:paraId="7CA9B972"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817343246"/>
            <w14:checkbox>
              <w14:checked w14:val="0"/>
              <w14:checkedState w14:val="2612" w14:font="MS Gothic"/>
              <w14:uncheckedState w14:val="2610" w14:font="MS Gothic"/>
            </w14:checkbox>
          </w:sdtPr>
          <w:sdtContent>
            <w:tc>
              <w:tcPr>
                <w:tcW w:w="240" w:type="pct"/>
              </w:tcPr>
              <w:p w14:paraId="163C4F0A"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22B0F998" w14:textId="77777777" w:rsidR="004A3741" w:rsidRPr="00611006" w:rsidRDefault="004A3741" w:rsidP="00A77398">
            <w:pPr>
              <w:rPr>
                <w:i/>
                <w:szCs w:val="24"/>
                <w:lang w:eastAsia="en-AU"/>
              </w:rPr>
            </w:pPr>
          </w:p>
        </w:tc>
        <w:tc>
          <w:tcPr>
            <w:tcW w:w="1634" w:type="pct"/>
          </w:tcPr>
          <w:p w14:paraId="7A63F037" w14:textId="1358A855" w:rsidR="004A3741" w:rsidRPr="00611006" w:rsidRDefault="004A3741" w:rsidP="00A77398">
            <w:pPr>
              <w:rPr>
                <w:i/>
                <w:szCs w:val="24"/>
                <w:lang w:eastAsia="en-AU"/>
              </w:rPr>
            </w:pPr>
          </w:p>
        </w:tc>
        <w:tc>
          <w:tcPr>
            <w:tcW w:w="579" w:type="pct"/>
            <w:gridSpan w:val="2"/>
          </w:tcPr>
          <w:p w14:paraId="6703706E" w14:textId="77777777" w:rsidR="004A3741" w:rsidRPr="00611006" w:rsidRDefault="004A3741" w:rsidP="00A77398">
            <w:pPr>
              <w:rPr>
                <w:szCs w:val="24"/>
              </w:rPr>
            </w:pPr>
            <w:r w:rsidRPr="00611006">
              <w:rPr>
                <w:szCs w:val="24"/>
              </w:rPr>
              <w:t xml:space="preserve">MSFKB3010  MSFKB4011 </w:t>
            </w:r>
          </w:p>
          <w:p w14:paraId="09FD0EF2" w14:textId="2A91E5F8" w:rsidR="004A3741" w:rsidRPr="00611006" w:rsidRDefault="004A3741" w:rsidP="00A77398">
            <w:pPr>
              <w:rPr>
                <w:szCs w:val="24"/>
              </w:rPr>
            </w:pPr>
          </w:p>
        </w:tc>
      </w:tr>
      <w:tr w:rsidR="004A3741" w:rsidRPr="00611006" w14:paraId="4093DE25" w14:textId="77777777" w:rsidTr="00A77398">
        <w:trPr>
          <w:trHeight w:val="20"/>
        </w:trPr>
        <w:tc>
          <w:tcPr>
            <w:tcW w:w="288" w:type="pct"/>
            <w:vMerge/>
            <w:vAlign w:val="top"/>
          </w:tcPr>
          <w:p w14:paraId="5D47EA7E" w14:textId="77777777" w:rsidR="004A3741" w:rsidRPr="00611006" w:rsidRDefault="004A3741" w:rsidP="00A77398">
            <w:pPr>
              <w:rPr>
                <w:b/>
                <w:szCs w:val="24"/>
                <w:lang w:eastAsia="en-AU"/>
              </w:rPr>
            </w:pPr>
          </w:p>
        </w:tc>
        <w:tc>
          <w:tcPr>
            <w:tcW w:w="1826" w:type="pct"/>
            <w:vAlign w:val="top"/>
          </w:tcPr>
          <w:p w14:paraId="64D1C72E" w14:textId="44D611D3" w:rsidR="006966D9" w:rsidRPr="00611006" w:rsidRDefault="006966D9" w:rsidP="006966D9">
            <w:pPr>
              <w:pStyle w:val="ListParagraph"/>
              <w:numPr>
                <w:ilvl w:val="0"/>
                <w:numId w:val="7"/>
              </w:numPr>
              <w:tabs>
                <w:tab w:val="clear" w:pos="284"/>
                <w:tab w:val="left" w:pos="442"/>
              </w:tabs>
              <w:ind w:left="456" w:hanging="456"/>
              <w:rPr>
                <w:szCs w:val="24"/>
              </w:rPr>
            </w:pPr>
            <w:r w:rsidRPr="00611006">
              <w:rPr>
                <w:szCs w:val="24"/>
              </w:rPr>
              <w:t>A. Using the table provided you will create a brief to point out any complexities for the fabrication team to understand the requirements of the project.</w:t>
            </w:r>
          </w:p>
          <w:p w14:paraId="5ED3153D" w14:textId="50FDFA83" w:rsidR="006966D9" w:rsidRPr="00611006" w:rsidRDefault="006966D9" w:rsidP="006966D9">
            <w:pPr>
              <w:pStyle w:val="ListParagraph"/>
              <w:tabs>
                <w:tab w:val="clear" w:pos="284"/>
                <w:tab w:val="left" w:pos="442"/>
              </w:tabs>
              <w:ind w:left="335"/>
              <w:rPr>
                <w:szCs w:val="24"/>
              </w:rPr>
            </w:pPr>
          </w:p>
          <w:p w14:paraId="16022915" w14:textId="64048CB9" w:rsidR="004A3741" w:rsidRPr="00611006" w:rsidRDefault="006966D9" w:rsidP="006966D9">
            <w:pPr>
              <w:pStyle w:val="ListParagraph"/>
              <w:tabs>
                <w:tab w:val="clear" w:pos="284"/>
                <w:tab w:val="left" w:pos="442"/>
              </w:tabs>
              <w:ind w:left="335"/>
              <w:rPr>
                <w:i/>
                <w:szCs w:val="24"/>
              </w:rPr>
            </w:pPr>
            <w:r w:rsidRPr="00611006">
              <w:rPr>
                <w:szCs w:val="24"/>
              </w:rPr>
              <w:t>B. Using the table provided you will create a brief to point out any complexities for the installation team to understand the requirements of the site installation.</w:t>
            </w:r>
          </w:p>
        </w:tc>
        <w:sdt>
          <w:sdtPr>
            <w:rPr>
              <w:szCs w:val="24"/>
              <w:lang w:eastAsia="en-AU"/>
            </w:rPr>
            <w:id w:val="825090263"/>
            <w14:checkbox>
              <w14:checked w14:val="0"/>
              <w14:checkedState w14:val="2612" w14:font="MS Gothic"/>
              <w14:uncheckedState w14:val="2610" w14:font="MS Gothic"/>
            </w14:checkbox>
          </w:sdtPr>
          <w:sdtContent>
            <w:tc>
              <w:tcPr>
                <w:tcW w:w="193" w:type="pct"/>
              </w:tcPr>
              <w:p w14:paraId="6BEEC260"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204999930"/>
            <w14:checkbox>
              <w14:checked w14:val="0"/>
              <w14:checkedState w14:val="2612" w14:font="MS Gothic"/>
              <w14:uncheckedState w14:val="2610" w14:font="MS Gothic"/>
            </w14:checkbox>
          </w:sdtPr>
          <w:sdtContent>
            <w:tc>
              <w:tcPr>
                <w:tcW w:w="240" w:type="pct"/>
              </w:tcPr>
              <w:p w14:paraId="41A3BC1C"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417452EA" w14:textId="77777777" w:rsidR="004A3741" w:rsidRPr="00611006" w:rsidRDefault="004A3741" w:rsidP="00A77398">
            <w:pPr>
              <w:rPr>
                <w:i/>
                <w:szCs w:val="24"/>
                <w:lang w:eastAsia="en-AU"/>
              </w:rPr>
            </w:pPr>
          </w:p>
        </w:tc>
        <w:tc>
          <w:tcPr>
            <w:tcW w:w="1634" w:type="pct"/>
          </w:tcPr>
          <w:p w14:paraId="0DB0BDAB" w14:textId="3EC1A9AF" w:rsidR="004A3741" w:rsidRPr="00611006" w:rsidRDefault="004A3741" w:rsidP="00A77398">
            <w:pPr>
              <w:rPr>
                <w:i/>
                <w:szCs w:val="24"/>
                <w:lang w:eastAsia="en-AU"/>
              </w:rPr>
            </w:pPr>
          </w:p>
        </w:tc>
        <w:tc>
          <w:tcPr>
            <w:tcW w:w="579" w:type="pct"/>
            <w:gridSpan w:val="2"/>
          </w:tcPr>
          <w:p w14:paraId="5068FDDF" w14:textId="77777777" w:rsidR="004A3741" w:rsidRPr="00611006" w:rsidRDefault="004A3741" w:rsidP="00A77398">
            <w:pPr>
              <w:rPr>
                <w:szCs w:val="24"/>
              </w:rPr>
            </w:pPr>
            <w:r w:rsidRPr="00611006">
              <w:rPr>
                <w:szCs w:val="24"/>
              </w:rPr>
              <w:t xml:space="preserve">MSFKB3010  MSFKB4011 </w:t>
            </w:r>
          </w:p>
          <w:p w14:paraId="66E0290E" w14:textId="3F40B92F" w:rsidR="004A3741" w:rsidRPr="00611006" w:rsidRDefault="004A3741" w:rsidP="00A77398">
            <w:pPr>
              <w:rPr>
                <w:szCs w:val="24"/>
              </w:rPr>
            </w:pPr>
          </w:p>
        </w:tc>
      </w:tr>
      <w:tr w:rsidR="004A3741" w:rsidRPr="00611006" w14:paraId="3D03CCCF" w14:textId="77777777" w:rsidTr="00A77398">
        <w:trPr>
          <w:trHeight w:val="20"/>
        </w:trPr>
        <w:tc>
          <w:tcPr>
            <w:tcW w:w="288" w:type="pct"/>
            <w:vMerge/>
            <w:vAlign w:val="top"/>
          </w:tcPr>
          <w:p w14:paraId="03BE060A" w14:textId="77777777" w:rsidR="004A3741" w:rsidRPr="00611006" w:rsidRDefault="004A3741" w:rsidP="00A77398">
            <w:pPr>
              <w:rPr>
                <w:b/>
                <w:szCs w:val="24"/>
                <w:lang w:eastAsia="en-AU"/>
              </w:rPr>
            </w:pPr>
          </w:p>
        </w:tc>
        <w:tc>
          <w:tcPr>
            <w:tcW w:w="1826" w:type="pct"/>
            <w:vAlign w:val="top"/>
          </w:tcPr>
          <w:p w14:paraId="66862E6F" w14:textId="77777777" w:rsidR="00A332B6" w:rsidRPr="00611006" w:rsidRDefault="00A332B6" w:rsidP="006966D9">
            <w:pPr>
              <w:pStyle w:val="ListParagraph"/>
              <w:numPr>
                <w:ilvl w:val="0"/>
                <w:numId w:val="7"/>
              </w:numPr>
              <w:tabs>
                <w:tab w:val="clear" w:pos="284"/>
                <w:tab w:val="left" w:pos="442"/>
              </w:tabs>
              <w:ind w:left="335" w:hanging="284"/>
              <w:rPr>
                <w:szCs w:val="24"/>
              </w:rPr>
            </w:pPr>
            <w:r w:rsidRPr="00611006">
              <w:rPr>
                <w:szCs w:val="24"/>
              </w:rPr>
              <w:t>Using the table provided you</w:t>
            </w:r>
            <w:r w:rsidR="004A3741" w:rsidRPr="00611006">
              <w:rPr>
                <w:szCs w:val="24"/>
              </w:rPr>
              <w:t xml:space="preserve"> will break down the job components and acquire costings from suppliers.</w:t>
            </w:r>
          </w:p>
          <w:p w14:paraId="59CC285C" w14:textId="53DD294C" w:rsidR="00A332B6" w:rsidRPr="00611006" w:rsidRDefault="00A332B6" w:rsidP="00A332B6">
            <w:pPr>
              <w:pStyle w:val="ListParagraph"/>
              <w:tabs>
                <w:tab w:val="clear" w:pos="284"/>
                <w:tab w:val="left" w:pos="442"/>
              </w:tabs>
              <w:ind w:left="335"/>
              <w:rPr>
                <w:szCs w:val="24"/>
              </w:rPr>
            </w:pPr>
            <w:r w:rsidRPr="00611006">
              <w:rPr>
                <w:szCs w:val="24"/>
              </w:rPr>
              <w:t>This will include:</w:t>
            </w:r>
          </w:p>
          <w:p w14:paraId="22C81F69" w14:textId="1E6E5C4E" w:rsidR="00A332B6" w:rsidRPr="00611006" w:rsidRDefault="00A332B6" w:rsidP="00A332B6">
            <w:pPr>
              <w:pStyle w:val="ListParagraph"/>
              <w:tabs>
                <w:tab w:val="clear" w:pos="284"/>
                <w:tab w:val="left" w:pos="442"/>
              </w:tabs>
              <w:ind w:left="335"/>
              <w:rPr>
                <w:szCs w:val="24"/>
              </w:rPr>
            </w:pPr>
            <w:r w:rsidRPr="00611006">
              <w:rPr>
                <w:szCs w:val="24"/>
              </w:rPr>
              <w:t>a. Materials</w:t>
            </w:r>
          </w:p>
          <w:p w14:paraId="50FA09BB" w14:textId="77777777" w:rsidR="00A332B6" w:rsidRPr="00611006" w:rsidRDefault="00A332B6" w:rsidP="00A332B6">
            <w:pPr>
              <w:pStyle w:val="ListParagraph"/>
              <w:tabs>
                <w:tab w:val="clear" w:pos="284"/>
                <w:tab w:val="left" w:pos="442"/>
              </w:tabs>
              <w:ind w:left="335"/>
              <w:rPr>
                <w:szCs w:val="24"/>
              </w:rPr>
            </w:pPr>
            <w:r w:rsidRPr="00611006">
              <w:rPr>
                <w:szCs w:val="24"/>
              </w:rPr>
              <w:t>b. Labour to manufacture, install and coat.</w:t>
            </w:r>
          </w:p>
          <w:p w14:paraId="0509C84E" w14:textId="77777777" w:rsidR="00A332B6" w:rsidRPr="00611006" w:rsidRDefault="00A332B6" w:rsidP="00A332B6">
            <w:pPr>
              <w:pStyle w:val="ListParagraph"/>
              <w:tabs>
                <w:tab w:val="clear" w:pos="284"/>
                <w:tab w:val="left" w:pos="442"/>
              </w:tabs>
              <w:ind w:left="335"/>
              <w:rPr>
                <w:szCs w:val="24"/>
              </w:rPr>
            </w:pPr>
            <w:r w:rsidRPr="00611006">
              <w:rPr>
                <w:szCs w:val="24"/>
              </w:rPr>
              <w:t>c. Design Costing</w:t>
            </w:r>
          </w:p>
          <w:p w14:paraId="52826B7E" w14:textId="65B5DC5D" w:rsidR="00A332B6" w:rsidRPr="00611006" w:rsidRDefault="00A332B6" w:rsidP="00A332B6">
            <w:pPr>
              <w:pStyle w:val="ListParagraph"/>
              <w:tabs>
                <w:tab w:val="clear" w:pos="284"/>
                <w:tab w:val="left" w:pos="442"/>
              </w:tabs>
              <w:ind w:left="335"/>
              <w:rPr>
                <w:szCs w:val="24"/>
              </w:rPr>
            </w:pPr>
            <w:r w:rsidRPr="00611006">
              <w:rPr>
                <w:szCs w:val="24"/>
              </w:rPr>
              <w:t>d. Other charges</w:t>
            </w:r>
          </w:p>
          <w:p w14:paraId="2BFA63E2" w14:textId="26F650B1" w:rsidR="004A3741" w:rsidRPr="00611006" w:rsidRDefault="004A3741" w:rsidP="00A332B6">
            <w:pPr>
              <w:pStyle w:val="ListParagraph"/>
              <w:tabs>
                <w:tab w:val="clear" w:pos="284"/>
                <w:tab w:val="left" w:pos="442"/>
              </w:tabs>
              <w:ind w:left="335"/>
              <w:rPr>
                <w:i/>
                <w:szCs w:val="24"/>
              </w:rPr>
            </w:pPr>
            <w:r w:rsidRPr="00611006">
              <w:rPr>
                <w:szCs w:val="24"/>
              </w:rPr>
              <w:t xml:space="preserve"> These will need to be put together with all cost to produce the project to the client's satisfaction. These can be documented from a supplier via phone or a physical costing from the supplier. (second option preferred)</w:t>
            </w:r>
          </w:p>
        </w:tc>
        <w:sdt>
          <w:sdtPr>
            <w:rPr>
              <w:szCs w:val="24"/>
              <w:lang w:eastAsia="en-AU"/>
            </w:rPr>
            <w:id w:val="1302736522"/>
            <w14:checkbox>
              <w14:checked w14:val="0"/>
              <w14:checkedState w14:val="2612" w14:font="MS Gothic"/>
              <w14:uncheckedState w14:val="2610" w14:font="MS Gothic"/>
            </w14:checkbox>
          </w:sdtPr>
          <w:sdtContent>
            <w:tc>
              <w:tcPr>
                <w:tcW w:w="193" w:type="pct"/>
              </w:tcPr>
              <w:p w14:paraId="3FD69C0F"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433741194"/>
            <w14:checkbox>
              <w14:checked w14:val="0"/>
              <w14:checkedState w14:val="2612" w14:font="MS Gothic"/>
              <w14:uncheckedState w14:val="2610" w14:font="MS Gothic"/>
            </w14:checkbox>
          </w:sdtPr>
          <w:sdtContent>
            <w:tc>
              <w:tcPr>
                <w:tcW w:w="240" w:type="pct"/>
              </w:tcPr>
              <w:p w14:paraId="272DC5D1"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220A98A7" w14:textId="77777777" w:rsidR="004A3741" w:rsidRPr="00611006" w:rsidRDefault="004A3741" w:rsidP="00A77398">
            <w:pPr>
              <w:rPr>
                <w:i/>
                <w:szCs w:val="24"/>
                <w:lang w:eastAsia="en-AU"/>
              </w:rPr>
            </w:pPr>
          </w:p>
        </w:tc>
        <w:tc>
          <w:tcPr>
            <w:tcW w:w="1634" w:type="pct"/>
          </w:tcPr>
          <w:p w14:paraId="73B909B1" w14:textId="77777777" w:rsidR="004A3741" w:rsidRPr="00611006" w:rsidRDefault="004A3741" w:rsidP="00A77398">
            <w:pPr>
              <w:rPr>
                <w:i/>
                <w:szCs w:val="24"/>
                <w:lang w:eastAsia="en-AU"/>
              </w:rPr>
            </w:pPr>
          </w:p>
        </w:tc>
        <w:tc>
          <w:tcPr>
            <w:tcW w:w="579" w:type="pct"/>
            <w:gridSpan w:val="2"/>
          </w:tcPr>
          <w:p w14:paraId="1CB5C6DC" w14:textId="77777777" w:rsidR="004A3741" w:rsidRPr="00611006" w:rsidRDefault="004A3741" w:rsidP="00A77398">
            <w:pPr>
              <w:rPr>
                <w:szCs w:val="24"/>
              </w:rPr>
            </w:pPr>
            <w:r w:rsidRPr="00611006">
              <w:rPr>
                <w:szCs w:val="24"/>
              </w:rPr>
              <w:t>MSFKB4011</w:t>
            </w:r>
          </w:p>
          <w:p w14:paraId="049AADA2" w14:textId="00464C8A" w:rsidR="004A3741" w:rsidRPr="00611006" w:rsidRDefault="004A3741" w:rsidP="00A77398">
            <w:pPr>
              <w:rPr>
                <w:szCs w:val="24"/>
              </w:rPr>
            </w:pPr>
          </w:p>
        </w:tc>
      </w:tr>
      <w:tr w:rsidR="004A3741" w:rsidRPr="00611006" w14:paraId="383A74C2" w14:textId="77777777" w:rsidTr="00A77398">
        <w:trPr>
          <w:trHeight w:val="20"/>
        </w:trPr>
        <w:tc>
          <w:tcPr>
            <w:tcW w:w="288" w:type="pct"/>
            <w:vMerge/>
            <w:vAlign w:val="top"/>
          </w:tcPr>
          <w:p w14:paraId="55D4FA70" w14:textId="77777777" w:rsidR="004A3741" w:rsidRPr="00611006" w:rsidRDefault="004A3741" w:rsidP="00A77398">
            <w:pPr>
              <w:rPr>
                <w:b/>
                <w:szCs w:val="24"/>
                <w:lang w:eastAsia="en-AU"/>
              </w:rPr>
            </w:pPr>
          </w:p>
        </w:tc>
        <w:tc>
          <w:tcPr>
            <w:tcW w:w="1826" w:type="pct"/>
            <w:vAlign w:val="top"/>
          </w:tcPr>
          <w:p w14:paraId="018BD9AC" w14:textId="77777777" w:rsidR="004A3741" w:rsidRPr="00611006" w:rsidRDefault="001A603B" w:rsidP="001A603B">
            <w:pPr>
              <w:pStyle w:val="ListParagraph"/>
              <w:numPr>
                <w:ilvl w:val="0"/>
                <w:numId w:val="7"/>
              </w:numPr>
              <w:tabs>
                <w:tab w:val="clear" w:pos="284"/>
                <w:tab w:val="left" w:pos="442"/>
              </w:tabs>
              <w:ind w:left="456"/>
              <w:rPr>
                <w:szCs w:val="24"/>
              </w:rPr>
            </w:pPr>
            <w:r w:rsidRPr="00611006">
              <w:rPr>
                <w:szCs w:val="24"/>
              </w:rPr>
              <w:t xml:space="preserve">Using the document templates provided in Part 2, the student will present documentation including detail drawings and a quote for the project. </w:t>
            </w:r>
          </w:p>
          <w:p w14:paraId="66988156" w14:textId="49D81434" w:rsidR="001A603B" w:rsidRPr="00611006" w:rsidRDefault="001A603B" w:rsidP="001A603B">
            <w:pPr>
              <w:pStyle w:val="ListParagraph"/>
              <w:tabs>
                <w:tab w:val="clear" w:pos="284"/>
                <w:tab w:val="left" w:pos="442"/>
              </w:tabs>
              <w:ind w:left="456"/>
              <w:rPr>
                <w:szCs w:val="24"/>
              </w:rPr>
            </w:pPr>
          </w:p>
        </w:tc>
        <w:sdt>
          <w:sdtPr>
            <w:rPr>
              <w:szCs w:val="24"/>
              <w:lang w:eastAsia="en-AU"/>
            </w:rPr>
            <w:id w:val="-1280951573"/>
            <w14:checkbox>
              <w14:checked w14:val="0"/>
              <w14:checkedState w14:val="2612" w14:font="MS Gothic"/>
              <w14:uncheckedState w14:val="2610" w14:font="MS Gothic"/>
            </w14:checkbox>
          </w:sdtPr>
          <w:sdtContent>
            <w:tc>
              <w:tcPr>
                <w:tcW w:w="193" w:type="pct"/>
              </w:tcPr>
              <w:p w14:paraId="03A6BA9B"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830514777"/>
            <w14:checkbox>
              <w14:checked w14:val="0"/>
              <w14:checkedState w14:val="2612" w14:font="MS Gothic"/>
              <w14:uncheckedState w14:val="2610" w14:font="MS Gothic"/>
            </w14:checkbox>
          </w:sdtPr>
          <w:sdtContent>
            <w:tc>
              <w:tcPr>
                <w:tcW w:w="240" w:type="pct"/>
              </w:tcPr>
              <w:p w14:paraId="2E51712D"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056F8CEA" w14:textId="77777777" w:rsidR="004A3741" w:rsidRPr="00611006" w:rsidRDefault="004A3741" w:rsidP="00A77398">
            <w:pPr>
              <w:rPr>
                <w:i/>
                <w:szCs w:val="24"/>
                <w:lang w:eastAsia="en-AU"/>
              </w:rPr>
            </w:pPr>
          </w:p>
        </w:tc>
        <w:tc>
          <w:tcPr>
            <w:tcW w:w="1634" w:type="pct"/>
          </w:tcPr>
          <w:p w14:paraId="2523AAFD" w14:textId="6096C648" w:rsidR="004A3741" w:rsidRPr="00611006" w:rsidRDefault="004A3741" w:rsidP="00A77398">
            <w:pPr>
              <w:rPr>
                <w:i/>
                <w:szCs w:val="24"/>
                <w:lang w:eastAsia="en-AU"/>
              </w:rPr>
            </w:pPr>
          </w:p>
        </w:tc>
        <w:tc>
          <w:tcPr>
            <w:tcW w:w="579" w:type="pct"/>
            <w:gridSpan w:val="2"/>
          </w:tcPr>
          <w:p w14:paraId="646373D7" w14:textId="77777777" w:rsidR="004A3741" w:rsidRPr="00611006" w:rsidRDefault="004A3741" w:rsidP="00A77398">
            <w:pPr>
              <w:rPr>
                <w:szCs w:val="24"/>
              </w:rPr>
            </w:pPr>
            <w:r w:rsidRPr="00611006">
              <w:rPr>
                <w:szCs w:val="24"/>
              </w:rPr>
              <w:t xml:space="preserve">MSFKB4011 </w:t>
            </w:r>
          </w:p>
          <w:p w14:paraId="565FE754" w14:textId="4CD7D0E7" w:rsidR="004A3741" w:rsidRPr="00611006" w:rsidRDefault="004A3741" w:rsidP="00A77398">
            <w:pPr>
              <w:rPr>
                <w:szCs w:val="24"/>
              </w:rPr>
            </w:pPr>
          </w:p>
        </w:tc>
      </w:tr>
      <w:tr w:rsidR="004A3741" w:rsidRPr="00611006" w14:paraId="05D3075F" w14:textId="77777777" w:rsidTr="00A77398">
        <w:trPr>
          <w:gridAfter w:val="1"/>
          <w:wAfter w:w="3" w:type="pct"/>
          <w:trHeight w:val="294"/>
        </w:trPr>
        <w:tc>
          <w:tcPr>
            <w:tcW w:w="288" w:type="pct"/>
            <w:vMerge w:val="restart"/>
            <w:vAlign w:val="top"/>
          </w:tcPr>
          <w:p w14:paraId="359DF7E4" w14:textId="77777777" w:rsidR="004A3741" w:rsidRPr="00611006" w:rsidRDefault="004A3741" w:rsidP="00A77398">
            <w:pPr>
              <w:rPr>
                <w:b/>
                <w:szCs w:val="24"/>
                <w:lang w:eastAsia="en-AU"/>
              </w:rPr>
            </w:pPr>
            <w:r w:rsidRPr="00611006">
              <w:rPr>
                <w:b/>
                <w:szCs w:val="24"/>
                <w:lang w:eastAsia="en-AU"/>
              </w:rPr>
              <w:lastRenderedPageBreak/>
              <w:t>2</w:t>
            </w:r>
          </w:p>
          <w:p w14:paraId="083BAF43" w14:textId="77777777" w:rsidR="004A3741" w:rsidRPr="00611006" w:rsidRDefault="004A3741" w:rsidP="00A77398">
            <w:pPr>
              <w:rPr>
                <w:b/>
                <w:szCs w:val="24"/>
                <w:lang w:eastAsia="en-AU"/>
              </w:rPr>
            </w:pPr>
          </w:p>
        </w:tc>
        <w:tc>
          <w:tcPr>
            <w:tcW w:w="1826" w:type="pct"/>
            <w:vAlign w:val="top"/>
          </w:tcPr>
          <w:p w14:paraId="74BF511D" w14:textId="61E5BF8F" w:rsidR="004A3741" w:rsidRPr="00611006" w:rsidRDefault="001A603B" w:rsidP="005E7A58">
            <w:pPr>
              <w:pStyle w:val="ListParagraph"/>
              <w:numPr>
                <w:ilvl w:val="0"/>
                <w:numId w:val="8"/>
              </w:numPr>
              <w:ind w:left="321" w:hanging="283"/>
              <w:rPr>
                <w:i/>
                <w:szCs w:val="24"/>
                <w:lang w:eastAsia="en-AU"/>
              </w:rPr>
            </w:pPr>
            <w:r w:rsidRPr="00611006">
              <w:rPr>
                <w:szCs w:val="24"/>
                <w:lang w:eastAsia="en-AU"/>
              </w:rPr>
              <w:t>You will review the Project and design brief then prepare a freehand sketch in an isometric view of the project.</w:t>
            </w:r>
          </w:p>
        </w:tc>
        <w:sdt>
          <w:sdtPr>
            <w:rPr>
              <w:szCs w:val="24"/>
              <w:lang w:eastAsia="en-AU"/>
            </w:rPr>
            <w:id w:val="-1950461208"/>
            <w14:checkbox>
              <w14:checked w14:val="0"/>
              <w14:checkedState w14:val="2612" w14:font="MS Gothic"/>
              <w14:uncheckedState w14:val="2610" w14:font="MS Gothic"/>
            </w14:checkbox>
          </w:sdtPr>
          <w:sdtContent>
            <w:tc>
              <w:tcPr>
                <w:tcW w:w="193" w:type="pct"/>
              </w:tcPr>
              <w:p w14:paraId="6A97B314"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383795772"/>
            <w14:checkbox>
              <w14:checked w14:val="0"/>
              <w14:checkedState w14:val="2612" w14:font="MS Gothic"/>
              <w14:uncheckedState w14:val="2610" w14:font="MS Gothic"/>
            </w14:checkbox>
          </w:sdtPr>
          <w:sdtContent>
            <w:tc>
              <w:tcPr>
                <w:tcW w:w="240" w:type="pct"/>
              </w:tcPr>
              <w:p w14:paraId="58BDF5AF"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0A87183D" w14:textId="77777777" w:rsidR="004A3741" w:rsidRPr="00611006" w:rsidRDefault="004A3741" w:rsidP="00A77398">
            <w:pPr>
              <w:rPr>
                <w:i/>
                <w:szCs w:val="24"/>
                <w:lang w:eastAsia="en-AU"/>
              </w:rPr>
            </w:pPr>
          </w:p>
        </w:tc>
        <w:tc>
          <w:tcPr>
            <w:tcW w:w="1634" w:type="pct"/>
          </w:tcPr>
          <w:p w14:paraId="7BB99195" w14:textId="36B39BCB" w:rsidR="004A3741" w:rsidRPr="00611006" w:rsidRDefault="004A3741" w:rsidP="00A77398">
            <w:pPr>
              <w:rPr>
                <w:i/>
                <w:szCs w:val="24"/>
                <w:lang w:eastAsia="en-AU"/>
              </w:rPr>
            </w:pPr>
          </w:p>
        </w:tc>
        <w:tc>
          <w:tcPr>
            <w:tcW w:w="576" w:type="pct"/>
          </w:tcPr>
          <w:p w14:paraId="1912EE87" w14:textId="77777777" w:rsidR="004A3741" w:rsidRPr="00611006" w:rsidRDefault="004A3741" w:rsidP="00A77398">
            <w:pPr>
              <w:rPr>
                <w:szCs w:val="24"/>
              </w:rPr>
            </w:pPr>
            <w:r w:rsidRPr="00611006">
              <w:rPr>
                <w:szCs w:val="24"/>
              </w:rPr>
              <w:t xml:space="preserve">MSFKB3010 </w:t>
            </w:r>
          </w:p>
          <w:p w14:paraId="06556C04" w14:textId="780E4C53" w:rsidR="004A3741" w:rsidRPr="00611006" w:rsidRDefault="004A3741" w:rsidP="00A77398">
            <w:pPr>
              <w:rPr>
                <w:szCs w:val="24"/>
              </w:rPr>
            </w:pPr>
            <w:r w:rsidRPr="00611006">
              <w:rPr>
                <w:szCs w:val="24"/>
              </w:rPr>
              <w:t xml:space="preserve">MSFKB4011 </w:t>
            </w:r>
          </w:p>
          <w:p w14:paraId="161D870F" w14:textId="6C2F4D20" w:rsidR="004A3741" w:rsidRPr="00611006" w:rsidRDefault="004A3741" w:rsidP="00A77398">
            <w:pPr>
              <w:rPr>
                <w:i/>
                <w:szCs w:val="24"/>
                <w:lang w:eastAsia="en-AU"/>
              </w:rPr>
            </w:pPr>
          </w:p>
        </w:tc>
      </w:tr>
      <w:tr w:rsidR="004A3741" w:rsidRPr="00611006" w14:paraId="01CAD396" w14:textId="77777777" w:rsidTr="00A77398">
        <w:trPr>
          <w:gridAfter w:val="1"/>
          <w:wAfter w:w="3" w:type="pct"/>
          <w:trHeight w:val="288"/>
        </w:trPr>
        <w:tc>
          <w:tcPr>
            <w:tcW w:w="288" w:type="pct"/>
            <w:vMerge/>
            <w:vAlign w:val="top"/>
          </w:tcPr>
          <w:p w14:paraId="0BCE6E7A" w14:textId="77777777" w:rsidR="004A3741" w:rsidRPr="00611006" w:rsidRDefault="004A3741" w:rsidP="00A77398">
            <w:pPr>
              <w:rPr>
                <w:b/>
                <w:szCs w:val="24"/>
                <w:lang w:eastAsia="en-AU"/>
              </w:rPr>
            </w:pPr>
          </w:p>
        </w:tc>
        <w:tc>
          <w:tcPr>
            <w:tcW w:w="1826" w:type="pct"/>
            <w:vAlign w:val="top"/>
          </w:tcPr>
          <w:p w14:paraId="682DC0CD" w14:textId="65CD8200" w:rsidR="001A603B" w:rsidRPr="00611006" w:rsidRDefault="001A603B" w:rsidP="001A603B">
            <w:pPr>
              <w:pStyle w:val="ListParagraph"/>
              <w:numPr>
                <w:ilvl w:val="0"/>
                <w:numId w:val="8"/>
              </w:numPr>
              <w:tabs>
                <w:tab w:val="clear" w:pos="284"/>
                <w:tab w:val="left" w:pos="442"/>
              </w:tabs>
              <w:ind w:left="456" w:hanging="425"/>
              <w:rPr>
                <w:szCs w:val="24"/>
              </w:rPr>
            </w:pPr>
            <w:r w:rsidRPr="00611006">
              <w:rPr>
                <w:szCs w:val="24"/>
              </w:rPr>
              <w:t>A. You will determine and document the design parameters and project requirements in the Design Parameters table.</w:t>
            </w:r>
          </w:p>
          <w:p w14:paraId="3E4A6D36" w14:textId="77777777" w:rsidR="001A603B" w:rsidRPr="00611006" w:rsidRDefault="001A603B" w:rsidP="001A603B">
            <w:pPr>
              <w:pStyle w:val="ListParagraph"/>
              <w:tabs>
                <w:tab w:val="clear" w:pos="284"/>
                <w:tab w:val="left" w:pos="442"/>
              </w:tabs>
              <w:ind w:left="335"/>
              <w:rPr>
                <w:szCs w:val="24"/>
              </w:rPr>
            </w:pPr>
          </w:p>
          <w:p w14:paraId="4F93D2C7" w14:textId="5FC666E3" w:rsidR="004A3741" w:rsidRPr="00611006" w:rsidRDefault="001A603B" w:rsidP="001A603B">
            <w:pPr>
              <w:pStyle w:val="ListParagraph"/>
              <w:tabs>
                <w:tab w:val="clear" w:pos="284"/>
                <w:tab w:val="left" w:pos="442"/>
              </w:tabs>
              <w:ind w:left="456"/>
              <w:rPr>
                <w:szCs w:val="24"/>
              </w:rPr>
            </w:pPr>
            <w:r w:rsidRPr="00611006">
              <w:rPr>
                <w:szCs w:val="24"/>
              </w:rPr>
              <w:t>B. You will determine which items from the design brief could include different options or preferences and document in Confirm Client Preferences table.</w:t>
            </w:r>
          </w:p>
        </w:tc>
        <w:sdt>
          <w:sdtPr>
            <w:rPr>
              <w:szCs w:val="24"/>
              <w:lang w:eastAsia="en-AU"/>
            </w:rPr>
            <w:id w:val="-2138170024"/>
            <w14:checkbox>
              <w14:checked w14:val="0"/>
              <w14:checkedState w14:val="2612" w14:font="MS Gothic"/>
              <w14:uncheckedState w14:val="2610" w14:font="MS Gothic"/>
            </w14:checkbox>
          </w:sdtPr>
          <w:sdtContent>
            <w:tc>
              <w:tcPr>
                <w:tcW w:w="193" w:type="pct"/>
              </w:tcPr>
              <w:p w14:paraId="7509F8AD"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3224671"/>
            <w14:checkbox>
              <w14:checked w14:val="0"/>
              <w14:checkedState w14:val="2612" w14:font="MS Gothic"/>
              <w14:uncheckedState w14:val="2610" w14:font="MS Gothic"/>
            </w14:checkbox>
          </w:sdtPr>
          <w:sdtContent>
            <w:tc>
              <w:tcPr>
                <w:tcW w:w="240" w:type="pct"/>
              </w:tcPr>
              <w:p w14:paraId="1A9603A1"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0815F7DB" w14:textId="77777777" w:rsidR="004A3741" w:rsidRPr="00611006" w:rsidRDefault="004A3741" w:rsidP="00A77398">
            <w:pPr>
              <w:rPr>
                <w:i/>
                <w:szCs w:val="24"/>
                <w:lang w:eastAsia="en-AU"/>
              </w:rPr>
            </w:pPr>
          </w:p>
        </w:tc>
        <w:tc>
          <w:tcPr>
            <w:tcW w:w="1634" w:type="pct"/>
          </w:tcPr>
          <w:p w14:paraId="161A8901" w14:textId="6C31D80D" w:rsidR="004A3741" w:rsidRPr="00611006" w:rsidRDefault="004A3741" w:rsidP="00A77398">
            <w:pPr>
              <w:rPr>
                <w:i/>
                <w:szCs w:val="24"/>
                <w:lang w:eastAsia="en-AU"/>
              </w:rPr>
            </w:pPr>
          </w:p>
        </w:tc>
        <w:tc>
          <w:tcPr>
            <w:tcW w:w="576" w:type="pct"/>
          </w:tcPr>
          <w:p w14:paraId="1306AD4E" w14:textId="77777777" w:rsidR="004A3741" w:rsidRPr="00611006" w:rsidRDefault="004A3741" w:rsidP="00A77398">
            <w:pPr>
              <w:rPr>
                <w:szCs w:val="24"/>
              </w:rPr>
            </w:pPr>
            <w:r w:rsidRPr="00611006">
              <w:rPr>
                <w:szCs w:val="24"/>
              </w:rPr>
              <w:t xml:space="preserve">MSFKB3010  MSFKB4011 </w:t>
            </w:r>
          </w:p>
          <w:p w14:paraId="023336D2" w14:textId="044B1868" w:rsidR="004A3741" w:rsidRPr="00611006" w:rsidRDefault="004A3741" w:rsidP="00A77398">
            <w:pPr>
              <w:rPr>
                <w:i/>
                <w:szCs w:val="24"/>
                <w:lang w:eastAsia="en-AU"/>
              </w:rPr>
            </w:pPr>
          </w:p>
        </w:tc>
      </w:tr>
      <w:tr w:rsidR="004A3741" w:rsidRPr="00611006" w14:paraId="487D3395" w14:textId="77777777" w:rsidTr="00A77398">
        <w:trPr>
          <w:gridAfter w:val="1"/>
          <w:wAfter w:w="3" w:type="pct"/>
          <w:trHeight w:val="288"/>
        </w:trPr>
        <w:tc>
          <w:tcPr>
            <w:tcW w:w="288" w:type="pct"/>
            <w:vMerge/>
            <w:vAlign w:val="top"/>
          </w:tcPr>
          <w:p w14:paraId="5D23C4EF" w14:textId="77777777" w:rsidR="004A3741" w:rsidRPr="00611006" w:rsidRDefault="004A3741" w:rsidP="00A77398">
            <w:pPr>
              <w:rPr>
                <w:b/>
                <w:szCs w:val="24"/>
                <w:lang w:eastAsia="en-AU"/>
              </w:rPr>
            </w:pPr>
          </w:p>
        </w:tc>
        <w:tc>
          <w:tcPr>
            <w:tcW w:w="1826" w:type="pct"/>
            <w:vAlign w:val="top"/>
          </w:tcPr>
          <w:p w14:paraId="2459C14E" w14:textId="77777777" w:rsidR="001A603B" w:rsidRPr="00611006" w:rsidRDefault="001A603B" w:rsidP="001A603B">
            <w:pPr>
              <w:pStyle w:val="ListParagraph"/>
              <w:numPr>
                <w:ilvl w:val="0"/>
                <w:numId w:val="28"/>
              </w:numPr>
              <w:tabs>
                <w:tab w:val="clear" w:pos="284"/>
                <w:tab w:val="left" w:pos="442"/>
              </w:tabs>
              <w:ind w:left="321" w:hanging="283"/>
              <w:rPr>
                <w:szCs w:val="24"/>
              </w:rPr>
            </w:pPr>
            <w:r w:rsidRPr="00611006">
              <w:rPr>
                <w:szCs w:val="24"/>
                <w:lang w:eastAsia="en-AU"/>
              </w:rPr>
              <w:t>A. Present to the TAFE workshop to record all the site measurements on a simulated site.</w:t>
            </w:r>
          </w:p>
          <w:p w14:paraId="22599113" w14:textId="77777777" w:rsidR="001A603B" w:rsidRPr="00611006" w:rsidRDefault="001A603B" w:rsidP="001A603B">
            <w:pPr>
              <w:pStyle w:val="ListParagraph"/>
              <w:tabs>
                <w:tab w:val="clear" w:pos="284"/>
                <w:tab w:val="left" w:pos="442"/>
              </w:tabs>
              <w:ind w:left="335"/>
              <w:rPr>
                <w:szCs w:val="24"/>
                <w:lang w:eastAsia="en-AU"/>
              </w:rPr>
            </w:pPr>
          </w:p>
          <w:p w14:paraId="4046F271" w14:textId="6F57BFDB" w:rsidR="004A3741" w:rsidRPr="00611006" w:rsidRDefault="001A603B" w:rsidP="001A603B">
            <w:pPr>
              <w:pStyle w:val="ListParagraph"/>
              <w:tabs>
                <w:tab w:val="clear" w:pos="284"/>
                <w:tab w:val="left" w:pos="442"/>
              </w:tabs>
              <w:ind w:left="335"/>
              <w:rPr>
                <w:szCs w:val="24"/>
                <w:lang w:eastAsia="en-AU"/>
              </w:rPr>
            </w:pPr>
            <w:r w:rsidRPr="00611006">
              <w:rPr>
                <w:szCs w:val="24"/>
                <w:lang w:eastAsia="en-AU"/>
              </w:rPr>
              <w:t>B. You are required to use the measurements to prepare a freehand sketch. To include all measurements and angles. This will be with a plan and elevation view of the area and walls for the project.</w:t>
            </w:r>
          </w:p>
        </w:tc>
        <w:sdt>
          <w:sdtPr>
            <w:rPr>
              <w:szCs w:val="24"/>
              <w:lang w:eastAsia="en-AU"/>
            </w:rPr>
            <w:id w:val="1978873391"/>
            <w14:checkbox>
              <w14:checked w14:val="0"/>
              <w14:checkedState w14:val="2612" w14:font="MS Gothic"/>
              <w14:uncheckedState w14:val="2610" w14:font="MS Gothic"/>
            </w14:checkbox>
          </w:sdtPr>
          <w:sdtContent>
            <w:tc>
              <w:tcPr>
                <w:tcW w:w="193" w:type="pct"/>
              </w:tcPr>
              <w:p w14:paraId="7CCFA147"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349187728"/>
            <w14:checkbox>
              <w14:checked w14:val="0"/>
              <w14:checkedState w14:val="2612" w14:font="MS Gothic"/>
              <w14:uncheckedState w14:val="2610" w14:font="MS Gothic"/>
            </w14:checkbox>
          </w:sdtPr>
          <w:sdtContent>
            <w:tc>
              <w:tcPr>
                <w:tcW w:w="240" w:type="pct"/>
              </w:tcPr>
              <w:p w14:paraId="446B24E4"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5D7321A8" w14:textId="77777777" w:rsidR="004A3741" w:rsidRPr="00611006" w:rsidRDefault="004A3741" w:rsidP="00A77398">
            <w:pPr>
              <w:rPr>
                <w:i/>
                <w:szCs w:val="24"/>
                <w:lang w:eastAsia="en-AU"/>
              </w:rPr>
            </w:pPr>
          </w:p>
        </w:tc>
        <w:tc>
          <w:tcPr>
            <w:tcW w:w="1634" w:type="pct"/>
          </w:tcPr>
          <w:p w14:paraId="24DF1A47" w14:textId="10BD7885" w:rsidR="004A3741" w:rsidRPr="00611006" w:rsidRDefault="004A3741" w:rsidP="00A77398">
            <w:pPr>
              <w:rPr>
                <w:i/>
                <w:szCs w:val="24"/>
                <w:lang w:eastAsia="en-AU"/>
              </w:rPr>
            </w:pPr>
          </w:p>
        </w:tc>
        <w:tc>
          <w:tcPr>
            <w:tcW w:w="576" w:type="pct"/>
          </w:tcPr>
          <w:p w14:paraId="1DFFCD04" w14:textId="77777777" w:rsidR="004A3741" w:rsidRPr="00611006" w:rsidRDefault="004A3741" w:rsidP="00A77398">
            <w:pPr>
              <w:rPr>
                <w:szCs w:val="24"/>
              </w:rPr>
            </w:pPr>
            <w:r w:rsidRPr="00611006">
              <w:rPr>
                <w:szCs w:val="24"/>
              </w:rPr>
              <w:t xml:space="preserve">MSFKB3010  MSFKB4011 </w:t>
            </w:r>
          </w:p>
          <w:p w14:paraId="7968E745" w14:textId="3EF67E61" w:rsidR="004A3741" w:rsidRPr="00611006" w:rsidRDefault="004A3741" w:rsidP="00A77398">
            <w:pPr>
              <w:rPr>
                <w:i/>
                <w:szCs w:val="24"/>
                <w:lang w:eastAsia="en-AU"/>
              </w:rPr>
            </w:pPr>
          </w:p>
        </w:tc>
      </w:tr>
      <w:tr w:rsidR="004A3741" w:rsidRPr="00611006" w14:paraId="006EE0DC" w14:textId="77777777" w:rsidTr="00A77398">
        <w:trPr>
          <w:gridAfter w:val="1"/>
          <w:wAfter w:w="3" w:type="pct"/>
          <w:trHeight w:val="288"/>
        </w:trPr>
        <w:tc>
          <w:tcPr>
            <w:tcW w:w="288" w:type="pct"/>
            <w:vMerge/>
            <w:vAlign w:val="top"/>
          </w:tcPr>
          <w:p w14:paraId="0630BC2A" w14:textId="77777777" w:rsidR="004A3741" w:rsidRPr="00611006" w:rsidRDefault="004A3741" w:rsidP="00A77398">
            <w:pPr>
              <w:rPr>
                <w:b/>
                <w:szCs w:val="24"/>
                <w:lang w:eastAsia="en-AU"/>
              </w:rPr>
            </w:pPr>
          </w:p>
        </w:tc>
        <w:tc>
          <w:tcPr>
            <w:tcW w:w="1826" w:type="pct"/>
            <w:vAlign w:val="top"/>
          </w:tcPr>
          <w:p w14:paraId="16AF535A" w14:textId="3D5C28BD" w:rsidR="004A3741" w:rsidRPr="00611006" w:rsidRDefault="001A603B" w:rsidP="001A603B">
            <w:pPr>
              <w:pStyle w:val="ListParagraph"/>
              <w:numPr>
                <w:ilvl w:val="0"/>
                <w:numId w:val="28"/>
              </w:numPr>
              <w:tabs>
                <w:tab w:val="clear" w:pos="284"/>
                <w:tab w:val="left" w:pos="442"/>
              </w:tabs>
              <w:ind w:left="456" w:hanging="456"/>
              <w:rPr>
                <w:szCs w:val="24"/>
              </w:rPr>
            </w:pPr>
            <w:r w:rsidRPr="00611006">
              <w:rPr>
                <w:szCs w:val="24"/>
              </w:rPr>
              <w:t>Using the table provided, document any design impacts and components that impact on the design that need to be assessed</w:t>
            </w:r>
          </w:p>
        </w:tc>
        <w:sdt>
          <w:sdtPr>
            <w:rPr>
              <w:szCs w:val="24"/>
              <w:lang w:eastAsia="en-AU"/>
            </w:rPr>
            <w:id w:val="-247811712"/>
            <w14:checkbox>
              <w14:checked w14:val="0"/>
              <w14:checkedState w14:val="2612" w14:font="MS Gothic"/>
              <w14:uncheckedState w14:val="2610" w14:font="MS Gothic"/>
            </w14:checkbox>
          </w:sdtPr>
          <w:sdtContent>
            <w:tc>
              <w:tcPr>
                <w:tcW w:w="193" w:type="pct"/>
              </w:tcPr>
              <w:p w14:paraId="5F1D7118"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760059250"/>
            <w14:checkbox>
              <w14:checked w14:val="0"/>
              <w14:checkedState w14:val="2612" w14:font="MS Gothic"/>
              <w14:uncheckedState w14:val="2610" w14:font="MS Gothic"/>
            </w14:checkbox>
          </w:sdtPr>
          <w:sdtContent>
            <w:tc>
              <w:tcPr>
                <w:tcW w:w="240" w:type="pct"/>
              </w:tcPr>
              <w:p w14:paraId="078897EA"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1E389898" w14:textId="77777777" w:rsidR="004A3741" w:rsidRPr="00611006" w:rsidRDefault="004A3741" w:rsidP="00A77398">
            <w:pPr>
              <w:rPr>
                <w:i/>
                <w:szCs w:val="24"/>
                <w:lang w:eastAsia="en-AU"/>
              </w:rPr>
            </w:pPr>
          </w:p>
        </w:tc>
        <w:tc>
          <w:tcPr>
            <w:tcW w:w="1634" w:type="pct"/>
          </w:tcPr>
          <w:p w14:paraId="7C42B59D" w14:textId="6F216C3A" w:rsidR="004A3741" w:rsidRPr="00611006" w:rsidRDefault="004A3741" w:rsidP="00A77398">
            <w:pPr>
              <w:rPr>
                <w:i/>
                <w:szCs w:val="24"/>
                <w:lang w:eastAsia="en-AU"/>
              </w:rPr>
            </w:pPr>
          </w:p>
        </w:tc>
        <w:tc>
          <w:tcPr>
            <w:tcW w:w="576" w:type="pct"/>
          </w:tcPr>
          <w:p w14:paraId="263E434B" w14:textId="77777777" w:rsidR="004A3741" w:rsidRPr="00611006" w:rsidRDefault="004A3741" w:rsidP="00A77398">
            <w:pPr>
              <w:rPr>
                <w:szCs w:val="24"/>
              </w:rPr>
            </w:pPr>
            <w:r w:rsidRPr="00611006">
              <w:rPr>
                <w:szCs w:val="24"/>
              </w:rPr>
              <w:t xml:space="preserve">MSFKB3010  MSFKB4011 </w:t>
            </w:r>
          </w:p>
          <w:p w14:paraId="3DA86671" w14:textId="7C6930B0" w:rsidR="004A3741" w:rsidRPr="00611006" w:rsidRDefault="004A3741" w:rsidP="00A77398">
            <w:pPr>
              <w:rPr>
                <w:i/>
                <w:szCs w:val="24"/>
                <w:lang w:eastAsia="en-AU"/>
              </w:rPr>
            </w:pPr>
          </w:p>
        </w:tc>
      </w:tr>
      <w:tr w:rsidR="004A3741" w:rsidRPr="00611006" w14:paraId="15D98C63" w14:textId="77777777" w:rsidTr="00A77398">
        <w:trPr>
          <w:gridAfter w:val="1"/>
          <w:wAfter w:w="3" w:type="pct"/>
          <w:trHeight w:val="288"/>
        </w:trPr>
        <w:tc>
          <w:tcPr>
            <w:tcW w:w="288" w:type="pct"/>
            <w:vMerge/>
            <w:vAlign w:val="top"/>
          </w:tcPr>
          <w:p w14:paraId="38B5094D" w14:textId="77777777" w:rsidR="004A3741" w:rsidRPr="00611006" w:rsidRDefault="004A3741" w:rsidP="00A77398">
            <w:pPr>
              <w:rPr>
                <w:b/>
                <w:szCs w:val="24"/>
                <w:lang w:eastAsia="en-AU"/>
              </w:rPr>
            </w:pPr>
          </w:p>
        </w:tc>
        <w:tc>
          <w:tcPr>
            <w:tcW w:w="1826" w:type="pct"/>
            <w:vAlign w:val="top"/>
          </w:tcPr>
          <w:p w14:paraId="14329D5A" w14:textId="61A43279" w:rsidR="005E0F3D" w:rsidRPr="00611006" w:rsidRDefault="001A603B" w:rsidP="005E0F3D">
            <w:pPr>
              <w:pStyle w:val="ListParagraph"/>
              <w:numPr>
                <w:ilvl w:val="0"/>
                <w:numId w:val="29"/>
              </w:numPr>
              <w:tabs>
                <w:tab w:val="clear" w:pos="284"/>
                <w:tab w:val="left" w:pos="442"/>
              </w:tabs>
              <w:ind w:left="321" w:hanging="283"/>
              <w:rPr>
                <w:szCs w:val="24"/>
              </w:rPr>
            </w:pPr>
            <w:r w:rsidRPr="00611006">
              <w:rPr>
                <w:szCs w:val="24"/>
                <w:lang w:eastAsia="en-AU"/>
              </w:rPr>
              <w:t>You will review the Project and the site measurements then prepare a Computer Aided Drawing. This will include all measurements, angles and identify structural features and components. This will be with a plan and elevation view of the project to include the walls.</w:t>
            </w:r>
          </w:p>
        </w:tc>
        <w:sdt>
          <w:sdtPr>
            <w:rPr>
              <w:szCs w:val="24"/>
              <w:lang w:eastAsia="en-AU"/>
            </w:rPr>
            <w:id w:val="518279575"/>
            <w14:checkbox>
              <w14:checked w14:val="0"/>
              <w14:checkedState w14:val="2612" w14:font="MS Gothic"/>
              <w14:uncheckedState w14:val="2610" w14:font="MS Gothic"/>
            </w14:checkbox>
          </w:sdtPr>
          <w:sdtContent>
            <w:tc>
              <w:tcPr>
                <w:tcW w:w="193" w:type="pct"/>
              </w:tcPr>
              <w:p w14:paraId="74CB447B"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780761644"/>
            <w14:checkbox>
              <w14:checked w14:val="0"/>
              <w14:checkedState w14:val="2612" w14:font="MS Gothic"/>
              <w14:uncheckedState w14:val="2610" w14:font="MS Gothic"/>
            </w14:checkbox>
          </w:sdtPr>
          <w:sdtContent>
            <w:tc>
              <w:tcPr>
                <w:tcW w:w="240" w:type="pct"/>
              </w:tcPr>
              <w:p w14:paraId="350F2B21"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21F661FD" w14:textId="77777777" w:rsidR="004A3741" w:rsidRPr="00611006" w:rsidRDefault="004A3741" w:rsidP="00A77398">
            <w:pPr>
              <w:rPr>
                <w:i/>
                <w:szCs w:val="24"/>
                <w:lang w:eastAsia="en-AU"/>
              </w:rPr>
            </w:pPr>
          </w:p>
        </w:tc>
        <w:tc>
          <w:tcPr>
            <w:tcW w:w="1634" w:type="pct"/>
          </w:tcPr>
          <w:p w14:paraId="0419E7F4" w14:textId="3B4BDE2D" w:rsidR="004A3741" w:rsidRPr="00611006" w:rsidRDefault="004A3741" w:rsidP="00A77398">
            <w:pPr>
              <w:rPr>
                <w:i/>
                <w:szCs w:val="24"/>
                <w:lang w:eastAsia="en-AU"/>
              </w:rPr>
            </w:pPr>
          </w:p>
        </w:tc>
        <w:tc>
          <w:tcPr>
            <w:tcW w:w="576" w:type="pct"/>
          </w:tcPr>
          <w:p w14:paraId="70E4223A" w14:textId="77777777" w:rsidR="004A3741" w:rsidRPr="00611006" w:rsidRDefault="004A3741" w:rsidP="00A77398">
            <w:pPr>
              <w:rPr>
                <w:szCs w:val="24"/>
              </w:rPr>
            </w:pPr>
            <w:r w:rsidRPr="00611006">
              <w:rPr>
                <w:szCs w:val="24"/>
              </w:rPr>
              <w:t xml:space="preserve">MSFKB3010  MSFKB4011 </w:t>
            </w:r>
          </w:p>
          <w:p w14:paraId="7B01F9D0" w14:textId="03BBA597" w:rsidR="004A3741" w:rsidRPr="00611006" w:rsidRDefault="004A3741" w:rsidP="00A77398">
            <w:pPr>
              <w:rPr>
                <w:i/>
                <w:szCs w:val="24"/>
                <w:lang w:eastAsia="en-AU"/>
              </w:rPr>
            </w:pPr>
          </w:p>
        </w:tc>
      </w:tr>
      <w:tr w:rsidR="004A3741" w:rsidRPr="00611006" w14:paraId="10E24E64" w14:textId="77777777" w:rsidTr="00A77398">
        <w:trPr>
          <w:gridAfter w:val="1"/>
          <w:wAfter w:w="3" w:type="pct"/>
          <w:trHeight w:val="288"/>
        </w:trPr>
        <w:tc>
          <w:tcPr>
            <w:tcW w:w="288" w:type="pct"/>
            <w:vMerge/>
            <w:vAlign w:val="top"/>
          </w:tcPr>
          <w:p w14:paraId="55EB7420" w14:textId="77777777" w:rsidR="004A3741" w:rsidRPr="00611006" w:rsidRDefault="004A3741" w:rsidP="00A77398">
            <w:pPr>
              <w:rPr>
                <w:b/>
                <w:szCs w:val="24"/>
                <w:lang w:eastAsia="en-AU"/>
              </w:rPr>
            </w:pPr>
          </w:p>
        </w:tc>
        <w:tc>
          <w:tcPr>
            <w:tcW w:w="1826" w:type="pct"/>
            <w:vAlign w:val="top"/>
          </w:tcPr>
          <w:p w14:paraId="57EE8467" w14:textId="7DDE9993" w:rsidR="001A603B" w:rsidRPr="00611006" w:rsidRDefault="001A603B" w:rsidP="001A603B">
            <w:pPr>
              <w:pStyle w:val="ListParagraph"/>
              <w:numPr>
                <w:ilvl w:val="0"/>
                <w:numId w:val="29"/>
              </w:numPr>
              <w:tabs>
                <w:tab w:val="clear" w:pos="284"/>
                <w:tab w:val="left" w:pos="442"/>
              </w:tabs>
              <w:ind w:left="456" w:hanging="425"/>
              <w:rPr>
                <w:szCs w:val="24"/>
              </w:rPr>
            </w:pPr>
            <w:r w:rsidRPr="00611006">
              <w:rPr>
                <w:szCs w:val="24"/>
              </w:rPr>
              <w:t>A. Using the table provided you will create a brief to point out any complexities for the fabrication team to understand the requirements of the project.</w:t>
            </w:r>
          </w:p>
          <w:p w14:paraId="67C3B22A" w14:textId="0F64DEF9" w:rsidR="004A3741" w:rsidRPr="00611006" w:rsidRDefault="001A603B" w:rsidP="001A603B">
            <w:pPr>
              <w:pStyle w:val="ListParagraph"/>
              <w:ind w:left="321"/>
              <w:rPr>
                <w:i/>
                <w:szCs w:val="24"/>
                <w:lang w:eastAsia="en-AU"/>
              </w:rPr>
            </w:pPr>
            <w:r w:rsidRPr="00611006">
              <w:rPr>
                <w:szCs w:val="24"/>
              </w:rPr>
              <w:t>B. Using the table provided you will create a brief to point out any complexities for the installation team to understand the requirements of the site installation.</w:t>
            </w:r>
          </w:p>
        </w:tc>
        <w:sdt>
          <w:sdtPr>
            <w:rPr>
              <w:szCs w:val="24"/>
              <w:lang w:eastAsia="en-AU"/>
            </w:rPr>
            <w:id w:val="-1554387611"/>
            <w14:checkbox>
              <w14:checked w14:val="0"/>
              <w14:checkedState w14:val="2612" w14:font="MS Gothic"/>
              <w14:uncheckedState w14:val="2610" w14:font="MS Gothic"/>
            </w14:checkbox>
          </w:sdtPr>
          <w:sdtContent>
            <w:tc>
              <w:tcPr>
                <w:tcW w:w="193" w:type="pct"/>
              </w:tcPr>
              <w:p w14:paraId="5996E68C"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750188939"/>
            <w14:checkbox>
              <w14:checked w14:val="0"/>
              <w14:checkedState w14:val="2612" w14:font="MS Gothic"/>
              <w14:uncheckedState w14:val="2610" w14:font="MS Gothic"/>
            </w14:checkbox>
          </w:sdtPr>
          <w:sdtContent>
            <w:tc>
              <w:tcPr>
                <w:tcW w:w="240" w:type="pct"/>
              </w:tcPr>
              <w:p w14:paraId="0D177B47"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58E11447" w14:textId="77777777" w:rsidR="004A3741" w:rsidRPr="00611006" w:rsidRDefault="004A3741" w:rsidP="00A77398">
            <w:pPr>
              <w:rPr>
                <w:i/>
                <w:szCs w:val="24"/>
                <w:lang w:eastAsia="en-AU"/>
              </w:rPr>
            </w:pPr>
          </w:p>
        </w:tc>
        <w:tc>
          <w:tcPr>
            <w:tcW w:w="1634" w:type="pct"/>
          </w:tcPr>
          <w:p w14:paraId="540DC39A" w14:textId="47C350E9" w:rsidR="004A3741" w:rsidRPr="00611006" w:rsidRDefault="004A3741" w:rsidP="00A77398">
            <w:pPr>
              <w:rPr>
                <w:i/>
                <w:szCs w:val="24"/>
                <w:lang w:eastAsia="en-AU"/>
              </w:rPr>
            </w:pPr>
          </w:p>
        </w:tc>
        <w:tc>
          <w:tcPr>
            <w:tcW w:w="576" w:type="pct"/>
          </w:tcPr>
          <w:p w14:paraId="2F15D8DE" w14:textId="77777777" w:rsidR="004A3741" w:rsidRPr="00611006" w:rsidRDefault="004A3741" w:rsidP="00A77398">
            <w:pPr>
              <w:rPr>
                <w:szCs w:val="24"/>
              </w:rPr>
            </w:pPr>
            <w:r w:rsidRPr="00611006">
              <w:rPr>
                <w:szCs w:val="24"/>
              </w:rPr>
              <w:t xml:space="preserve">MSFKB3010  MSFKB4011 </w:t>
            </w:r>
          </w:p>
          <w:p w14:paraId="742D8207" w14:textId="298A4057" w:rsidR="004A3741" w:rsidRPr="00611006" w:rsidRDefault="004A3741" w:rsidP="00A77398">
            <w:pPr>
              <w:rPr>
                <w:i/>
                <w:szCs w:val="24"/>
                <w:lang w:eastAsia="en-AU"/>
              </w:rPr>
            </w:pPr>
          </w:p>
        </w:tc>
      </w:tr>
      <w:tr w:rsidR="004A3741" w:rsidRPr="00611006" w14:paraId="02C259D7" w14:textId="77777777" w:rsidTr="00A77398">
        <w:trPr>
          <w:gridAfter w:val="1"/>
          <w:wAfter w:w="3" w:type="pct"/>
          <w:trHeight w:val="288"/>
        </w:trPr>
        <w:tc>
          <w:tcPr>
            <w:tcW w:w="288" w:type="pct"/>
            <w:vMerge/>
            <w:vAlign w:val="top"/>
          </w:tcPr>
          <w:p w14:paraId="54E611F1" w14:textId="77777777" w:rsidR="004A3741" w:rsidRPr="00611006" w:rsidRDefault="004A3741" w:rsidP="00A77398">
            <w:pPr>
              <w:rPr>
                <w:b/>
                <w:szCs w:val="24"/>
                <w:lang w:eastAsia="en-AU"/>
              </w:rPr>
            </w:pPr>
          </w:p>
        </w:tc>
        <w:tc>
          <w:tcPr>
            <w:tcW w:w="1826" w:type="pct"/>
            <w:vAlign w:val="top"/>
          </w:tcPr>
          <w:p w14:paraId="523780A0" w14:textId="77777777" w:rsidR="001A603B" w:rsidRPr="00611006" w:rsidRDefault="001A603B" w:rsidP="001A603B">
            <w:pPr>
              <w:pStyle w:val="ListParagraph"/>
              <w:numPr>
                <w:ilvl w:val="0"/>
                <w:numId w:val="31"/>
              </w:numPr>
              <w:tabs>
                <w:tab w:val="clear" w:pos="284"/>
                <w:tab w:val="left" w:pos="442"/>
              </w:tabs>
              <w:ind w:left="321" w:hanging="283"/>
              <w:rPr>
                <w:szCs w:val="24"/>
              </w:rPr>
            </w:pPr>
            <w:r w:rsidRPr="00611006">
              <w:rPr>
                <w:szCs w:val="24"/>
              </w:rPr>
              <w:t>Using the table provided you will break down the job components and acquire costings from suppliers.</w:t>
            </w:r>
          </w:p>
          <w:p w14:paraId="364E61D4" w14:textId="77777777" w:rsidR="001A603B" w:rsidRPr="00611006" w:rsidRDefault="001A603B" w:rsidP="001A603B">
            <w:pPr>
              <w:pStyle w:val="ListParagraph"/>
              <w:tabs>
                <w:tab w:val="clear" w:pos="284"/>
                <w:tab w:val="left" w:pos="442"/>
              </w:tabs>
              <w:ind w:left="335"/>
              <w:rPr>
                <w:szCs w:val="24"/>
              </w:rPr>
            </w:pPr>
            <w:r w:rsidRPr="00611006">
              <w:rPr>
                <w:szCs w:val="24"/>
              </w:rPr>
              <w:t>This will include:</w:t>
            </w:r>
          </w:p>
          <w:p w14:paraId="780BC479" w14:textId="77777777" w:rsidR="001A603B" w:rsidRPr="00611006" w:rsidRDefault="001A603B" w:rsidP="001A603B">
            <w:pPr>
              <w:pStyle w:val="ListParagraph"/>
              <w:tabs>
                <w:tab w:val="clear" w:pos="284"/>
                <w:tab w:val="left" w:pos="442"/>
              </w:tabs>
              <w:ind w:left="335"/>
              <w:rPr>
                <w:szCs w:val="24"/>
              </w:rPr>
            </w:pPr>
            <w:r w:rsidRPr="00611006">
              <w:rPr>
                <w:szCs w:val="24"/>
              </w:rPr>
              <w:t>a. Materials</w:t>
            </w:r>
          </w:p>
          <w:p w14:paraId="767D5A94" w14:textId="77777777" w:rsidR="001A603B" w:rsidRPr="00611006" w:rsidRDefault="001A603B" w:rsidP="001A603B">
            <w:pPr>
              <w:pStyle w:val="ListParagraph"/>
              <w:tabs>
                <w:tab w:val="clear" w:pos="284"/>
                <w:tab w:val="left" w:pos="442"/>
              </w:tabs>
              <w:ind w:left="335"/>
              <w:rPr>
                <w:szCs w:val="24"/>
              </w:rPr>
            </w:pPr>
            <w:r w:rsidRPr="00611006">
              <w:rPr>
                <w:szCs w:val="24"/>
              </w:rPr>
              <w:t>b. Labour to manufacture, install and coat.</w:t>
            </w:r>
          </w:p>
          <w:p w14:paraId="4208CD16" w14:textId="77777777" w:rsidR="001A603B" w:rsidRPr="00611006" w:rsidRDefault="001A603B" w:rsidP="001A603B">
            <w:pPr>
              <w:pStyle w:val="ListParagraph"/>
              <w:tabs>
                <w:tab w:val="clear" w:pos="284"/>
                <w:tab w:val="left" w:pos="442"/>
              </w:tabs>
              <w:ind w:left="335"/>
              <w:rPr>
                <w:szCs w:val="24"/>
              </w:rPr>
            </w:pPr>
            <w:r w:rsidRPr="00611006">
              <w:rPr>
                <w:szCs w:val="24"/>
              </w:rPr>
              <w:t>c. Design Costing</w:t>
            </w:r>
          </w:p>
          <w:p w14:paraId="66B09F6E" w14:textId="77777777" w:rsidR="001A603B" w:rsidRPr="00611006" w:rsidRDefault="001A603B" w:rsidP="001A603B">
            <w:pPr>
              <w:pStyle w:val="ListParagraph"/>
              <w:tabs>
                <w:tab w:val="clear" w:pos="284"/>
                <w:tab w:val="left" w:pos="442"/>
              </w:tabs>
              <w:ind w:left="335"/>
              <w:rPr>
                <w:szCs w:val="24"/>
              </w:rPr>
            </w:pPr>
            <w:r w:rsidRPr="00611006">
              <w:rPr>
                <w:szCs w:val="24"/>
              </w:rPr>
              <w:t>d. Other charges</w:t>
            </w:r>
          </w:p>
          <w:p w14:paraId="194B2C8F" w14:textId="20E12205" w:rsidR="004A3741" w:rsidRPr="00611006" w:rsidRDefault="001A603B" w:rsidP="001A603B">
            <w:pPr>
              <w:rPr>
                <w:i/>
                <w:szCs w:val="24"/>
                <w:lang w:eastAsia="en-AU"/>
              </w:rPr>
            </w:pPr>
            <w:r w:rsidRPr="00611006">
              <w:rPr>
                <w:szCs w:val="24"/>
              </w:rPr>
              <w:t>These will need to be put together with all cost to produce the project to the client's satisfaction. These can be documented from a supplier via phone or a physical costing from the supplier. (second option preferred)</w:t>
            </w:r>
          </w:p>
        </w:tc>
        <w:sdt>
          <w:sdtPr>
            <w:rPr>
              <w:szCs w:val="24"/>
              <w:lang w:eastAsia="en-AU"/>
            </w:rPr>
            <w:id w:val="-1511747556"/>
            <w14:checkbox>
              <w14:checked w14:val="0"/>
              <w14:checkedState w14:val="2612" w14:font="MS Gothic"/>
              <w14:uncheckedState w14:val="2610" w14:font="MS Gothic"/>
            </w14:checkbox>
          </w:sdtPr>
          <w:sdtContent>
            <w:tc>
              <w:tcPr>
                <w:tcW w:w="193" w:type="pct"/>
              </w:tcPr>
              <w:p w14:paraId="73F933E7"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816651117"/>
            <w14:checkbox>
              <w14:checked w14:val="0"/>
              <w14:checkedState w14:val="2612" w14:font="MS Gothic"/>
              <w14:uncheckedState w14:val="2610" w14:font="MS Gothic"/>
            </w14:checkbox>
          </w:sdtPr>
          <w:sdtContent>
            <w:tc>
              <w:tcPr>
                <w:tcW w:w="240" w:type="pct"/>
              </w:tcPr>
              <w:p w14:paraId="3A490979"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1EFD37CF" w14:textId="77777777" w:rsidR="004A3741" w:rsidRPr="00611006" w:rsidRDefault="004A3741" w:rsidP="00A77398">
            <w:pPr>
              <w:rPr>
                <w:i/>
                <w:szCs w:val="24"/>
                <w:lang w:eastAsia="en-AU"/>
              </w:rPr>
            </w:pPr>
          </w:p>
        </w:tc>
        <w:tc>
          <w:tcPr>
            <w:tcW w:w="1634" w:type="pct"/>
          </w:tcPr>
          <w:p w14:paraId="381D4754" w14:textId="77777777" w:rsidR="004A3741" w:rsidRPr="00611006" w:rsidRDefault="004A3741" w:rsidP="00A77398">
            <w:pPr>
              <w:rPr>
                <w:i/>
                <w:szCs w:val="24"/>
                <w:lang w:eastAsia="en-AU"/>
              </w:rPr>
            </w:pPr>
          </w:p>
        </w:tc>
        <w:tc>
          <w:tcPr>
            <w:tcW w:w="576" w:type="pct"/>
          </w:tcPr>
          <w:p w14:paraId="564634D6" w14:textId="77777777" w:rsidR="004A3741" w:rsidRPr="00611006" w:rsidRDefault="004A3741" w:rsidP="00A77398">
            <w:pPr>
              <w:rPr>
                <w:szCs w:val="24"/>
              </w:rPr>
            </w:pPr>
            <w:r w:rsidRPr="00611006">
              <w:rPr>
                <w:szCs w:val="24"/>
              </w:rPr>
              <w:t>MSFKB4011</w:t>
            </w:r>
          </w:p>
          <w:p w14:paraId="5E65CEFB" w14:textId="487DA65D" w:rsidR="004A3741" w:rsidRPr="00611006" w:rsidRDefault="004A3741" w:rsidP="00A77398">
            <w:pPr>
              <w:rPr>
                <w:i/>
                <w:szCs w:val="24"/>
                <w:lang w:eastAsia="en-AU"/>
              </w:rPr>
            </w:pPr>
          </w:p>
        </w:tc>
      </w:tr>
      <w:tr w:rsidR="004A3741" w:rsidRPr="00611006" w14:paraId="712A14BC" w14:textId="77777777" w:rsidTr="00A77398">
        <w:trPr>
          <w:gridAfter w:val="1"/>
          <w:wAfter w:w="3" w:type="pct"/>
          <w:trHeight w:val="288"/>
        </w:trPr>
        <w:tc>
          <w:tcPr>
            <w:tcW w:w="288" w:type="pct"/>
            <w:vMerge/>
            <w:vAlign w:val="top"/>
          </w:tcPr>
          <w:p w14:paraId="74FD3ABC" w14:textId="77777777" w:rsidR="004A3741" w:rsidRPr="00611006" w:rsidRDefault="004A3741" w:rsidP="00A77398">
            <w:pPr>
              <w:rPr>
                <w:b/>
                <w:szCs w:val="24"/>
                <w:lang w:eastAsia="en-AU"/>
              </w:rPr>
            </w:pPr>
          </w:p>
        </w:tc>
        <w:tc>
          <w:tcPr>
            <w:tcW w:w="1826" w:type="pct"/>
            <w:vAlign w:val="top"/>
          </w:tcPr>
          <w:p w14:paraId="31C32FE4" w14:textId="7EF66C29" w:rsidR="004A3741" w:rsidRPr="00611006" w:rsidRDefault="001A603B" w:rsidP="001A603B">
            <w:pPr>
              <w:pStyle w:val="ListParagraph"/>
              <w:numPr>
                <w:ilvl w:val="0"/>
                <w:numId w:val="31"/>
              </w:numPr>
              <w:ind w:left="314"/>
              <w:rPr>
                <w:i/>
                <w:szCs w:val="24"/>
                <w:lang w:eastAsia="en-AU"/>
              </w:rPr>
            </w:pPr>
            <w:r w:rsidRPr="00611006">
              <w:rPr>
                <w:szCs w:val="24"/>
              </w:rPr>
              <w:t>Using the document templates provided in Part 2, the student will present documentation including detail drawings and a quote for the project.</w:t>
            </w:r>
          </w:p>
        </w:tc>
        <w:sdt>
          <w:sdtPr>
            <w:rPr>
              <w:szCs w:val="24"/>
              <w:lang w:eastAsia="en-AU"/>
            </w:rPr>
            <w:id w:val="1174069660"/>
            <w14:checkbox>
              <w14:checked w14:val="0"/>
              <w14:checkedState w14:val="2612" w14:font="MS Gothic"/>
              <w14:uncheckedState w14:val="2610" w14:font="MS Gothic"/>
            </w14:checkbox>
          </w:sdtPr>
          <w:sdtContent>
            <w:tc>
              <w:tcPr>
                <w:tcW w:w="193" w:type="pct"/>
              </w:tcPr>
              <w:p w14:paraId="28111678"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875149645"/>
            <w14:checkbox>
              <w14:checked w14:val="0"/>
              <w14:checkedState w14:val="2612" w14:font="MS Gothic"/>
              <w14:uncheckedState w14:val="2610" w14:font="MS Gothic"/>
            </w14:checkbox>
          </w:sdtPr>
          <w:sdtContent>
            <w:tc>
              <w:tcPr>
                <w:tcW w:w="240" w:type="pct"/>
              </w:tcPr>
              <w:p w14:paraId="3297CEDD"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04E7C2E4" w14:textId="77777777" w:rsidR="004A3741" w:rsidRPr="00611006" w:rsidRDefault="004A3741" w:rsidP="00A77398">
            <w:pPr>
              <w:rPr>
                <w:i/>
                <w:szCs w:val="24"/>
                <w:lang w:eastAsia="en-AU"/>
              </w:rPr>
            </w:pPr>
          </w:p>
        </w:tc>
        <w:tc>
          <w:tcPr>
            <w:tcW w:w="1634" w:type="pct"/>
          </w:tcPr>
          <w:p w14:paraId="1FA0F867" w14:textId="7DDC857E" w:rsidR="004A3741" w:rsidRPr="00611006" w:rsidRDefault="004A3741" w:rsidP="00A77398">
            <w:pPr>
              <w:rPr>
                <w:i/>
                <w:szCs w:val="24"/>
                <w:lang w:eastAsia="en-AU"/>
              </w:rPr>
            </w:pPr>
          </w:p>
        </w:tc>
        <w:tc>
          <w:tcPr>
            <w:tcW w:w="576" w:type="pct"/>
          </w:tcPr>
          <w:p w14:paraId="7D6643CF" w14:textId="77777777" w:rsidR="004A3741" w:rsidRPr="00611006" w:rsidRDefault="004A3741" w:rsidP="00A77398">
            <w:pPr>
              <w:rPr>
                <w:szCs w:val="24"/>
              </w:rPr>
            </w:pPr>
            <w:r w:rsidRPr="00611006">
              <w:rPr>
                <w:szCs w:val="24"/>
              </w:rPr>
              <w:t xml:space="preserve">MSFKB4011 </w:t>
            </w:r>
          </w:p>
          <w:p w14:paraId="57444579" w14:textId="1E4FE59A" w:rsidR="004A3741" w:rsidRPr="00611006" w:rsidRDefault="004A3741" w:rsidP="00337151">
            <w:pPr>
              <w:rPr>
                <w:i/>
                <w:szCs w:val="24"/>
                <w:lang w:eastAsia="en-AU"/>
              </w:rPr>
            </w:pPr>
          </w:p>
        </w:tc>
      </w:tr>
      <w:tr w:rsidR="004A3741" w:rsidRPr="00611006" w14:paraId="45CD1875" w14:textId="77777777" w:rsidTr="00A77398">
        <w:trPr>
          <w:gridAfter w:val="1"/>
          <w:wAfter w:w="3" w:type="pct"/>
          <w:trHeight w:val="80"/>
        </w:trPr>
        <w:tc>
          <w:tcPr>
            <w:tcW w:w="288" w:type="pct"/>
            <w:vMerge w:val="restart"/>
            <w:vAlign w:val="top"/>
          </w:tcPr>
          <w:p w14:paraId="766A7212" w14:textId="77777777" w:rsidR="004A3741" w:rsidRPr="00611006" w:rsidRDefault="004A3741" w:rsidP="00A77398">
            <w:pPr>
              <w:rPr>
                <w:b/>
                <w:szCs w:val="24"/>
                <w:lang w:eastAsia="en-AU"/>
              </w:rPr>
            </w:pPr>
            <w:r w:rsidRPr="00611006">
              <w:rPr>
                <w:b/>
                <w:szCs w:val="24"/>
                <w:lang w:eastAsia="en-AU"/>
              </w:rPr>
              <w:t>3</w:t>
            </w:r>
          </w:p>
          <w:p w14:paraId="6CA70D74" w14:textId="77777777" w:rsidR="004A3741" w:rsidRPr="00611006" w:rsidRDefault="004A3741" w:rsidP="00A77398">
            <w:pPr>
              <w:rPr>
                <w:b/>
                <w:szCs w:val="24"/>
                <w:lang w:eastAsia="en-AU"/>
              </w:rPr>
            </w:pPr>
          </w:p>
        </w:tc>
        <w:tc>
          <w:tcPr>
            <w:tcW w:w="1826" w:type="pct"/>
            <w:vAlign w:val="top"/>
          </w:tcPr>
          <w:p w14:paraId="5FBC1127" w14:textId="39855F9B" w:rsidR="004A3741" w:rsidRPr="00611006" w:rsidRDefault="001A603B" w:rsidP="005E7A58">
            <w:pPr>
              <w:pStyle w:val="ListParagraph"/>
              <w:numPr>
                <w:ilvl w:val="0"/>
                <w:numId w:val="9"/>
              </w:numPr>
              <w:ind w:left="321" w:hanging="283"/>
              <w:rPr>
                <w:i/>
                <w:szCs w:val="24"/>
                <w:lang w:eastAsia="en-AU"/>
              </w:rPr>
            </w:pPr>
            <w:r w:rsidRPr="00611006">
              <w:rPr>
                <w:szCs w:val="24"/>
                <w:lang w:eastAsia="en-AU"/>
              </w:rPr>
              <w:t>You will review the Project and design brief then prepare a freehand sketch in an isometric view of the project.</w:t>
            </w:r>
          </w:p>
        </w:tc>
        <w:sdt>
          <w:sdtPr>
            <w:rPr>
              <w:szCs w:val="24"/>
              <w:lang w:eastAsia="en-AU"/>
            </w:rPr>
            <w:id w:val="-1992863507"/>
            <w14:checkbox>
              <w14:checked w14:val="0"/>
              <w14:checkedState w14:val="2612" w14:font="MS Gothic"/>
              <w14:uncheckedState w14:val="2610" w14:font="MS Gothic"/>
            </w14:checkbox>
          </w:sdtPr>
          <w:sdtContent>
            <w:tc>
              <w:tcPr>
                <w:tcW w:w="193" w:type="pct"/>
              </w:tcPr>
              <w:p w14:paraId="4CEAE24E"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438306644"/>
            <w14:checkbox>
              <w14:checked w14:val="0"/>
              <w14:checkedState w14:val="2612" w14:font="MS Gothic"/>
              <w14:uncheckedState w14:val="2610" w14:font="MS Gothic"/>
            </w14:checkbox>
          </w:sdtPr>
          <w:sdtContent>
            <w:tc>
              <w:tcPr>
                <w:tcW w:w="240" w:type="pct"/>
              </w:tcPr>
              <w:p w14:paraId="69F89BB5"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017A52A3" w14:textId="77777777" w:rsidR="004A3741" w:rsidRPr="00611006" w:rsidRDefault="004A3741" w:rsidP="00A77398">
            <w:pPr>
              <w:rPr>
                <w:i/>
                <w:szCs w:val="24"/>
                <w:lang w:eastAsia="en-AU"/>
              </w:rPr>
            </w:pPr>
          </w:p>
        </w:tc>
        <w:tc>
          <w:tcPr>
            <w:tcW w:w="1634" w:type="pct"/>
          </w:tcPr>
          <w:p w14:paraId="4CC0EF8F" w14:textId="5E5CCA87" w:rsidR="004A3741" w:rsidRPr="00611006" w:rsidRDefault="004A3741" w:rsidP="00A77398">
            <w:pPr>
              <w:rPr>
                <w:i/>
                <w:szCs w:val="24"/>
                <w:lang w:eastAsia="en-AU"/>
              </w:rPr>
            </w:pPr>
          </w:p>
        </w:tc>
        <w:tc>
          <w:tcPr>
            <w:tcW w:w="576" w:type="pct"/>
          </w:tcPr>
          <w:p w14:paraId="20B33192" w14:textId="77777777" w:rsidR="004A3741" w:rsidRPr="00611006" w:rsidRDefault="004A3741" w:rsidP="00A77398">
            <w:pPr>
              <w:rPr>
                <w:szCs w:val="24"/>
              </w:rPr>
            </w:pPr>
            <w:r w:rsidRPr="00611006">
              <w:rPr>
                <w:szCs w:val="24"/>
              </w:rPr>
              <w:t xml:space="preserve">MSFKB3010 </w:t>
            </w:r>
          </w:p>
          <w:p w14:paraId="15816D35" w14:textId="77777777" w:rsidR="004A3741" w:rsidRPr="00611006" w:rsidRDefault="004A3741" w:rsidP="00A77398">
            <w:pPr>
              <w:rPr>
                <w:szCs w:val="24"/>
              </w:rPr>
            </w:pPr>
            <w:r w:rsidRPr="00611006">
              <w:rPr>
                <w:szCs w:val="24"/>
              </w:rPr>
              <w:t xml:space="preserve"> MSFKB4011 </w:t>
            </w:r>
          </w:p>
          <w:p w14:paraId="21474274" w14:textId="62A16AB5" w:rsidR="004A3741" w:rsidRPr="00611006" w:rsidRDefault="004A3741" w:rsidP="00A77398">
            <w:pPr>
              <w:rPr>
                <w:i/>
                <w:szCs w:val="24"/>
                <w:lang w:eastAsia="en-AU"/>
              </w:rPr>
            </w:pPr>
          </w:p>
        </w:tc>
      </w:tr>
      <w:tr w:rsidR="004A3741" w:rsidRPr="00611006" w14:paraId="1B49EAA0" w14:textId="77777777" w:rsidTr="00A77398">
        <w:trPr>
          <w:gridAfter w:val="1"/>
          <w:wAfter w:w="3" w:type="pct"/>
          <w:trHeight w:val="79"/>
        </w:trPr>
        <w:tc>
          <w:tcPr>
            <w:tcW w:w="288" w:type="pct"/>
            <w:vMerge/>
            <w:vAlign w:val="top"/>
          </w:tcPr>
          <w:p w14:paraId="683022CF" w14:textId="77777777" w:rsidR="004A3741" w:rsidRPr="00611006" w:rsidRDefault="004A3741" w:rsidP="00A77398">
            <w:pPr>
              <w:rPr>
                <w:b/>
                <w:szCs w:val="24"/>
                <w:lang w:eastAsia="en-AU"/>
              </w:rPr>
            </w:pPr>
          </w:p>
        </w:tc>
        <w:tc>
          <w:tcPr>
            <w:tcW w:w="1826" w:type="pct"/>
            <w:vAlign w:val="top"/>
          </w:tcPr>
          <w:p w14:paraId="4CB94661" w14:textId="77777777" w:rsidR="001A603B" w:rsidRPr="00611006" w:rsidRDefault="001A603B" w:rsidP="001A603B">
            <w:pPr>
              <w:pStyle w:val="ListParagraph"/>
              <w:numPr>
                <w:ilvl w:val="0"/>
                <w:numId w:val="9"/>
              </w:numPr>
              <w:tabs>
                <w:tab w:val="clear" w:pos="284"/>
                <w:tab w:val="left" w:pos="442"/>
              </w:tabs>
              <w:ind w:left="333" w:hanging="333"/>
              <w:rPr>
                <w:szCs w:val="24"/>
              </w:rPr>
            </w:pPr>
            <w:r w:rsidRPr="00611006">
              <w:rPr>
                <w:szCs w:val="24"/>
              </w:rPr>
              <w:t>A. You will determine and document the design parameters and project requirements in the Design Parameters table.</w:t>
            </w:r>
          </w:p>
          <w:p w14:paraId="7ACDC888" w14:textId="77777777" w:rsidR="001A603B" w:rsidRPr="00611006" w:rsidRDefault="001A603B" w:rsidP="001A603B">
            <w:pPr>
              <w:pStyle w:val="ListParagraph"/>
              <w:tabs>
                <w:tab w:val="clear" w:pos="284"/>
                <w:tab w:val="left" w:pos="442"/>
              </w:tabs>
              <w:ind w:left="335"/>
              <w:rPr>
                <w:szCs w:val="24"/>
              </w:rPr>
            </w:pPr>
          </w:p>
          <w:p w14:paraId="33C8F19D" w14:textId="33FB77F9" w:rsidR="004A3741" w:rsidRPr="00611006" w:rsidRDefault="001A603B" w:rsidP="001A603B">
            <w:pPr>
              <w:pStyle w:val="ListParagraph"/>
              <w:tabs>
                <w:tab w:val="clear" w:pos="284"/>
                <w:tab w:val="left" w:pos="442"/>
              </w:tabs>
              <w:ind w:left="335"/>
              <w:rPr>
                <w:szCs w:val="24"/>
              </w:rPr>
            </w:pPr>
            <w:r w:rsidRPr="00611006">
              <w:rPr>
                <w:szCs w:val="24"/>
              </w:rPr>
              <w:t>B. You will determine which items from the design brief could include different options or preferences and document in Confirm Client Preferences table.</w:t>
            </w:r>
          </w:p>
        </w:tc>
        <w:sdt>
          <w:sdtPr>
            <w:rPr>
              <w:szCs w:val="24"/>
              <w:lang w:eastAsia="en-AU"/>
            </w:rPr>
            <w:id w:val="1175613823"/>
            <w14:checkbox>
              <w14:checked w14:val="0"/>
              <w14:checkedState w14:val="2612" w14:font="MS Gothic"/>
              <w14:uncheckedState w14:val="2610" w14:font="MS Gothic"/>
            </w14:checkbox>
          </w:sdtPr>
          <w:sdtContent>
            <w:tc>
              <w:tcPr>
                <w:tcW w:w="193" w:type="pct"/>
              </w:tcPr>
              <w:p w14:paraId="3EE9E63B"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976182382"/>
            <w14:checkbox>
              <w14:checked w14:val="0"/>
              <w14:checkedState w14:val="2612" w14:font="MS Gothic"/>
              <w14:uncheckedState w14:val="2610" w14:font="MS Gothic"/>
            </w14:checkbox>
          </w:sdtPr>
          <w:sdtContent>
            <w:tc>
              <w:tcPr>
                <w:tcW w:w="240" w:type="pct"/>
              </w:tcPr>
              <w:p w14:paraId="2E32493D"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5A3080E6" w14:textId="77777777" w:rsidR="004A3741" w:rsidRPr="00611006" w:rsidRDefault="004A3741" w:rsidP="00A77398">
            <w:pPr>
              <w:rPr>
                <w:i/>
                <w:szCs w:val="24"/>
                <w:lang w:eastAsia="en-AU"/>
              </w:rPr>
            </w:pPr>
          </w:p>
        </w:tc>
        <w:tc>
          <w:tcPr>
            <w:tcW w:w="1634" w:type="pct"/>
          </w:tcPr>
          <w:p w14:paraId="23EED2F0" w14:textId="4B9E79E0" w:rsidR="004A3741" w:rsidRPr="00611006" w:rsidRDefault="004A3741" w:rsidP="00A77398">
            <w:pPr>
              <w:rPr>
                <w:i/>
                <w:szCs w:val="24"/>
                <w:lang w:eastAsia="en-AU"/>
              </w:rPr>
            </w:pPr>
          </w:p>
        </w:tc>
        <w:tc>
          <w:tcPr>
            <w:tcW w:w="576" w:type="pct"/>
          </w:tcPr>
          <w:p w14:paraId="1C1F04ED" w14:textId="77777777" w:rsidR="004A3741" w:rsidRPr="00611006" w:rsidRDefault="004A3741" w:rsidP="00A77398">
            <w:pPr>
              <w:rPr>
                <w:szCs w:val="24"/>
              </w:rPr>
            </w:pPr>
            <w:r w:rsidRPr="00611006">
              <w:rPr>
                <w:szCs w:val="24"/>
              </w:rPr>
              <w:t xml:space="preserve">MSFKB3010  MSFKB4011 </w:t>
            </w:r>
          </w:p>
          <w:p w14:paraId="6D0CB35D" w14:textId="70EFAC6A" w:rsidR="004A3741" w:rsidRPr="00611006" w:rsidRDefault="004A3741" w:rsidP="00A77398">
            <w:pPr>
              <w:rPr>
                <w:i/>
                <w:szCs w:val="24"/>
                <w:lang w:eastAsia="en-AU"/>
              </w:rPr>
            </w:pPr>
          </w:p>
        </w:tc>
      </w:tr>
      <w:tr w:rsidR="004A3741" w:rsidRPr="00611006" w14:paraId="00B1373B" w14:textId="77777777" w:rsidTr="00A77398">
        <w:trPr>
          <w:gridAfter w:val="1"/>
          <w:wAfter w:w="3" w:type="pct"/>
          <w:trHeight w:val="79"/>
        </w:trPr>
        <w:tc>
          <w:tcPr>
            <w:tcW w:w="288" w:type="pct"/>
            <w:vMerge/>
            <w:vAlign w:val="top"/>
          </w:tcPr>
          <w:p w14:paraId="7DBACF11" w14:textId="77777777" w:rsidR="004A3741" w:rsidRPr="00611006" w:rsidRDefault="004A3741" w:rsidP="00A77398">
            <w:pPr>
              <w:rPr>
                <w:b/>
                <w:szCs w:val="24"/>
                <w:lang w:eastAsia="en-AU"/>
              </w:rPr>
            </w:pPr>
          </w:p>
        </w:tc>
        <w:tc>
          <w:tcPr>
            <w:tcW w:w="1826" w:type="pct"/>
            <w:vAlign w:val="top"/>
          </w:tcPr>
          <w:p w14:paraId="1CBEC3A8" w14:textId="77777777" w:rsidR="001A603B" w:rsidRPr="00611006" w:rsidRDefault="001A603B" w:rsidP="001A603B">
            <w:pPr>
              <w:pStyle w:val="ListParagraph"/>
              <w:numPr>
                <w:ilvl w:val="0"/>
                <w:numId w:val="32"/>
              </w:numPr>
              <w:tabs>
                <w:tab w:val="clear" w:pos="284"/>
                <w:tab w:val="left" w:pos="442"/>
              </w:tabs>
              <w:ind w:left="321" w:hanging="321"/>
              <w:rPr>
                <w:szCs w:val="24"/>
              </w:rPr>
            </w:pPr>
            <w:r w:rsidRPr="00611006">
              <w:rPr>
                <w:szCs w:val="24"/>
                <w:lang w:eastAsia="en-AU"/>
              </w:rPr>
              <w:t>A. You will review the Project. Present to the TAFE workshop to record all the site measurements on a simulated site.</w:t>
            </w:r>
          </w:p>
          <w:p w14:paraId="5D64D2DB" w14:textId="77777777" w:rsidR="001A603B" w:rsidRPr="00611006" w:rsidRDefault="001A603B" w:rsidP="001A603B">
            <w:pPr>
              <w:pStyle w:val="ListParagraph"/>
              <w:tabs>
                <w:tab w:val="clear" w:pos="284"/>
                <w:tab w:val="left" w:pos="442"/>
              </w:tabs>
              <w:ind w:left="335"/>
              <w:rPr>
                <w:szCs w:val="24"/>
                <w:lang w:eastAsia="en-AU"/>
              </w:rPr>
            </w:pPr>
          </w:p>
          <w:p w14:paraId="02A6C24E" w14:textId="408DBFDD" w:rsidR="004A3741" w:rsidRPr="00611006" w:rsidRDefault="001A603B" w:rsidP="001A603B">
            <w:pPr>
              <w:pStyle w:val="ListParagraph"/>
              <w:tabs>
                <w:tab w:val="clear" w:pos="284"/>
                <w:tab w:val="left" w:pos="442"/>
              </w:tabs>
              <w:ind w:left="335"/>
              <w:rPr>
                <w:szCs w:val="24"/>
                <w:lang w:eastAsia="en-AU"/>
              </w:rPr>
            </w:pPr>
            <w:r w:rsidRPr="00611006">
              <w:rPr>
                <w:szCs w:val="24"/>
                <w:lang w:eastAsia="en-AU"/>
              </w:rPr>
              <w:t>B. You are required to use the measurements to prepare a freehand sketch. To include all measurements and angles. This will be with a plan and elevation view of the area and walls for the project.</w:t>
            </w:r>
          </w:p>
        </w:tc>
        <w:sdt>
          <w:sdtPr>
            <w:rPr>
              <w:szCs w:val="24"/>
              <w:lang w:eastAsia="en-AU"/>
            </w:rPr>
            <w:id w:val="-1939510332"/>
            <w14:checkbox>
              <w14:checked w14:val="0"/>
              <w14:checkedState w14:val="2612" w14:font="MS Gothic"/>
              <w14:uncheckedState w14:val="2610" w14:font="MS Gothic"/>
            </w14:checkbox>
          </w:sdtPr>
          <w:sdtContent>
            <w:tc>
              <w:tcPr>
                <w:tcW w:w="193" w:type="pct"/>
              </w:tcPr>
              <w:p w14:paraId="5278D904"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999258104"/>
            <w14:checkbox>
              <w14:checked w14:val="0"/>
              <w14:checkedState w14:val="2612" w14:font="MS Gothic"/>
              <w14:uncheckedState w14:val="2610" w14:font="MS Gothic"/>
            </w14:checkbox>
          </w:sdtPr>
          <w:sdtContent>
            <w:tc>
              <w:tcPr>
                <w:tcW w:w="240" w:type="pct"/>
              </w:tcPr>
              <w:p w14:paraId="012A4E85"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4F12E330" w14:textId="77777777" w:rsidR="004A3741" w:rsidRPr="00611006" w:rsidRDefault="004A3741" w:rsidP="00A77398">
            <w:pPr>
              <w:rPr>
                <w:i/>
                <w:szCs w:val="24"/>
                <w:lang w:eastAsia="en-AU"/>
              </w:rPr>
            </w:pPr>
          </w:p>
        </w:tc>
        <w:tc>
          <w:tcPr>
            <w:tcW w:w="1634" w:type="pct"/>
          </w:tcPr>
          <w:p w14:paraId="22A27BFC" w14:textId="6B30EA38" w:rsidR="004A3741" w:rsidRPr="00611006" w:rsidRDefault="004A3741" w:rsidP="00A77398">
            <w:pPr>
              <w:rPr>
                <w:i/>
                <w:szCs w:val="24"/>
                <w:lang w:eastAsia="en-AU"/>
              </w:rPr>
            </w:pPr>
          </w:p>
        </w:tc>
        <w:tc>
          <w:tcPr>
            <w:tcW w:w="576" w:type="pct"/>
          </w:tcPr>
          <w:p w14:paraId="4E7B45CB" w14:textId="77777777" w:rsidR="004A3741" w:rsidRPr="00611006" w:rsidRDefault="004A3741" w:rsidP="00A77398">
            <w:pPr>
              <w:rPr>
                <w:szCs w:val="24"/>
              </w:rPr>
            </w:pPr>
            <w:r w:rsidRPr="00611006">
              <w:rPr>
                <w:szCs w:val="24"/>
              </w:rPr>
              <w:t xml:space="preserve">MSFKB3010  MSFKB4011 </w:t>
            </w:r>
          </w:p>
          <w:p w14:paraId="6A314F04" w14:textId="5769BDCD" w:rsidR="004A3741" w:rsidRPr="00611006" w:rsidRDefault="004A3741" w:rsidP="00A77398">
            <w:pPr>
              <w:rPr>
                <w:i/>
                <w:szCs w:val="24"/>
                <w:lang w:eastAsia="en-AU"/>
              </w:rPr>
            </w:pPr>
          </w:p>
        </w:tc>
      </w:tr>
      <w:tr w:rsidR="004A3741" w:rsidRPr="00611006" w14:paraId="3C1FB622" w14:textId="77777777" w:rsidTr="00A77398">
        <w:trPr>
          <w:gridAfter w:val="1"/>
          <w:wAfter w:w="3" w:type="pct"/>
          <w:trHeight w:val="79"/>
        </w:trPr>
        <w:tc>
          <w:tcPr>
            <w:tcW w:w="288" w:type="pct"/>
            <w:vMerge/>
            <w:vAlign w:val="top"/>
          </w:tcPr>
          <w:p w14:paraId="29A07FB1" w14:textId="77777777" w:rsidR="004A3741" w:rsidRPr="00611006" w:rsidRDefault="004A3741" w:rsidP="00A77398">
            <w:pPr>
              <w:rPr>
                <w:b/>
                <w:szCs w:val="24"/>
                <w:lang w:eastAsia="en-AU"/>
              </w:rPr>
            </w:pPr>
          </w:p>
        </w:tc>
        <w:tc>
          <w:tcPr>
            <w:tcW w:w="1826" w:type="pct"/>
            <w:vAlign w:val="top"/>
          </w:tcPr>
          <w:p w14:paraId="0D4F780E" w14:textId="505F0E4A" w:rsidR="004A3741" w:rsidRPr="00611006" w:rsidRDefault="001A603B" w:rsidP="001A603B">
            <w:pPr>
              <w:pStyle w:val="ListParagraph"/>
              <w:numPr>
                <w:ilvl w:val="0"/>
                <w:numId w:val="32"/>
              </w:numPr>
              <w:tabs>
                <w:tab w:val="clear" w:pos="284"/>
                <w:tab w:val="left" w:pos="442"/>
              </w:tabs>
              <w:ind w:left="456" w:hanging="425"/>
              <w:rPr>
                <w:szCs w:val="24"/>
              </w:rPr>
            </w:pPr>
            <w:r w:rsidRPr="00611006">
              <w:rPr>
                <w:szCs w:val="24"/>
              </w:rPr>
              <w:t>Using the table provided, document any design impacts and components that impact on the design that need to be assessed</w:t>
            </w:r>
          </w:p>
        </w:tc>
        <w:sdt>
          <w:sdtPr>
            <w:rPr>
              <w:szCs w:val="24"/>
              <w:lang w:eastAsia="en-AU"/>
            </w:rPr>
            <w:id w:val="-1785181343"/>
            <w14:checkbox>
              <w14:checked w14:val="0"/>
              <w14:checkedState w14:val="2612" w14:font="MS Gothic"/>
              <w14:uncheckedState w14:val="2610" w14:font="MS Gothic"/>
            </w14:checkbox>
          </w:sdtPr>
          <w:sdtContent>
            <w:tc>
              <w:tcPr>
                <w:tcW w:w="193" w:type="pct"/>
              </w:tcPr>
              <w:p w14:paraId="3CBD6C64"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336894866"/>
            <w14:checkbox>
              <w14:checked w14:val="0"/>
              <w14:checkedState w14:val="2612" w14:font="MS Gothic"/>
              <w14:uncheckedState w14:val="2610" w14:font="MS Gothic"/>
            </w14:checkbox>
          </w:sdtPr>
          <w:sdtContent>
            <w:tc>
              <w:tcPr>
                <w:tcW w:w="240" w:type="pct"/>
              </w:tcPr>
              <w:p w14:paraId="49F41C78"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34F50B8D" w14:textId="77777777" w:rsidR="004A3741" w:rsidRPr="00611006" w:rsidRDefault="004A3741" w:rsidP="00A77398">
            <w:pPr>
              <w:rPr>
                <w:i/>
                <w:szCs w:val="24"/>
                <w:lang w:eastAsia="en-AU"/>
              </w:rPr>
            </w:pPr>
          </w:p>
        </w:tc>
        <w:tc>
          <w:tcPr>
            <w:tcW w:w="1634" w:type="pct"/>
          </w:tcPr>
          <w:p w14:paraId="37C8DF8A" w14:textId="44E44182" w:rsidR="004A3741" w:rsidRPr="00611006" w:rsidRDefault="004A3741" w:rsidP="00A77398">
            <w:pPr>
              <w:rPr>
                <w:i/>
                <w:szCs w:val="24"/>
                <w:lang w:eastAsia="en-AU"/>
              </w:rPr>
            </w:pPr>
          </w:p>
        </w:tc>
        <w:tc>
          <w:tcPr>
            <w:tcW w:w="576" w:type="pct"/>
          </w:tcPr>
          <w:p w14:paraId="30347744" w14:textId="77777777" w:rsidR="004A3741" w:rsidRPr="00611006" w:rsidRDefault="004A3741" w:rsidP="00A77398">
            <w:pPr>
              <w:rPr>
                <w:szCs w:val="24"/>
              </w:rPr>
            </w:pPr>
            <w:r w:rsidRPr="00611006">
              <w:rPr>
                <w:szCs w:val="24"/>
              </w:rPr>
              <w:t xml:space="preserve">MSFKB3010  MSFKB4011 </w:t>
            </w:r>
          </w:p>
          <w:p w14:paraId="67D04624" w14:textId="3AE455BE" w:rsidR="004A3741" w:rsidRPr="00611006" w:rsidRDefault="004A3741" w:rsidP="00A77398">
            <w:pPr>
              <w:rPr>
                <w:i/>
                <w:szCs w:val="24"/>
                <w:lang w:eastAsia="en-AU"/>
              </w:rPr>
            </w:pPr>
          </w:p>
        </w:tc>
      </w:tr>
      <w:tr w:rsidR="004A3741" w:rsidRPr="00611006" w14:paraId="043589E7" w14:textId="77777777" w:rsidTr="00A77398">
        <w:trPr>
          <w:gridAfter w:val="1"/>
          <w:wAfter w:w="3" w:type="pct"/>
          <w:trHeight w:val="79"/>
        </w:trPr>
        <w:tc>
          <w:tcPr>
            <w:tcW w:w="288" w:type="pct"/>
            <w:vMerge/>
            <w:vAlign w:val="top"/>
          </w:tcPr>
          <w:p w14:paraId="279B1523" w14:textId="77777777" w:rsidR="004A3741" w:rsidRPr="00611006" w:rsidRDefault="004A3741" w:rsidP="00A77398">
            <w:pPr>
              <w:rPr>
                <w:b/>
                <w:szCs w:val="24"/>
                <w:lang w:eastAsia="en-AU"/>
              </w:rPr>
            </w:pPr>
          </w:p>
        </w:tc>
        <w:tc>
          <w:tcPr>
            <w:tcW w:w="1826" w:type="pct"/>
            <w:vAlign w:val="top"/>
          </w:tcPr>
          <w:p w14:paraId="0386B0F1" w14:textId="11B1C560" w:rsidR="005E0F3D" w:rsidRPr="00611006" w:rsidRDefault="001A603B" w:rsidP="001A603B">
            <w:pPr>
              <w:pStyle w:val="ListParagraph"/>
              <w:numPr>
                <w:ilvl w:val="0"/>
                <w:numId w:val="32"/>
              </w:numPr>
              <w:tabs>
                <w:tab w:val="clear" w:pos="284"/>
                <w:tab w:val="left" w:pos="442"/>
              </w:tabs>
              <w:ind w:left="456" w:hanging="425"/>
              <w:rPr>
                <w:szCs w:val="24"/>
              </w:rPr>
            </w:pPr>
            <w:r w:rsidRPr="00611006">
              <w:rPr>
                <w:szCs w:val="24"/>
                <w:lang w:eastAsia="en-AU"/>
              </w:rPr>
              <w:t>You will review the Project and the site measurements then prepare a Computer Aided Drawing. This will include all measurements, angles and identify structural features and components. The drawing will include a plan and elevation view of the project to include the walls.</w:t>
            </w:r>
          </w:p>
        </w:tc>
        <w:sdt>
          <w:sdtPr>
            <w:rPr>
              <w:szCs w:val="24"/>
              <w:lang w:eastAsia="en-AU"/>
            </w:rPr>
            <w:id w:val="-2083903332"/>
            <w14:checkbox>
              <w14:checked w14:val="0"/>
              <w14:checkedState w14:val="2612" w14:font="MS Gothic"/>
              <w14:uncheckedState w14:val="2610" w14:font="MS Gothic"/>
            </w14:checkbox>
          </w:sdtPr>
          <w:sdtContent>
            <w:tc>
              <w:tcPr>
                <w:tcW w:w="193" w:type="pct"/>
              </w:tcPr>
              <w:p w14:paraId="613EBD21"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951214583"/>
            <w14:checkbox>
              <w14:checked w14:val="0"/>
              <w14:checkedState w14:val="2612" w14:font="MS Gothic"/>
              <w14:uncheckedState w14:val="2610" w14:font="MS Gothic"/>
            </w14:checkbox>
          </w:sdtPr>
          <w:sdtContent>
            <w:tc>
              <w:tcPr>
                <w:tcW w:w="240" w:type="pct"/>
              </w:tcPr>
              <w:p w14:paraId="3EEA81F1"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4587C40E" w14:textId="77777777" w:rsidR="004A3741" w:rsidRPr="00611006" w:rsidRDefault="004A3741" w:rsidP="00A77398">
            <w:pPr>
              <w:rPr>
                <w:i/>
                <w:szCs w:val="24"/>
                <w:lang w:eastAsia="en-AU"/>
              </w:rPr>
            </w:pPr>
          </w:p>
        </w:tc>
        <w:tc>
          <w:tcPr>
            <w:tcW w:w="1634" w:type="pct"/>
          </w:tcPr>
          <w:p w14:paraId="04792E32" w14:textId="61BE45AD" w:rsidR="004A3741" w:rsidRPr="00611006" w:rsidRDefault="004A3741" w:rsidP="00A77398">
            <w:pPr>
              <w:rPr>
                <w:i/>
                <w:szCs w:val="24"/>
                <w:lang w:eastAsia="en-AU"/>
              </w:rPr>
            </w:pPr>
          </w:p>
        </w:tc>
        <w:tc>
          <w:tcPr>
            <w:tcW w:w="576" w:type="pct"/>
          </w:tcPr>
          <w:p w14:paraId="37EDF73A" w14:textId="77777777" w:rsidR="004A3741" w:rsidRPr="00611006" w:rsidRDefault="004A3741" w:rsidP="00A77398">
            <w:pPr>
              <w:rPr>
                <w:szCs w:val="24"/>
              </w:rPr>
            </w:pPr>
            <w:r w:rsidRPr="00611006">
              <w:rPr>
                <w:szCs w:val="24"/>
              </w:rPr>
              <w:t xml:space="preserve">MSFKB3010  MSFKB4011 </w:t>
            </w:r>
          </w:p>
          <w:p w14:paraId="3F32355A" w14:textId="7A968B7E" w:rsidR="004A3741" w:rsidRPr="00611006" w:rsidRDefault="004A3741" w:rsidP="00A77398">
            <w:pPr>
              <w:rPr>
                <w:i/>
                <w:szCs w:val="24"/>
                <w:lang w:eastAsia="en-AU"/>
              </w:rPr>
            </w:pPr>
          </w:p>
        </w:tc>
      </w:tr>
      <w:tr w:rsidR="004A3741" w:rsidRPr="00611006" w14:paraId="305DDCC7" w14:textId="77777777" w:rsidTr="00A77398">
        <w:trPr>
          <w:gridAfter w:val="1"/>
          <w:wAfter w:w="3" w:type="pct"/>
          <w:trHeight w:val="79"/>
        </w:trPr>
        <w:tc>
          <w:tcPr>
            <w:tcW w:w="288" w:type="pct"/>
            <w:vMerge/>
            <w:vAlign w:val="top"/>
          </w:tcPr>
          <w:p w14:paraId="14F80BFB" w14:textId="77777777" w:rsidR="004A3741" w:rsidRPr="00611006" w:rsidRDefault="004A3741" w:rsidP="00A77398">
            <w:pPr>
              <w:rPr>
                <w:b/>
                <w:szCs w:val="24"/>
                <w:lang w:eastAsia="en-AU"/>
              </w:rPr>
            </w:pPr>
          </w:p>
        </w:tc>
        <w:tc>
          <w:tcPr>
            <w:tcW w:w="1826" w:type="pct"/>
            <w:vAlign w:val="top"/>
          </w:tcPr>
          <w:p w14:paraId="0F9714B8" w14:textId="6AED8B04" w:rsidR="001A603B" w:rsidRPr="00611006" w:rsidRDefault="001A603B" w:rsidP="001A603B">
            <w:pPr>
              <w:pStyle w:val="ListParagraph"/>
              <w:numPr>
                <w:ilvl w:val="0"/>
                <w:numId w:val="32"/>
              </w:numPr>
              <w:tabs>
                <w:tab w:val="clear" w:pos="284"/>
                <w:tab w:val="left" w:pos="442"/>
              </w:tabs>
              <w:ind w:left="456" w:hanging="425"/>
              <w:rPr>
                <w:szCs w:val="24"/>
              </w:rPr>
            </w:pPr>
            <w:r w:rsidRPr="00611006">
              <w:rPr>
                <w:szCs w:val="24"/>
              </w:rPr>
              <w:t>A. Using the table provided you will create a brief to point out any complexities for the fabrication team to understand the requirements of the project.</w:t>
            </w:r>
          </w:p>
          <w:p w14:paraId="4346345F" w14:textId="0BC13E81" w:rsidR="004A3741" w:rsidRPr="00611006" w:rsidRDefault="001A603B" w:rsidP="001A603B">
            <w:pPr>
              <w:pStyle w:val="ListParagraph"/>
              <w:ind w:left="321"/>
              <w:rPr>
                <w:i/>
                <w:szCs w:val="24"/>
                <w:lang w:eastAsia="en-AU"/>
              </w:rPr>
            </w:pPr>
            <w:r w:rsidRPr="00611006">
              <w:rPr>
                <w:szCs w:val="24"/>
              </w:rPr>
              <w:t>B. Using the table provided you will create a brief to point out any complexities for the installation team to understand the requirements of the site installation.</w:t>
            </w:r>
          </w:p>
        </w:tc>
        <w:sdt>
          <w:sdtPr>
            <w:rPr>
              <w:szCs w:val="24"/>
              <w:lang w:eastAsia="en-AU"/>
            </w:rPr>
            <w:id w:val="-1653134262"/>
            <w14:checkbox>
              <w14:checked w14:val="0"/>
              <w14:checkedState w14:val="2612" w14:font="MS Gothic"/>
              <w14:uncheckedState w14:val="2610" w14:font="MS Gothic"/>
            </w14:checkbox>
          </w:sdtPr>
          <w:sdtContent>
            <w:tc>
              <w:tcPr>
                <w:tcW w:w="193" w:type="pct"/>
              </w:tcPr>
              <w:p w14:paraId="77540763"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741985873"/>
            <w14:checkbox>
              <w14:checked w14:val="0"/>
              <w14:checkedState w14:val="2612" w14:font="MS Gothic"/>
              <w14:uncheckedState w14:val="2610" w14:font="MS Gothic"/>
            </w14:checkbox>
          </w:sdtPr>
          <w:sdtContent>
            <w:tc>
              <w:tcPr>
                <w:tcW w:w="240" w:type="pct"/>
              </w:tcPr>
              <w:p w14:paraId="6DAC49DD"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059A8884" w14:textId="77777777" w:rsidR="004A3741" w:rsidRPr="00611006" w:rsidRDefault="004A3741" w:rsidP="00A77398">
            <w:pPr>
              <w:rPr>
                <w:i/>
                <w:szCs w:val="24"/>
                <w:lang w:eastAsia="en-AU"/>
              </w:rPr>
            </w:pPr>
          </w:p>
        </w:tc>
        <w:tc>
          <w:tcPr>
            <w:tcW w:w="1634" w:type="pct"/>
          </w:tcPr>
          <w:p w14:paraId="3F332A40" w14:textId="39422418" w:rsidR="004A3741" w:rsidRPr="00611006" w:rsidRDefault="004A3741" w:rsidP="00A77398">
            <w:pPr>
              <w:rPr>
                <w:i/>
                <w:szCs w:val="24"/>
                <w:lang w:eastAsia="en-AU"/>
              </w:rPr>
            </w:pPr>
          </w:p>
        </w:tc>
        <w:tc>
          <w:tcPr>
            <w:tcW w:w="576" w:type="pct"/>
          </w:tcPr>
          <w:p w14:paraId="28E8B5F0" w14:textId="77777777" w:rsidR="004A3741" w:rsidRPr="00611006" w:rsidRDefault="004A3741" w:rsidP="00A77398">
            <w:pPr>
              <w:rPr>
                <w:szCs w:val="24"/>
              </w:rPr>
            </w:pPr>
            <w:r w:rsidRPr="00611006">
              <w:rPr>
                <w:szCs w:val="24"/>
              </w:rPr>
              <w:t xml:space="preserve">MSFKB3010  MSFKB4011 </w:t>
            </w:r>
          </w:p>
          <w:p w14:paraId="0298861E" w14:textId="0D112E8E" w:rsidR="004A3741" w:rsidRPr="00611006" w:rsidRDefault="004A3741" w:rsidP="00A77398">
            <w:pPr>
              <w:rPr>
                <w:i/>
                <w:szCs w:val="24"/>
                <w:lang w:eastAsia="en-AU"/>
              </w:rPr>
            </w:pPr>
          </w:p>
        </w:tc>
      </w:tr>
      <w:tr w:rsidR="004A3741" w:rsidRPr="00611006" w14:paraId="66A1D841" w14:textId="77777777" w:rsidTr="00A77398">
        <w:trPr>
          <w:gridAfter w:val="1"/>
          <w:wAfter w:w="3" w:type="pct"/>
          <w:trHeight w:val="79"/>
        </w:trPr>
        <w:tc>
          <w:tcPr>
            <w:tcW w:w="288" w:type="pct"/>
            <w:vMerge/>
            <w:vAlign w:val="top"/>
          </w:tcPr>
          <w:p w14:paraId="1BEB9AC2" w14:textId="77777777" w:rsidR="004A3741" w:rsidRPr="00611006" w:rsidRDefault="004A3741" w:rsidP="00A77398">
            <w:pPr>
              <w:rPr>
                <w:b/>
                <w:szCs w:val="24"/>
                <w:lang w:eastAsia="en-AU"/>
              </w:rPr>
            </w:pPr>
          </w:p>
        </w:tc>
        <w:tc>
          <w:tcPr>
            <w:tcW w:w="1826" w:type="pct"/>
            <w:vAlign w:val="top"/>
          </w:tcPr>
          <w:p w14:paraId="3A82A736" w14:textId="77777777" w:rsidR="001A603B" w:rsidRPr="00611006" w:rsidRDefault="001A603B" w:rsidP="001A603B">
            <w:pPr>
              <w:pStyle w:val="ListParagraph"/>
              <w:numPr>
                <w:ilvl w:val="0"/>
                <w:numId w:val="17"/>
              </w:numPr>
              <w:tabs>
                <w:tab w:val="clear" w:pos="284"/>
                <w:tab w:val="left" w:pos="442"/>
              </w:tabs>
              <w:ind w:left="456" w:hanging="425"/>
              <w:rPr>
                <w:szCs w:val="24"/>
              </w:rPr>
            </w:pPr>
            <w:r w:rsidRPr="00611006">
              <w:rPr>
                <w:szCs w:val="24"/>
              </w:rPr>
              <w:t>Using the table provided you will break down the job components and acquire costings from suppliers.</w:t>
            </w:r>
          </w:p>
          <w:p w14:paraId="41559C75" w14:textId="36E38F39" w:rsidR="001A603B" w:rsidRPr="00611006" w:rsidRDefault="001A603B" w:rsidP="001A603B">
            <w:pPr>
              <w:pStyle w:val="ListParagraph"/>
              <w:tabs>
                <w:tab w:val="clear" w:pos="284"/>
                <w:tab w:val="left" w:pos="442"/>
              </w:tabs>
              <w:ind w:left="335"/>
              <w:rPr>
                <w:szCs w:val="24"/>
              </w:rPr>
            </w:pPr>
            <w:r w:rsidRPr="00611006">
              <w:rPr>
                <w:szCs w:val="24"/>
              </w:rPr>
              <w:t>This will include:</w:t>
            </w:r>
          </w:p>
          <w:p w14:paraId="0C60062E" w14:textId="77777777" w:rsidR="001A603B" w:rsidRPr="00611006" w:rsidRDefault="001A603B" w:rsidP="001A603B">
            <w:pPr>
              <w:pStyle w:val="ListParagraph"/>
              <w:tabs>
                <w:tab w:val="clear" w:pos="284"/>
                <w:tab w:val="left" w:pos="442"/>
              </w:tabs>
              <w:ind w:left="335"/>
              <w:rPr>
                <w:szCs w:val="24"/>
              </w:rPr>
            </w:pPr>
            <w:r w:rsidRPr="00611006">
              <w:rPr>
                <w:szCs w:val="24"/>
              </w:rPr>
              <w:t>a. Materials</w:t>
            </w:r>
          </w:p>
          <w:p w14:paraId="5AD9C5BC" w14:textId="77777777" w:rsidR="001A603B" w:rsidRPr="00611006" w:rsidRDefault="001A603B" w:rsidP="001A603B">
            <w:pPr>
              <w:pStyle w:val="ListParagraph"/>
              <w:tabs>
                <w:tab w:val="clear" w:pos="284"/>
                <w:tab w:val="left" w:pos="442"/>
              </w:tabs>
              <w:ind w:left="335"/>
              <w:rPr>
                <w:szCs w:val="24"/>
              </w:rPr>
            </w:pPr>
            <w:r w:rsidRPr="00611006">
              <w:rPr>
                <w:szCs w:val="24"/>
              </w:rPr>
              <w:t>b. Labour to manufacture, install and coat.</w:t>
            </w:r>
          </w:p>
          <w:p w14:paraId="6F83B1E2" w14:textId="77777777" w:rsidR="001A603B" w:rsidRPr="00611006" w:rsidRDefault="001A603B" w:rsidP="001A603B">
            <w:pPr>
              <w:pStyle w:val="ListParagraph"/>
              <w:tabs>
                <w:tab w:val="clear" w:pos="284"/>
                <w:tab w:val="left" w:pos="442"/>
              </w:tabs>
              <w:ind w:left="335"/>
              <w:rPr>
                <w:szCs w:val="24"/>
              </w:rPr>
            </w:pPr>
            <w:r w:rsidRPr="00611006">
              <w:rPr>
                <w:szCs w:val="24"/>
              </w:rPr>
              <w:t>c. Design Costing</w:t>
            </w:r>
          </w:p>
          <w:p w14:paraId="2A4C1D38" w14:textId="77777777" w:rsidR="001A603B" w:rsidRPr="00611006" w:rsidRDefault="001A603B" w:rsidP="001A603B">
            <w:pPr>
              <w:pStyle w:val="ListParagraph"/>
              <w:tabs>
                <w:tab w:val="clear" w:pos="284"/>
                <w:tab w:val="left" w:pos="442"/>
              </w:tabs>
              <w:ind w:left="335"/>
              <w:rPr>
                <w:szCs w:val="24"/>
              </w:rPr>
            </w:pPr>
            <w:r w:rsidRPr="00611006">
              <w:rPr>
                <w:szCs w:val="24"/>
              </w:rPr>
              <w:t>d. Other charges</w:t>
            </w:r>
          </w:p>
          <w:p w14:paraId="389CD480" w14:textId="4C46C582" w:rsidR="004A3741" w:rsidRPr="00611006" w:rsidRDefault="001A603B" w:rsidP="001A603B">
            <w:pPr>
              <w:rPr>
                <w:i/>
                <w:szCs w:val="24"/>
                <w:lang w:eastAsia="en-AU"/>
              </w:rPr>
            </w:pPr>
            <w:r w:rsidRPr="00611006">
              <w:rPr>
                <w:szCs w:val="24"/>
              </w:rPr>
              <w:t>These will need to be put together with all cost to produce the project to the client's satisfaction. These can be documented from a supplier via phone or a physical costing from the supplier. (second option preferred)</w:t>
            </w:r>
          </w:p>
        </w:tc>
        <w:sdt>
          <w:sdtPr>
            <w:rPr>
              <w:szCs w:val="24"/>
              <w:lang w:eastAsia="en-AU"/>
            </w:rPr>
            <w:id w:val="-1365514814"/>
            <w14:checkbox>
              <w14:checked w14:val="0"/>
              <w14:checkedState w14:val="2612" w14:font="MS Gothic"/>
              <w14:uncheckedState w14:val="2610" w14:font="MS Gothic"/>
            </w14:checkbox>
          </w:sdtPr>
          <w:sdtContent>
            <w:tc>
              <w:tcPr>
                <w:tcW w:w="193" w:type="pct"/>
              </w:tcPr>
              <w:p w14:paraId="73910C09"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086296401"/>
            <w14:checkbox>
              <w14:checked w14:val="0"/>
              <w14:checkedState w14:val="2612" w14:font="MS Gothic"/>
              <w14:uncheckedState w14:val="2610" w14:font="MS Gothic"/>
            </w14:checkbox>
          </w:sdtPr>
          <w:sdtContent>
            <w:tc>
              <w:tcPr>
                <w:tcW w:w="240" w:type="pct"/>
              </w:tcPr>
              <w:p w14:paraId="1E87B7CC"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57A2D0C5" w14:textId="77777777" w:rsidR="004A3741" w:rsidRPr="00611006" w:rsidRDefault="004A3741" w:rsidP="00A77398">
            <w:pPr>
              <w:rPr>
                <w:i/>
                <w:szCs w:val="24"/>
                <w:lang w:eastAsia="en-AU"/>
              </w:rPr>
            </w:pPr>
          </w:p>
        </w:tc>
        <w:tc>
          <w:tcPr>
            <w:tcW w:w="1634" w:type="pct"/>
          </w:tcPr>
          <w:p w14:paraId="3ED5DA54" w14:textId="77777777" w:rsidR="004A3741" w:rsidRPr="00611006" w:rsidRDefault="004A3741" w:rsidP="00A77398">
            <w:pPr>
              <w:rPr>
                <w:i/>
                <w:szCs w:val="24"/>
                <w:lang w:eastAsia="en-AU"/>
              </w:rPr>
            </w:pPr>
          </w:p>
        </w:tc>
        <w:tc>
          <w:tcPr>
            <w:tcW w:w="576" w:type="pct"/>
          </w:tcPr>
          <w:p w14:paraId="2D259ADD" w14:textId="77777777" w:rsidR="004A3741" w:rsidRPr="00611006" w:rsidRDefault="004A3741" w:rsidP="00A77398">
            <w:pPr>
              <w:rPr>
                <w:szCs w:val="24"/>
              </w:rPr>
            </w:pPr>
            <w:r w:rsidRPr="00611006">
              <w:rPr>
                <w:szCs w:val="24"/>
              </w:rPr>
              <w:t>MSFKB4011</w:t>
            </w:r>
          </w:p>
          <w:p w14:paraId="16B2DBAA" w14:textId="72418B36" w:rsidR="004A3741" w:rsidRPr="00611006" w:rsidRDefault="004A3741" w:rsidP="00A77398">
            <w:pPr>
              <w:rPr>
                <w:i/>
                <w:szCs w:val="24"/>
                <w:lang w:eastAsia="en-AU"/>
              </w:rPr>
            </w:pPr>
          </w:p>
        </w:tc>
      </w:tr>
      <w:tr w:rsidR="004A3741" w:rsidRPr="00611006" w14:paraId="365475E4" w14:textId="77777777" w:rsidTr="00A77398">
        <w:trPr>
          <w:gridAfter w:val="1"/>
          <w:wAfter w:w="3" w:type="pct"/>
          <w:trHeight w:val="79"/>
        </w:trPr>
        <w:tc>
          <w:tcPr>
            <w:tcW w:w="288" w:type="pct"/>
            <w:vMerge/>
            <w:vAlign w:val="top"/>
          </w:tcPr>
          <w:p w14:paraId="69F22B19" w14:textId="77777777" w:rsidR="004A3741" w:rsidRPr="00611006" w:rsidRDefault="004A3741" w:rsidP="00A77398">
            <w:pPr>
              <w:rPr>
                <w:b/>
                <w:szCs w:val="24"/>
                <w:lang w:eastAsia="en-AU"/>
              </w:rPr>
            </w:pPr>
          </w:p>
        </w:tc>
        <w:tc>
          <w:tcPr>
            <w:tcW w:w="1826" w:type="pct"/>
            <w:vAlign w:val="top"/>
          </w:tcPr>
          <w:p w14:paraId="0A6C5718" w14:textId="63918499" w:rsidR="004A3741" w:rsidRPr="00611006" w:rsidRDefault="001A603B" w:rsidP="005E0F3D">
            <w:pPr>
              <w:pStyle w:val="ListParagraph"/>
              <w:numPr>
                <w:ilvl w:val="0"/>
                <w:numId w:val="17"/>
              </w:numPr>
              <w:ind w:left="321" w:hanging="283"/>
              <w:rPr>
                <w:i/>
                <w:szCs w:val="24"/>
                <w:lang w:eastAsia="en-AU"/>
              </w:rPr>
            </w:pPr>
            <w:r w:rsidRPr="00611006">
              <w:rPr>
                <w:szCs w:val="24"/>
              </w:rPr>
              <w:t>Using the document templates provided in Part 2, the student will present documentation including detail drawings and a quote for the project.</w:t>
            </w:r>
          </w:p>
        </w:tc>
        <w:sdt>
          <w:sdtPr>
            <w:rPr>
              <w:szCs w:val="24"/>
              <w:lang w:eastAsia="en-AU"/>
            </w:rPr>
            <w:id w:val="-2061393047"/>
            <w14:checkbox>
              <w14:checked w14:val="0"/>
              <w14:checkedState w14:val="2612" w14:font="MS Gothic"/>
              <w14:uncheckedState w14:val="2610" w14:font="MS Gothic"/>
            </w14:checkbox>
          </w:sdtPr>
          <w:sdtContent>
            <w:tc>
              <w:tcPr>
                <w:tcW w:w="193" w:type="pct"/>
              </w:tcPr>
              <w:p w14:paraId="7955F49A"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sdt>
          <w:sdtPr>
            <w:rPr>
              <w:szCs w:val="24"/>
              <w:lang w:eastAsia="en-AU"/>
            </w:rPr>
            <w:id w:val="1243762594"/>
            <w14:checkbox>
              <w14:checked w14:val="0"/>
              <w14:checkedState w14:val="2612" w14:font="MS Gothic"/>
              <w14:uncheckedState w14:val="2610" w14:font="MS Gothic"/>
            </w14:checkbox>
          </w:sdtPr>
          <w:sdtContent>
            <w:tc>
              <w:tcPr>
                <w:tcW w:w="240" w:type="pct"/>
              </w:tcPr>
              <w:p w14:paraId="7195C3AF" w14:textId="77777777" w:rsidR="004A3741" w:rsidRPr="00611006" w:rsidRDefault="004A3741" w:rsidP="00A77398">
                <w:pPr>
                  <w:rPr>
                    <w:i/>
                    <w:szCs w:val="24"/>
                    <w:lang w:eastAsia="en-AU"/>
                  </w:rPr>
                </w:pPr>
                <w:r w:rsidRPr="00611006">
                  <w:rPr>
                    <w:rFonts w:ascii="MS Gothic" w:eastAsia="MS Gothic" w:hAnsi="MS Gothic" w:hint="eastAsia"/>
                    <w:szCs w:val="24"/>
                    <w:lang w:eastAsia="en-AU"/>
                  </w:rPr>
                  <w:t>☐</w:t>
                </w:r>
              </w:p>
            </w:tc>
          </w:sdtContent>
        </w:sdt>
        <w:tc>
          <w:tcPr>
            <w:tcW w:w="240" w:type="pct"/>
          </w:tcPr>
          <w:p w14:paraId="198107A3" w14:textId="77777777" w:rsidR="004A3741" w:rsidRPr="00611006" w:rsidRDefault="004A3741" w:rsidP="00A77398">
            <w:pPr>
              <w:rPr>
                <w:i/>
                <w:szCs w:val="24"/>
                <w:lang w:eastAsia="en-AU"/>
              </w:rPr>
            </w:pPr>
          </w:p>
        </w:tc>
        <w:tc>
          <w:tcPr>
            <w:tcW w:w="1634" w:type="pct"/>
          </w:tcPr>
          <w:p w14:paraId="7F7B0D53" w14:textId="2AD9F0D2" w:rsidR="004A3741" w:rsidRPr="00611006" w:rsidRDefault="004A3741" w:rsidP="00A77398">
            <w:pPr>
              <w:rPr>
                <w:i/>
                <w:szCs w:val="24"/>
                <w:lang w:eastAsia="en-AU"/>
              </w:rPr>
            </w:pPr>
          </w:p>
        </w:tc>
        <w:tc>
          <w:tcPr>
            <w:tcW w:w="576" w:type="pct"/>
          </w:tcPr>
          <w:p w14:paraId="2EBB38A4" w14:textId="77777777" w:rsidR="004A3741" w:rsidRPr="00611006" w:rsidRDefault="004A3741" w:rsidP="00A77398">
            <w:pPr>
              <w:rPr>
                <w:szCs w:val="24"/>
              </w:rPr>
            </w:pPr>
            <w:r w:rsidRPr="00611006">
              <w:rPr>
                <w:szCs w:val="24"/>
              </w:rPr>
              <w:t xml:space="preserve">MSFKB4011 </w:t>
            </w:r>
          </w:p>
          <w:p w14:paraId="5F78BF6C" w14:textId="46A0F542" w:rsidR="004A3741" w:rsidRPr="00611006" w:rsidRDefault="004A3741" w:rsidP="00A77398">
            <w:pPr>
              <w:rPr>
                <w:i/>
                <w:szCs w:val="24"/>
                <w:lang w:eastAsia="en-AU"/>
              </w:rPr>
            </w:pPr>
          </w:p>
        </w:tc>
      </w:tr>
      <w:tr w:rsidR="001A603B" w:rsidRPr="00611006" w14:paraId="00406537" w14:textId="77777777" w:rsidTr="00A77398">
        <w:trPr>
          <w:gridAfter w:val="1"/>
          <w:wAfter w:w="3" w:type="pct"/>
          <w:trHeight w:val="79"/>
        </w:trPr>
        <w:tc>
          <w:tcPr>
            <w:tcW w:w="288" w:type="pct"/>
            <w:vAlign w:val="top"/>
          </w:tcPr>
          <w:p w14:paraId="0C598202" w14:textId="6DA032A1" w:rsidR="001A603B" w:rsidRPr="00611006" w:rsidRDefault="001A603B" w:rsidP="00A77398">
            <w:pPr>
              <w:rPr>
                <w:b/>
                <w:szCs w:val="24"/>
                <w:lang w:eastAsia="en-AU"/>
              </w:rPr>
            </w:pPr>
            <w:r w:rsidRPr="00611006">
              <w:rPr>
                <w:b/>
                <w:szCs w:val="24"/>
                <w:lang w:eastAsia="en-AU"/>
              </w:rPr>
              <w:t>ALL</w:t>
            </w:r>
          </w:p>
        </w:tc>
        <w:tc>
          <w:tcPr>
            <w:tcW w:w="1826" w:type="pct"/>
            <w:vAlign w:val="top"/>
          </w:tcPr>
          <w:p w14:paraId="60DD4BA9" w14:textId="5BE31DF3" w:rsidR="001A603B" w:rsidRPr="00611006" w:rsidRDefault="001A603B" w:rsidP="001A603B">
            <w:pPr>
              <w:tabs>
                <w:tab w:val="clear" w:pos="284"/>
                <w:tab w:val="left" w:pos="336"/>
              </w:tabs>
              <w:rPr>
                <w:rFonts w:ascii="Calibri" w:eastAsia="Calibri" w:hAnsi="Calibri" w:cs="Calibri"/>
                <w:szCs w:val="24"/>
              </w:rPr>
            </w:pPr>
            <w:r w:rsidRPr="00611006">
              <w:rPr>
                <w:szCs w:val="24"/>
              </w:rPr>
              <w:t xml:space="preserve">For </w:t>
            </w:r>
            <w:r w:rsidRPr="00611006">
              <w:rPr>
                <w:b/>
                <w:szCs w:val="24"/>
              </w:rPr>
              <w:t>ONE</w:t>
            </w:r>
            <w:r w:rsidRPr="00611006">
              <w:rPr>
                <w:szCs w:val="24"/>
              </w:rPr>
              <w:t xml:space="preserve"> of the Tasks only, the student is required to give a presentation to the assessor.  </w:t>
            </w:r>
            <w:r w:rsidRPr="00611006">
              <w:rPr>
                <w:rFonts w:ascii="Calibri" w:eastAsia="Calibri" w:hAnsi="Calibri" w:cs="Calibri"/>
                <w:szCs w:val="24"/>
              </w:rPr>
              <w:t>You may choose to use a PowerPoint Slide show or handouts to support your presentation.</w:t>
            </w:r>
          </w:p>
        </w:tc>
        <w:tc>
          <w:tcPr>
            <w:tcW w:w="193" w:type="pct"/>
          </w:tcPr>
          <w:p w14:paraId="24AC7BEF" w14:textId="77777777" w:rsidR="001A603B" w:rsidRPr="00611006" w:rsidRDefault="001A603B" w:rsidP="00A77398">
            <w:pPr>
              <w:rPr>
                <w:rFonts w:ascii="MS Gothic" w:eastAsia="MS Gothic" w:hAnsi="MS Gothic"/>
                <w:szCs w:val="24"/>
                <w:lang w:eastAsia="en-AU"/>
              </w:rPr>
            </w:pPr>
          </w:p>
        </w:tc>
        <w:tc>
          <w:tcPr>
            <w:tcW w:w="240" w:type="pct"/>
          </w:tcPr>
          <w:p w14:paraId="081B406B" w14:textId="77777777" w:rsidR="001A603B" w:rsidRPr="00611006" w:rsidRDefault="001A603B" w:rsidP="00A77398">
            <w:pPr>
              <w:rPr>
                <w:rFonts w:ascii="MS Gothic" w:eastAsia="MS Gothic" w:hAnsi="MS Gothic"/>
                <w:szCs w:val="24"/>
                <w:lang w:eastAsia="en-AU"/>
              </w:rPr>
            </w:pPr>
          </w:p>
        </w:tc>
        <w:tc>
          <w:tcPr>
            <w:tcW w:w="240" w:type="pct"/>
          </w:tcPr>
          <w:p w14:paraId="1882EC04" w14:textId="77777777" w:rsidR="001A603B" w:rsidRPr="00611006" w:rsidRDefault="001A603B" w:rsidP="00A77398">
            <w:pPr>
              <w:rPr>
                <w:i/>
                <w:szCs w:val="24"/>
                <w:lang w:eastAsia="en-AU"/>
              </w:rPr>
            </w:pPr>
          </w:p>
        </w:tc>
        <w:tc>
          <w:tcPr>
            <w:tcW w:w="1634" w:type="pct"/>
          </w:tcPr>
          <w:p w14:paraId="71A51032" w14:textId="77777777" w:rsidR="001A603B" w:rsidRPr="00611006" w:rsidRDefault="001A603B" w:rsidP="00A77398">
            <w:pPr>
              <w:rPr>
                <w:i/>
                <w:szCs w:val="24"/>
                <w:lang w:eastAsia="en-AU"/>
              </w:rPr>
            </w:pPr>
          </w:p>
        </w:tc>
        <w:tc>
          <w:tcPr>
            <w:tcW w:w="576" w:type="pct"/>
          </w:tcPr>
          <w:p w14:paraId="646B3796" w14:textId="77777777" w:rsidR="001A603B" w:rsidRPr="00611006" w:rsidRDefault="001A603B" w:rsidP="00A77398">
            <w:pPr>
              <w:rPr>
                <w:szCs w:val="24"/>
              </w:rPr>
            </w:pPr>
          </w:p>
        </w:tc>
      </w:tr>
    </w:tbl>
    <w:p w14:paraId="3B4114FF" w14:textId="77777777" w:rsidR="00337151" w:rsidRDefault="00337151" w:rsidP="008F6497">
      <w:pPr>
        <w:pStyle w:val="Heading2"/>
        <w:sectPr w:rsidR="00337151" w:rsidSect="00782FFC">
          <w:pgSz w:w="16838" w:h="11906" w:orient="landscape"/>
          <w:pgMar w:top="1418" w:right="1418" w:bottom="1418" w:left="1418" w:header="567" w:footer="454" w:gutter="0"/>
          <w:cols w:space="4253"/>
          <w:docGrid w:linePitch="360"/>
        </w:sectPr>
      </w:pPr>
    </w:p>
    <w:p w14:paraId="0B7614A0" w14:textId="03D270E1" w:rsidR="00395758" w:rsidRDefault="00337151" w:rsidP="00C13483">
      <w:pPr>
        <w:pStyle w:val="Heading1"/>
      </w:pPr>
      <w:r>
        <w:lastRenderedPageBreak/>
        <w:t xml:space="preserve">Part 4: </w:t>
      </w:r>
      <w:r w:rsidR="00395758" w:rsidRPr="008F6497">
        <w:t>Assessment Feedback</w:t>
      </w:r>
    </w:p>
    <w:p w14:paraId="14A38FD4" w14:textId="77777777" w:rsidR="00BC68E8" w:rsidRPr="006C4549" w:rsidRDefault="00BC68E8" w:rsidP="00BC68E8">
      <w:pPr>
        <w:pStyle w:val="NormalWeb"/>
        <w:rPr>
          <w:rFonts w:ascii="Calibri" w:hAnsi="Calibri" w:cs="Calibri"/>
          <w:b/>
          <w:i/>
        </w:rPr>
      </w:pPr>
      <w:r w:rsidRPr="006C4549">
        <w:rPr>
          <w:rFonts w:ascii="Calibri" w:hAnsi="Calibri" w:cs="Calibri"/>
          <w:b/>
          <w:i/>
        </w:rPr>
        <w:t xml:space="preserve">NOTE: This section </w:t>
      </w:r>
      <w:r w:rsidRPr="006C4549">
        <w:rPr>
          <w:rFonts w:ascii="Calibri" w:hAnsi="Calibri" w:cs="Calibri"/>
          <w:b/>
          <w:i/>
          <w:u w:val="single"/>
        </w:rPr>
        <w:t>must</w:t>
      </w:r>
      <w:r w:rsidRPr="006C4549">
        <w:rPr>
          <w:rFonts w:ascii="Calibri" w:hAnsi="Calibri" w:cs="Calibri"/>
          <w:b/>
          <w:i/>
        </w:rPr>
        <w:t xml:space="preserve"> have the assessor signature and student signature to complete the feedback except if the student submits the assessment online. </w:t>
      </w:r>
    </w:p>
    <w:p w14:paraId="065F1B2F" w14:textId="77777777" w:rsidR="00522F20" w:rsidRDefault="00522F20" w:rsidP="00522F20">
      <w:pPr>
        <w:pStyle w:val="Heading3"/>
      </w:pPr>
      <w:r>
        <w:t>Assessment outcome</w:t>
      </w:r>
    </w:p>
    <w:p w14:paraId="09A28430" w14:textId="77777777" w:rsidR="00522F20" w:rsidRDefault="00054742" w:rsidP="00522F20">
      <w:sdt>
        <w:sdtPr>
          <w:id w:val="-231164987"/>
          <w14:checkbox>
            <w14:checked w14:val="0"/>
            <w14:checkedState w14:val="2612" w14:font="MS Gothic"/>
            <w14:uncheckedState w14:val="2610" w14:font="MS Gothic"/>
          </w14:checkbox>
        </w:sdtPr>
        <w:sdtContent>
          <w:r w:rsidR="00522F20">
            <w:rPr>
              <w:rFonts w:ascii="MS Gothic" w:eastAsia="MS Gothic" w:hAnsi="MS Gothic" w:hint="eastAsia"/>
            </w:rPr>
            <w:t>☐</w:t>
          </w:r>
        </w:sdtContent>
      </w:sdt>
      <w:r w:rsidR="00522F20">
        <w:t xml:space="preserve"> Satisfactory</w:t>
      </w:r>
    </w:p>
    <w:p w14:paraId="3AB5DC10" w14:textId="77777777" w:rsidR="00522F20" w:rsidRPr="00A7239E" w:rsidRDefault="00054742" w:rsidP="00522F20">
      <w:pPr>
        <w:rPr>
          <w:lang w:eastAsia="en-AU"/>
        </w:rPr>
      </w:pPr>
      <w:sdt>
        <w:sdtPr>
          <w:id w:val="356084546"/>
          <w14:checkbox>
            <w14:checked w14:val="0"/>
            <w14:checkedState w14:val="2612" w14:font="MS Gothic"/>
            <w14:uncheckedState w14:val="2610" w14:font="MS Gothic"/>
          </w14:checkbox>
        </w:sdtPr>
        <w:sdtContent>
          <w:r w:rsidR="00522F20">
            <w:rPr>
              <w:rFonts w:ascii="MS Gothic" w:eastAsia="MS Gothic" w:hAnsi="MS Gothic" w:hint="eastAsia"/>
            </w:rPr>
            <w:t>☐</w:t>
          </w:r>
        </w:sdtContent>
      </w:sdt>
      <w:r w:rsidR="00522F20">
        <w:t xml:space="preserve"> Unsatisfactory</w:t>
      </w:r>
    </w:p>
    <w:p w14:paraId="6DC8153F" w14:textId="77777777" w:rsidR="00522F20" w:rsidRDefault="00522F20" w:rsidP="00522F20">
      <w:pPr>
        <w:pStyle w:val="Heading3"/>
      </w:pPr>
      <w:r>
        <w:t>Assessor Feedback</w:t>
      </w:r>
    </w:p>
    <w:p w14:paraId="2FE3FE02" w14:textId="34882359" w:rsidR="00522F20" w:rsidRDefault="00054742" w:rsidP="00522F20">
      <w:sdt>
        <w:sdtPr>
          <w:id w:val="2141906576"/>
          <w14:checkbox>
            <w14:checked w14:val="0"/>
            <w14:checkedState w14:val="2612" w14:font="MS Gothic"/>
            <w14:uncheckedState w14:val="2610" w14:font="MS Gothic"/>
          </w14:checkbox>
        </w:sdtPr>
        <w:sdtContent>
          <w:r w:rsidR="00522F20">
            <w:rPr>
              <w:rFonts w:ascii="MS Gothic" w:eastAsia="MS Gothic" w:hAnsi="MS Gothic" w:hint="eastAsia"/>
            </w:rPr>
            <w:t>☐</w:t>
          </w:r>
        </w:sdtContent>
      </w:sdt>
      <w:r w:rsidR="00522F20">
        <w:t xml:space="preserve"> Was the assessment event successfully completed?</w:t>
      </w:r>
    </w:p>
    <w:p w14:paraId="589470C3" w14:textId="77777777" w:rsidR="00522F20" w:rsidRDefault="00054742" w:rsidP="00522F20">
      <w:pPr>
        <w:rPr>
          <w:sz w:val="22"/>
          <w:szCs w:val="22"/>
        </w:rPr>
      </w:pPr>
      <w:sdt>
        <w:sdtPr>
          <w:id w:val="-1118449215"/>
          <w14:checkbox>
            <w14:checked w14:val="0"/>
            <w14:checkedState w14:val="2612" w14:font="MS Gothic"/>
            <w14:uncheckedState w14:val="2610" w14:font="MS Gothic"/>
          </w14:checkbox>
        </w:sdtPr>
        <w:sdtContent>
          <w:r w:rsidR="00522F20">
            <w:rPr>
              <w:rFonts w:ascii="MS Gothic" w:eastAsia="MS Gothic" w:hAnsi="MS Gothic" w:hint="eastAsia"/>
            </w:rPr>
            <w:t>☐</w:t>
          </w:r>
        </w:sdtContent>
      </w:sdt>
      <w:r w:rsidR="00522F20">
        <w:t xml:space="preserve"> If no, was the resubmission/re-assessment successfully completed?</w:t>
      </w:r>
    </w:p>
    <w:p w14:paraId="3B27FBCF" w14:textId="77777777" w:rsidR="00EB3254" w:rsidRDefault="00054742" w:rsidP="00522F20">
      <w:sdt>
        <w:sdtPr>
          <w:id w:val="284931228"/>
          <w14:checkbox>
            <w14:checked w14:val="0"/>
            <w14:checkedState w14:val="2612" w14:font="MS Gothic"/>
            <w14:uncheckedState w14:val="2610" w14:font="MS Gothic"/>
          </w14:checkbox>
        </w:sdtPr>
        <w:sdtContent>
          <w:r w:rsidR="00522F20">
            <w:rPr>
              <w:rFonts w:ascii="MS Gothic" w:eastAsia="MS Gothic" w:hAnsi="MS Gothic" w:hint="eastAsia"/>
            </w:rPr>
            <w:t>☐</w:t>
          </w:r>
        </w:sdtContent>
      </w:sdt>
      <w:r w:rsidR="00522F20">
        <w:t xml:space="preserve"> Was reasonable adjustment in place for this assessment event?</w:t>
      </w:r>
    </w:p>
    <w:p w14:paraId="71B4F931" w14:textId="77777777" w:rsidR="00EB3254" w:rsidRPr="00EB3254" w:rsidRDefault="00EB3254" w:rsidP="00EB3254">
      <w:pPr>
        <w:rPr>
          <w:rFonts w:cs="Calibri"/>
          <w:sz w:val="22"/>
        </w:rPr>
      </w:pPr>
      <w:r w:rsidRPr="00EB3254">
        <w:rPr>
          <w:rFonts w:ascii="Segoe UI Symbol" w:hAnsi="Segoe UI Symbol"/>
        </w:rPr>
        <w:t>☐</w:t>
      </w:r>
      <w:r w:rsidRPr="00EB3254">
        <w:t xml:space="preserve"> Has the Assessment Declaration on page 1 of the assessment been signed and dated by the student?</w:t>
      </w:r>
    </w:p>
    <w:p w14:paraId="46C8B0D4" w14:textId="77777777" w:rsidR="00EB3254" w:rsidRPr="00656507" w:rsidRDefault="00EB3254" w:rsidP="00EB3254">
      <w:r w:rsidRPr="00EB3254">
        <w:rPr>
          <w:rFonts w:ascii="Segoe UI Symbol" w:hAnsi="Segoe UI Symbol"/>
        </w:rPr>
        <w:t>☐</w:t>
      </w:r>
      <w:r w:rsidRPr="00EB3254">
        <w:t xml:space="preserve"> Are you assured that the evidence presented for assessment is the student’s own work?</w:t>
      </w:r>
    </w:p>
    <w:p w14:paraId="51B6C11B" w14:textId="1EB5E8FA" w:rsidR="00522F20" w:rsidRPr="00A7239E" w:rsidRDefault="00522F20" w:rsidP="00522F20">
      <w:r>
        <w:rPr>
          <w:i/>
          <w:color w:val="A6A6A6" w:themeColor="background1" w:themeShade="A6"/>
        </w:rPr>
        <w:t>If yes, ensure it is detailed on the assessment document.</w:t>
      </w:r>
    </w:p>
    <w:p w14:paraId="6B1B0199" w14:textId="77777777" w:rsidR="00522F20" w:rsidRDefault="00522F20" w:rsidP="00522F20">
      <w:pPr>
        <w:pBdr>
          <w:top w:val="single" w:sz="4" w:space="1" w:color="2D739F"/>
          <w:left w:val="single" w:sz="4" w:space="4" w:color="2D739F"/>
          <w:bottom w:val="single" w:sz="4" w:space="1" w:color="2D739F"/>
          <w:right w:val="single" w:sz="4" w:space="4" w:color="2D739F"/>
        </w:pBdr>
        <w:rPr>
          <w:i/>
          <w:color w:val="808080" w:themeColor="background1" w:themeShade="80"/>
          <w:sz w:val="22"/>
          <w:szCs w:val="22"/>
          <w:lang w:eastAsia="en-AU"/>
        </w:rPr>
      </w:pPr>
      <w:r>
        <w:t>Comments:</w:t>
      </w:r>
    </w:p>
    <w:p w14:paraId="17C3CCAD" w14:textId="77777777" w:rsidR="00337151" w:rsidRPr="00A7239E" w:rsidRDefault="00337151" w:rsidP="00522F20">
      <w:pPr>
        <w:pBdr>
          <w:top w:val="single" w:sz="4" w:space="1" w:color="2D739F"/>
          <w:left w:val="single" w:sz="4" w:space="4" w:color="2D739F"/>
          <w:bottom w:val="single" w:sz="4" w:space="1" w:color="2D739F"/>
          <w:right w:val="single" w:sz="4" w:space="4" w:color="2D739F"/>
        </w:pBdr>
        <w:rPr>
          <w:sz w:val="22"/>
          <w:szCs w:val="22"/>
          <w:lang w:eastAsia="en-AU"/>
        </w:rPr>
      </w:pPr>
    </w:p>
    <w:p w14:paraId="0EFE64BE" w14:textId="77777777" w:rsidR="00522F20" w:rsidRDefault="00522F20" w:rsidP="00522F20">
      <w:pPr>
        <w:pStyle w:val="Heading3"/>
        <w:rPr>
          <w:i/>
          <w:color w:val="808080" w:themeColor="background1" w:themeShade="80"/>
        </w:rPr>
      </w:pPr>
      <w:r>
        <w:t>Assessor name, signature and date:</w:t>
      </w:r>
    </w:p>
    <w:p w14:paraId="0BA776D2" w14:textId="38115BCC" w:rsidR="00337151" w:rsidRDefault="00337151" w:rsidP="00522F20">
      <w:pPr>
        <w:pBdr>
          <w:top w:val="single" w:sz="4" w:space="1" w:color="2D739F"/>
          <w:left w:val="single" w:sz="4" w:space="4" w:color="2D739F"/>
          <w:bottom w:val="single" w:sz="4" w:space="1" w:color="2D739F"/>
          <w:right w:val="single" w:sz="4" w:space="4" w:color="2D739F"/>
        </w:pBdr>
        <w:rPr>
          <w:sz w:val="22"/>
          <w:szCs w:val="22"/>
          <w:lang w:eastAsia="en-AU"/>
        </w:rPr>
      </w:pPr>
    </w:p>
    <w:p w14:paraId="4A667B0E" w14:textId="77777777" w:rsidR="00522F20" w:rsidRPr="00A7239E" w:rsidRDefault="00522F20" w:rsidP="00522F20">
      <w:pPr>
        <w:pBdr>
          <w:top w:val="single" w:sz="4" w:space="1" w:color="2D739F"/>
          <w:left w:val="single" w:sz="4" w:space="4" w:color="2D739F"/>
          <w:bottom w:val="single" w:sz="4" w:space="1" w:color="2D739F"/>
          <w:right w:val="single" w:sz="4" w:space="4" w:color="2D739F"/>
        </w:pBdr>
        <w:rPr>
          <w:sz w:val="22"/>
          <w:szCs w:val="22"/>
          <w:lang w:eastAsia="en-AU"/>
        </w:rPr>
      </w:pPr>
    </w:p>
    <w:p w14:paraId="588BA7FE" w14:textId="77777777" w:rsidR="00522F20" w:rsidRDefault="00522F20" w:rsidP="00522F20">
      <w:pPr>
        <w:pStyle w:val="Heading3"/>
        <w:rPr>
          <w:i/>
          <w:color w:val="808080" w:themeColor="background1" w:themeShade="80"/>
        </w:rPr>
      </w:pPr>
      <w:r w:rsidRPr="00492E16">
        <w:t>Student acknowledgement of assessment outcome</w:t>
      </w:r>
    </w:p>
    <w:p w14:paraId="00B8A84C" w14:textId="77777777" w:rsidR="00522F20" w:rsidRDefault="00522F20" w:rsidP="00522F20">
      <w:pPr>
        <w:pBdr>
          <w:top w:val="single" w:sz="4" w:space="1" w:color="2D739F"/>
          <w:left w:val="single" w:sz="4" w:space="4" w:color="2D739F"/>
          <w:bottom w:val="single" w:sz="4" w:space="1" w:color="2D739F"/>
          <w:right w:val="single" w:sz="4" w:space="4" w:color="2D739F"/>
        </w:pBdr>
        <w:rPr>
          <w:sz w:val="22"/>
          <w:szCs w:val="22"/>
          <w:lang w:eastAsia="en-AU"/>
        </w:rPr>
      </w:pPr>
      <w:r>
        <w:t>Would you like to make any comments about this assessment?</w:t>
      </w:r>
    </w:p>
    <w:p w14:paraId="471D2A19" w14:textId="77777777" w:rsidR="00522F20" w:rsidRPr="00A7239E" w:rsidRDefault="00522F20" w:rsidP="00522F20">
      <w:pPr>
        <w:pBdr>
          <w:top w:val="single" w:sz="4" w:space="1" w:color="2D739F"/>
          <w:left w:val="single" w:sz="4" w:space="4" w:color="2D739F"/>
          <w:bottom w:val="single" w:sz="4" w:space="1" w:color="2D739F"/>
          <w:right w:val="single" w:sz="4" w:space="4" w:color="2D739F"/>
        </w:pBdr>
        <w:rPr>
          <w:sz w:val="22"/>
          <w:szCs w:val="22"/>
          <w:lang w:eastAsia="en-AU"/>
        </w:rPr>
      </w:pPr>
    </w:p>
    <w:p w14:paraId="44E4EDA8" w14:textId="77777777" w:rsidR="00522F20" w:rsidRDefault="00522F20" w:rsidP="00522F20">
      <w:pPr>
        <w:pStyle w:val="Heading3"/>
        <w:rPr>
          <w:i/>
          <w:color w:val="808080" w:themeColor="background1" w:themeShade="80"/>
        </w:rPr>
      </w:pPr>
      <w:r w:rsidRPr="00492E16">
        <w:t>Student name, signature and date</w:t>
      </w:r>
    </w:p>
    <w:p w14:paraId="1D7E0C8B" w14:textId="77777777" w:rsidR="00522F20" w:rsidRDefault="00522F20" w:rsidP="00522F20">
      <w:pPr>
        <w:pBdr>
          <w:top w:val="single" w:sz="4" w:space="1" w:color="2D739F"/>
          <w:left w:val="single" w:sz="4" w:space="4" w:color="2D739F"/>
          <w:bottom w:val="single" w:sz="4" w:space="1" w:color="2D739F"/>
          <w:right w:val="single" w:sz="4" w:space="4" w:color="2D739F"/>
        </w:pBdr>
        <w:rPr>
          <w:sz w:val="22"/>
          <w:szCs w:val="22"/>
          <w:lang w:eastAsia="en-AU"/>
        </w:rPr>
      </w:pPr>
    </w:p>
    <w:p w14:paraId="07B3E10E" w14:textId="77777777" w:rsidR="00522F20" w:rsidRPr="00A7239E" w:rsidRDefault="00522F20" w:rsidP="00522F20">
      <w:pPr>
        <w:pBdr>
          <w:top w:val="single" w:sz="4" w:space="1" w:color="2D739F"/>
          <w:left w:val="single" w:sz="4" w:space="4" w:color="2D739F"/>
          <w:bottom w:val="single" w:sz="4" w:space="1" w:color="2D739F"/>
          <w:right w:val="single" w:sz="4" w:space="4" w:color="2D739F"/>
        </w:pBdr>
        <w:rPr>
          <w:sz w:val="22"/>
          <w:szCs w:val="22"/>
          <w:lang w:eastAsia="en-AU"/>
        </w:rPr>
      </w:pPr>
    </w:p>
    <w:p w14:paraId="02C24F22" w14:textId="22985352" w:rsidR="007265DE" w:rsidRPr="000D179A" w:rsidRDefault="00522F20" w:rsidP="0049357C">
      <w:pPr>
        <w:jc w:val="center"/>
        <w:rPr>
          <w:b/>
          <w:i/>
          <w:lang w:eastAsia="en-AU"/>
        </w:rPr>
      </w:pPr>
      <w:r w:rsidRPr="000D179A">
        <w:rPr>
          <w:b/>
          <w:i/>
          <w:lang w:eastAsia="en-AU"/>
        </w:rPr>
        <w:t>NOTE:</w:t>
      </w:r>
      <w:r>
        <w:rPr>
          <w:b/>
          <w:i/>
          <w:lang w:eastAsia="en-AU"/>
        </w:rPr>
        <w:t xml:space="preserve"> </w:t>
      </w:r>
      <w:r w:rsidRPr="000D179A">
        <w:rPr>
          <w:b/>
          <w:i/>
          <w:lang w:eastAsia="en-AU"/>
        </w:rPr>
        <w:t>Make sure you have written your name at the bottom of each page of your submission before attaching the cover sheet and submitting to your assessor for marking.</w:t>
      </w:r>
    </w:p>
    <w:sectPr w:rsidR="007265DE" w:rsidRPr="000D179A" w:rsidSect="00337151">
      <w:pgSz w:w="11906" w:h="16838"/>
      <w:pgMar w:top="1418" w:right="1418" w:bottom="1418" w:left="1418" w:header="567" w:footer="454"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7EC469" w14:textId="77777777" w:rsidR="00054742" w:rsidRDefault="00054742" w:rsidP="00EE3A11">
      <w:r>
        <w:separator/>
      </w:r>
    </w:p>
    <w:p w14:paraId="4441B65A" w14:textId="77777777" w:rsidR="00054742" w:rsidRDefault="00054742" w:rsidP="00EE3A11"/>
  </w:endnote>
  <w:endnote w:type="continuationSeparator" w:id="0">
    <w:p w14:paraId="428ED061" w14:textId="77777777" w:rsidR="00054742" w:rsidRDefault="00054742" w:rsidP="00EE3A11">
      <w:r>
        <w:continuationSeparator/>
      </w:r>
    </w:p>
    <w:p w14:paraId="7BDCF865" w14:textId="77777777" w:rsidR="00054742" w:rsidRDefault="00054742" w:rsidP="00EE3A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Freestyle Script">
    <w:panose1 w:val="030804020302050B0404"/>
    <w:charset w:val="00"/>
    <w:family w:val="script"/>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BE364" w14:textId="77777777" w:rsidR="00054742" w:rsidRPr="004820C4" w:rsidRDefault="00054742" w:rsidP="0002323C">
    <w:pPr>
      <w:pStyle w:val="Footer-DocumentTitleLeft"/>
    </w:pPr>
  </w:p>
  <w:p w14:paraId="576F5495" w14:textId="77777777" w:rsidR="00054742" w:rsidRDefault="00054742"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650CCF7D" w14:textId="77777777" w:rsidR="00054742" w:rsidRPr="0006452B" w:rsidRDefault="00054742" w:rsidP="00EE3A11"/>
  <w:p w14:paraId="3780D5D0" w14:textId="77777777" w:rsidR="00054742" w:rsidRDefault="00054742" w:rsidP="00EE3A11"/>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F93D38" w14:textId="77777777" w:rsidR="00054742" w:rsidRPr="004820C4" w:rsidRDefault="00054742" w:rsidP="0002323C">
    <w:pPr>
      <w:pStyle w:val="Footer-DocumentTitleLeft"/>
    </w:pPr>
  </w:p>
  <w:p w14:paraId="2CAE5068" w14:textId="77777777" w:rsidR="00054742" w:rsidRDefault="00054742"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364F6F10" w14:textId="77777777" w:rsidR="00054742" w:rsidRPr="0006452B" w:rsidRDefault="00054742" w:rsidP="00EE3A11"/>
  <w:p w14:paraId="20648504" w14:textId="77777777" w:rsidR="00054742" w:rsidRDefault="00054742" w:rsidP="00EE3A11"/>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F8CCA3" w14:textId="44384613" w:rsidR="00054742" w:rsidRPr="008D467A" w:rsidRDefault="00054742" w:rsidP="00A77398">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51</w:t>
    </w:r>
    <w:r>
      <w:rPr>
        <w:noProof/>
      </w:rPr>
      <w:fldChar w:fldCharType="end"/>
    </w:r>
  </w:p>
  <w:p w14:paraId="50CF6E71" w14:textId="77777777" w:rsidR="00054742" w:rsidRPr="008948B1" w:rsidRDefault="00054742" w:rsidP="00A77398">
    <w:pPr>
      <w:pStyle w:val="Bodyfooter"/>
    </w:pPr>
    <w:r w:rsidRPr="008D467A">
      <w:t>Disclaimer:  Printed copies of this document are regarded as uncontrolled.</w:t>
    </w:r>
    <w:r>
      <w:t xml:space="preserve"> </w:t>
    </w:r>
    <w:r w:rsidRPr="008D467A">
      <w:t>Please check to ensure this is the latest version.</w:t>
    </w:r>
  </w:p>
  <w:p w14:paraId="40CCCE1A" w14:textId="77777777" w:rsidR="00054742" w:rsidRPr="00AA3155" w:rsidRDefault="00054742" w:rsidP="00EE3A11">
    <w:pPr>
      <w:pStyle w:val="Footer"/>
    </w:pPr>
  </w:p>
  <w:p w14:paraId="0C0B8840" w14:textId="77777777" w:rsidR="00054742" w:rsidRDefault="00054742" w:rsidP="00EE3A1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1E556" w14:textId="0F1E0C21" w:rsidR="00054742" w:rsidRDefault="00054742" w:rsidP="000A599A">
    <w:pPr>
      <w:pStyle w:val="Bodyfooter"/>
      <w:tabs>
        <w:tab w:val="clear" w:pos="4536"/>
        <w:tab w:val="clear" w:pos="9554"/>
        <w:tab w:val="right" w:pos="9781"/>
      </w:tabs>
      <w:rPr>
        <w:noProof/>
      </w:rPr>
    </w:pPr>
    <w:r w:rsidRPr="008D467A">
      <w:t>Document title</w:t>
    </w:r>
    <w:r>
      <w:t xml:space="preserve">: </w:t>
    </w:r>
    <w:fldSimple w:instr=" FILENAME   \* MERGEFORMAT ">
      <w:r>
        <w:rPr>
          <w:noProof/>
        </w:rPr>
        <w:t>Cl_Design Cabinets_AE_Pro_2of2</w:t>
      </w:r>
    </w:fldSimple>
    <w:r w:rsidRPr="008D467A">
      <w:tab/>
      <w:t xml:space="preserve">Page </w:t>
    </w:r>
    <w:r w:rsidRPr="008D467A">
      <w:fldChar w:fldCharType="begin"/>
    </w:r>
    <w:r w:rsidRPr="008D467A">
      <w:instrText xml:space="preserve"> PAGE  \* Arabic  \* MERGEFORMAT </w:instrText>
    </w:r>
    <w:r w:rsidRPr="008D467A">
      <w:fldChar w:fldCharType="separate"/>
    </w:r>
    <w:r w:rsidR="009731B1">
      <w:rPr>
        <w:noProof/>
      </w:rPr>
      <w:t>40</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9731B1">
      <w:rPr>
        <w:noProof/>
      </w:rPr>
      <w:t>51</w:t>
    </w:r>
    <w:r>
      <w:rPr>
        <w:noProof/>
      </w:rPr>
      <w:fldChar w:fldCharType="end"/>
    </w:r>
  </w:p>
  <w:p w14:paraId="69D7D98C" w14:textId="6F56B8B7" w:rsidR="00054742" w:rsidRDefault="00054742" w:rsidP="000A599A">
    <w:pPr>
      <w:pStyle w:val="Bodyfooter"/>
      <w:tabs>
        <w:tab w:val="clear" w:pos="4536"/>
        <w:tab w:val="clear" w:pos="9554"/>
        <w:tab w:val="right" w:pos="9781"/>
      </w:tabs>
    </w:pPr>
    <w:r>
      <w:rPr>
        <w:noProof/>
      </w:rPr>
      <w:t>Resource ID: MRS_18_14_Cl_Design Cabinets_AE_Pro_2of2</w:t>
    </w:r>
    <w:r>
      <w:rPr>
        <w:noProof/>
      </w:rPr>
      <w:tab/>
    </w:r>
    <w:r>
      <w:rPr>
        <w:noProof/>
      </w:rPr>
      <w:ptab w:relativeTo="margin" w:alignment="center" w:leader="none"/>
    </w:r>
    <w:r w:rsidRPr="00192323">
      <w:t>STUDENT NAME:</w:t>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ED2E16" w14:textId="11433232" w:rsidR="00054742" w:rsidRPr="008D467A" w:rsidRDefault="00054742" w:rsidP="00A77398">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51</w:t>
    </w:r>
    <w:r>
      <w:rPr>
        <w:noProof/>
      </w:rPr>
      <w:fldChar w:fldCharType="end"/>
    </w:r>
  </w:p>
  <w:p w14:paraId="240DADFA" w14:textId="77777777" w:rsidR="00054742" w:rsidRPr="008948B1" w:rsidRDefault="00054742" w:rsidP="00A77398">
    <w:pPr>
      <w:pStyle w:val="Bodyfooter"/>
    </w:pPr>
    <w:r w:rsidRPr="008D467A">
      <w:t>Disclaimer:  Printed copies of this document are regarded as uncontrolled.</w:t>
    </w:r>
    <w:r>
      <w:t xml:space="preserve"> </w:t>
    </w:r>
    <w:r w:rsidRPr="008D467A">
      <w:t>Please check to ensure this is the latest version.</w:t>
    </w:r>
  </w:p>
  <w:p w14:paraId="3BD81B33" w14:textId="77777777" w:rsidR="00054742" w:rsidRPr="00AA3155" w:rsidRDefault="00054742" w:rsidP="00EE3A11">
    <w:pPr>
      <w:pStyle w:val="Footer"/>
    </w:pPr>
  </w:p>
  <w:p w14:paraId="6C984306" w14:textId="77777777" w:rsidR="00054742" w:rsidRDefault="00054742" w:rsidP="00EE3A11"/>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5CFE21" w14:textId="0AA64050" w:rsidR="00054742" w:rsidRPr="004820C4" w:rsidRDefault="00054742" w:rsidP="0002323C">
    <w:pPr>
      <w:pStyle w:val="Footer-DocumentTitleLeft"/>
    </w:pPr>
  </w:p>
  <w:p w14:paraId="5D8E29E1" w14:textId="77777777" w:rsidR="00054742" w:rsidRDefault="00054742"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31E97A2D" w14:textId="77777777" w:rsidR="00054742" w:rsidRPr="0006452B" w:rsidRDefault="00054742" w:rsidP="00EE3A11"/>
  <w:p w14:paraId="6500D73A" w14:textId="77777777" w:rsidR="00054742" w:rsidRDefault="00054742" w:rsidP="00EE3A11"/>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B84921" w14:textId="3C8EBFB9" w:rsidR="00054742" w:rsidRPr="008D467A" w:rsidRDefault="00054742" w:rsidP="009A0ED8">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51</w:t>
    </w:r>
    <w:r>
      <w:rPr>
        <w:noProof/>
      </w:rPr>
      <w:fldChar w:fldCharType="end"/>
    </w:r>
  </w:p>
  <w:p w14:paraId="46DA5CBE" w14:textId="4F0B40FE" w:rsidR="00054742" w:rsidRPr="008948B1" w:rsidRDefault="00054742" w:rsidP="009A0ED8">
    <w:pPr>
      <w:pStyle w:val="Bodyfooter"/>
    </w:pPr>
    <w:r w:rsidRPr="008D467A">
      <w:t>Disclaimer:  Printed copies of this document are regarded as uncontrolled.</w:t>
    </w:r>
    <w:r>
      <w:t xml:space="preserve"> </w:t>
    </w:r>
    <w:r w:rsidRPr="008D467A">
      <w:t>Please check to ensure this is the latest version.</w:t>
    </w:r>
  </w:p>
  <w:p w14:paraId="4224B220" w14:textId="77777777" w:rsidR="00054742" w:rsidRPr="00AA3155" w:rsidRDefault="00054742" w:rsidP="00EE3A11">
    <w:pPr>
      <w:pStyle w:val="Footer"/>
    </w:pPr>
  </w:p>
  <w:p w14:paraId="14D24BF2" w14:textId="77777777" w:rsidR="00054742" w:rsidRDefault="00054742" w:rsidP="00EE3A11"/>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9F3B7" w14:textId="77777777" w:rsidR="00054742" w:rsidRPr="004820C4" w:rsidRDefault="00054742" w:rsidP="0002323C">
    <w:pPr>
      <w:pStyle w:val="Footer-DocumentTitleLeft"/>
    </w:pPr>
  </w:p>
  <w:p w14:paraId="57578C1F" w14:textId="77777777" w:rsidR="00054742" w:rsidRDefault="00054742"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54A75687" w14:textId="77777777" w:rsidR="00054742" w:rsidRPr="0006452B" w:rsidRDefault="00054742" w:rsidP="00EE3A11"/>
  <w:p w14:paraId="32AF6E02" w14:textId="77777777" w:rsidR="00054742" w:rsidRDefault="00054742" w:rsidP="00EE3A11"/>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C0445D" w14:textId="07860A3F" w:rsidR="00054742" w:rsidRPr="008D467A" w:rsidRDefault="00054742" w:rsidP="00A77398">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51</w:t>
    </w:r>
    <w:r>
      <w:rPr>
        <w:noProof/>
      </w:rPr>
      <w:fldChar w:fldCharType="end"/>
    </w:r>
  </w:p>
  <w:p w14:paraId="450B783B" w14:textId="77777777" w:rsidR="00054742" w:rsidRPr="008948B1" w:rsidRDefault="00054742" w:rsidP="00A77398">
    <w:pPr>
      <w:pStyle w:val="Bodyfooter"/>
    </w:pPr>
    <w:r w:rsidRPr="008D467A">
      <w:t>Disclaimer:  Printed copies of this document are regarded as uncontrolled.</w:t>
    </w:r>
    <w:r>
      <w:t xml:space="preserve"> </w:t>
    </w:r>
    <w:r w:rsidRPr="008D467A">
      <w:t>Please check to ensure this is the latest version.</w:t>
    </w:r>
  </w:p>
  <w:p w14:paraId="64103E1B" w14:textId="77777777" w:rsidR="00054742" w:rsidRPr="00AA3155" w:rsidRDefault="00054742" w:rsidP="00EE3A11">
    <w:pPr>
      <w:pStyle w:val="Footer"/>
    </w:pPr>
  </w:p>
  <w:p w14:paraId="5E2B875F" w14:textId="77777777" w:rsidR="00054742" w:rsidRDefault="00054742" w:rsidP="00EE3A11"/>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D3911" w14:textId="77777777" w:rsidR="00054742" w:rsidRPr="004820C4" w:rsidRDefault="00054742" w:rsidP="0002323C">
    <w:pPr>
      <w:pStyle w:val="Footer-DocumentTitleLeft"/>
    </w:pPr>
  </w:p>
  <w:p w14:paraId="3EC3249B" w14:textId="77777777" w:rsidR="00054742" w:rsidRDefault="00054742"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5F602992" w14:textId="77777777" w:rsidR="00054742" w:rsidRPr="0006452B" w:rsidRDefault="00054742" w:rsidP="00EE3A11"/>
  <w:p w14:paraId="0727A906" w14:textId="77777777" w:rsidR="00054742" w:rsidRDefault="00054742" w:rsidP="00EE3A11"/>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23D6A1" w14:textId="72461E1B" w:rsidR="00054742" w:rsidRPr="008D467A" w:rsidRDefault="00054742" w:rsidP="00A77398">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51</w:t>
    </w:r>
    <w:r>
      <w:rPr>
        <w:noProof/>
      </w:rPr>
      <w:fldChar w:fldCharType="end"/>
    </w:r>
  </w:p>
  <w:p w14:paraId="70EDDBD7" w14:textId="77777777" w:rsidR="00054742" w:rsidRPr="008948B1" w:rsidRDefault="00054742" w:rsidP="00A77398">
    <w:pPr>
      <w:pStyle w:val="Bodyfooter"/>
    </w:pPr>
    <w:r w:rsidRPr="008D467A">
      <w:t>Disclaimer:  Printed copies of this document are regarded as uncontrolled.</w:t>
    </w:r>
    <w:r>
      <w:t xml:space="preserve"> </w:t>
    </w:r>
    <w:r w:rsidRPr="008D467A">
      <w:t>Please check to ensure this is the latest version.</w:t>
    </w:r>
  </w:p>
  <w:p w14:paraId="7017C2E2" w14:textId="77777777" w:rsidR="00054742" w:rsidRPr="00AA3155" w:rsidRDefault="00054742" w:rsidP="00EE3A11">
    <w:pPr>
      <w:pStyle w:val="Footer"/>
    </w:pPr>
  </w:p>
  <w:p w14:paraId="5A9C5B00" w14:textId="77777777" w:rsidR="00054742" w:rsidRDefault="00054742" w:rsidP="00EE3A1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7996C8" w14:textId="77777777" w:rsidR="00054742" w:rsidRDefault="00054742" w:rsidP="00EE3A11">
      <w:r>
        <w:separator/>
      </w:r>
    </w:p>
    <w:p w14:paraId="079A4C87" w14:textId="77777777" w:rsidR="00054742" w:rsidRDefault="00054742" w:rsidP="00EE3A11"/>
  </w:footnote>
  <w:footnote w:type="continuationSeparator" w:id="0">
    <w:p w14:paraId="70989762" w14:textId="77777777" w:rsidR="00054742" w:rsidRDefault="00054742" w:rsidP="00EE3A11">
      <w:r>
        <w:continuationSeparator/>
      </w:r>
    </w:p>
    <w:p w14:paraId="28F46B56" w14:textId="77777777" w:rsidR="00054742" w:rsidRDefault="00054742" w:rsidP="00EE3A1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DCC1B1" w14:textId="77777777" w:rsidR="00054742" w:rsidRDefault="00054742" w:rsidP="00EE3A11">
    <w:r>
      <w:rPr>
        <w:noProof/>
      </w:rPr>
      <w:pict w14:anchorId="703D1A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margin-left:0;margin-top:0;width:449.55pt;height:269.75pt;rotation:315;z-index:-2516500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01FFA920" w14:textId="77777777" w:rsidR="00054742" w:rsidRDefault="00054742" w:rsidP="00EE3A11"/>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E33C0D" w14:textId="77777777" w:rsidR="00054742" w:rsidRDefault="00054742" w:rsidP="00EE3A11"/>
  <w:p w14:paraId="15839651" w14:textId="77777777" w:rsidR="00054742" w:rsidRDefault="00054742" w:rsidP="00EE3A11"/>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B4E5" w14:textId="77777777" w:rsidR="00054742" w:rsidRDefault="00054742" w:rsidP="00EE3A11">
    <w:pPr>
      <w:pStyle w:val="Header"/>
    </w:pPr>
  </w:p>
  <w:p w14:paraId="661A8BF5" w14:textId="77777777" w:rsidR="00054742" w:rsidRDefault="00054742" w:rsidP="00EE3A1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27EFB3" w14:textId="4DD214A0" w:rsidR="00054742" w:rsidRDefault="00054742" w:rsidP="00A77398">
    <w:pPr>
      <w:pStyle w:val="Header-SectionTitle"/>
    </w:pPr>
    <w:r>
      <w:rPr>
        <w:noProof/>
        <w:lang w:eastAsia="en-AU"/>
      </w:rPr>
      <w:tab/>
    </w:r>
    <w:r>
      <w:rPr>
        <w:noProof/>
        <w:lang w:eastAsia="en-AU"/>
      </w:rPr>
      <w:drawing>
        <wp:inline distT="0" distB="0" distL="0" distR="0" wp14:anchorId="27B49CC5" wp14:editId="56EEF274">
          <wp:extent cx="1591359" cy="397840"/>
          <wp:effectExtent l="0" t="0" r="0" b="2540"/>
          <wp:docPr id="1" name="Picture 1" descr="NSW Government: TAFE N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r>
      <w:rPr>
        <w:noProof/>
        <w:lang w:eastAsia="en-AU"/>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71A652" w14:textId="77777777" w:rsidR="00054742" w:rsidRDefault="00054742" w:rsidP="00EE3A11">
    <w:pPr>
      <w:pStyle w:val="Header"/>
    </w:pPr>
    <w:r>
      <w:rPr>
        <w:noProof/>
      </w:rPr>
      <w:pict w14:anchorId="3BC11F5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449.55pt;height:269.75pt;rotation:315;z-index:-2516510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49067274" w14:textId="77777777" w:rsidR="00054742" w:rsidRDefault="00054742" w:rsidP="00EE3A11"/>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10D985" w14:textId="0FB69818" w:rsidR="00054742" w:rsidRDefault="00054742" w:rsidP="00EE3A11"/>
  <w:p w14:paraId="5275A94B" w14:textId="77777777" w:rsidR="00054742" w:rsidRDefault="00054742" w:rsidP="00EE3A11"/>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C2C3FB" w14:textId="0F6E260E" w:rsidR="00054742" w:rsidRDefault="00054742" w:rsidP="00EE3A11">
    <w:pPr>
      <w:pStyle w:val="Header"/>
    </w:pPr>
  </w:p>
  <w:p w14:paraId="7CE569BE" w14:textId="77777777" w:rsidR="00054742" w:rsidRDefault="00054742" w:rsidP="00EE3A11"/>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90BB56" w14:textId="77777777" w:rsidR="00054742" w:rsidRDefault="00054742" w:rsidP="00EE3A11"/>
  <w:p w14:paraId="0B6F9ED3" w14:textId="77777777" w:rsidR="00054742" w:rsidRDefault="00054742" w:rsidP="00EE3A11"/>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DD36BD" w14:textId="77777777" w:rsidR="00054742" w:rsidRDefault="00054742" w:rsidP="00EE3A11">
    <w:pPr>
      <w:pStyle w:val="Header"/>
    </w:pPr>
  </w:p>
  <w:p w14:paraId="5E89D36A" w14:textId="77777777" w:rsidR="00054742" w:rsidRDefault="00054742" w:rsidP="00EE3A11"/>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04ABC1" w14:textId="77777777" w:rsidR="00054742" w:rsidRDefault="00054742" w:rsidP="00EE3A11"/>
  <w:p w14:paraId="5F3DF0DD" w14:textId="77777777" w:rsidR="00054742" w:rsidRDefault="00054742" w:rsidP="00EE3A11"/>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67A831" w14:textId="77777777" w:rsidR="00054742" w:rsidRDefault="00054742" w:rsidP="00EE3A11">
    <w:pPr>
      <w:pStyle w:val="Header"/>
    </w:pPr>
  </w:p>
  <w:p w14:paraId="53AC5BBB" w14:textId="77777777" w:rsidR="00054742" w:rsidRDefault="00054742" w:rsidP="00EE3A1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761C5"/>
    <w:multiLevelType w:val="hybridMultilevel"/>
    <w:tmpl w:val="13EC9204"/>
    <w:lvl w:ilvl="0" w:tplc="E836045E">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61E612C"/>
    <w:multiLevelType w:val="hybridMultilevel"/>
    <w:tmpl w:val="84367042"/>
    <w:lvl w:ilvl="0" w:tplc="FB708D8E">
      <w:start w:val="7"/>
      <w:numFmt w:val="decimal"/>
      <w:lvlText w:val="%1."/>
      <w:lvlJc w:val="left"/>
      <w:pPr>
        <w:ind w:left="720" w:hanging="360"/>
      </w:pPr>
      <w:rPr>
        <w:rFonts w:hint="default"/>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66F7B64"/>
    <w:multiLevelType w:val="hybridMultilevel"/>
    <w:tmpl w:val="F716A7BC"/>
    <w:lvl w:ilvl="0" w:tplc="0C090001">
      <w:start w:val="1"/>
      <w:numFmt w:val="bullet"/>
      <w:lvlText w:val=""/>
      <w:lvlJc w:val="left"/>
      <w:pPr>
        <w:ind w:left="1996" w:hanging="360"/>
      </w:pPr>
      <w:rPr>
        <w:rFonts w:ascii="Symbol" w:hAnsi="Symbol" w:hint="default"/>
      </w:rPr>
    </w:lvl>
    <w:lvl w:ilvl="1" w:tplc="0C090003" w:tentative="1">
      <w:start w:val="1"/>
      <w:numFmt w:val="bullet"/>
      <w:lvlText w:val="o"/>
      <w:lvlJc w:val="left"/>
      <w:pPr>
        <w:ind w:left="2716" w:hanging="360"/>
      </w:pPr>
      <w:rPr>
        <w:rFonts w:ascii="Courier New" w:hAnsi="Courier New" w:cs="Courier New" w:hint="default"/>
      </w:rPr>
    </w:lvl>
    <w:lvl w:ilvl="2" w:tplc="0C090005" w:tentative="1">
      <w:start w:val="1"/>
      <w:numFmt w:val="bullet"/>
      <w:lvlText w:val=""/>
      <w:lvlJc w:val="left"/>
      <w:pPr>
        <w:ind w:left="3436" w:hanging="360"/>
      </w:pPr>
      <w:rPr>
        <w:rFonts w:ascii="Wingdings" w:hAnsi="Wingdings" w:hint="default"/>
      </w:rPr>
    </w:lvl>
    <w:lvl w:ilvl="3" w:tplc="0C090001" w:tentative="1">
      <w:start w:val="1"/>
      <w:numFmt w:val="bullet"/>
      <w:lvlText w:val=""/>
      <w:lvlJc w:val="left"/>
      <w:pPr>
        <w:ind w:left="4156" w:hanging="360"/>
      </w:pPr>
      <w:rPr>
        <w:rFonts w:ascii="Symbol" w:hAnsi="Symbol" w:hint="default"/>
      </w:rPr>
    </w:lvl>
    <w:lvl w:ilvl="4" w:tplc="0C090003" w:tentative="1">
      <w:start w:val="1"/>
      <w:numFmt w:val="bullet"/>
      <w:lvlText w:val="o"/>
      <w:lvlJc w:val="left"/>
      <w:pPr>
        <w:ind w:left="4876" w:hanging="360"/>
      </w:pPr>
      <w:rPr>
        <w:rFonts w:ascii="Courier New" w:hAnsi="Courier New" w:cs="Courier New" w:hint="default"/>
      </w:rPr>
    </w:lvl>
    <w:lvl w:ilvl="5" w:tplc="0C090005" w:tentative="1">
      <w:start w:val="1"/>
      <w:numFmt w:val="bullet"/>
      <w:lvlText w:val=""/>
      <w:lvlJc w:val="left"/>
      <w:pPr>
        <w:ind w:left="5596" w:hanging="360"/>
      </w:pPr>
      <w:rPr>
        <w:rFonts w:ascii="Wingdings" w:hAnsi="Wingdings" w:hint="default"/>
      </w:rPr>
    </w:lvl>
    <w:lvl w:ilvl="6" w:tplc="0C090001" w:tentative="1">
      <w:start w:val="1"/>
      <w:numFmt w:val="bullet"/>
      <w:lvlText w:val=""/>
      <w:lvlJc w:val="left"/>
      <w:pPr>
        <w:ind w:left="6316" w:hanging="360"/>
      </w:pPr>
      <w:rPr>
        <w:rFonts w:ascii="Symbol" w:hAnsi="Symbol" w:hint="default"/>
      </w:rPr>
    </w:lvl>
    <w:lvl w:ilvl="7" w:tplc="0C090003" w:tentative="1">
      <w:start w:val="1"/>
      <w:numFmt w:val="bullet"/>
      <w:lvlText w:val="o"/>
      <w:lvlJc w:val="left"/>
      <w:pPr>
        <w:ind w:left="7036" w:hanging="360"/>
      </w:pPr>
      <w:rPr>
        <w:rFonts w:ascii="Courier New" w:hAnsi="Courier New" w:cs="Courier New" w:hint="default"/>
      </w:rPr>
    </w:lvl>
    <w:lvl w:ilvl="8" w:tplc="0C090005" w:tentative="1">
      <w:start w:val="1"/>
      <w:numFmt w:val="bullet"/>
      <w:lvlText w:val=""/>
      <w:lvlJc w:val="left"/>
      <w:pPr>
        <w:ind w:left="7756" w:hanging="360"/>
      </w:pPr>
      <w:rPr>
        <w:rFonts w:ascii="Wingdings" w:hAnsi="Wingdings" w:hint="default"/>
      </w:rPr>
    </w:lvl>
  </w:abstractNum>
  <w:abstractNum w:abstractNumId="3" w15:restartNumberingAfterBreak="0">
    <w:nsid w:val="0C60782F"/>
    <w:multiLevelType w:val="hybridMultilevel"/>
    <w:tmpl w:val="F594FA5C"/>
    <w:lvl w:ilvl="0" w:tplc="F78EBF6C">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5440FA4"/>
    <w:multiLevelType w:val="hybridMultilevel"/>
    <w:tmpl w:val="6AAA5ABC"/>
    <w:lvl w:ilvl="0" w:tplc="0C09000F">
      <w:start w:val="1"/>
      <w:numFmt w:val="decimal"/>
      <w:lvlText w:val="%1."/>
      <w:lvlJc w:val="left"/>
      <w:pPr>
        <w:ind w:left="360" w:hanging="360"/>
      </w:pPr>
      <w:rPr>
        <w:rFonts w:hint="default"/>
      </w:rPr>
    </w:lvl>
    <w:lvl w:ilvl="1" w:tplc="0C090019">
      <w:start w:val="1"/>
      <w:numFmt w:val="lowerLetter"/>
      <w:lvlText w:val="%2."/>
      <w:lvlJc w:val="left"/>
      <w:pPr>
        <w:ind w:left="1298" w:hanging="360"/>
      </w:pPr>
    </w:lvl>
    <w:lvl w:ilvl="2" w:tplc="0C09001B" w:tentative="1">
      <w:start w:val="1"/>
      <w:numFmt w:val="lowerRoman"/>
      <w:lvlText w:val="%3."/>
      <w:lvlJc w:val="right"/>
      <w:pPr>
        <w:ind w:left="2018" w:hanging="180"/>
      </w:pPr>
    </w:lvl>
    <w:lvl w:ilvl="3" w:tplc="0C09000F" w:tentative="1">
      <w:start w:val="1"/>
      <w:numFmt w:val="decimal"/>
      <w:lvlText w:val="%4."/>
      <w:lvlJc w:val="left"/>
      <w:pPr>
        <w:ind w:left="2738" w:hanging="360"/>
      </w:pPr>
    </w:lvl>
    <w:lvl w:ilvl="4" w:tplc="0C090019" w:tentative="1">
      <w:start w:val="1"/>
      <w:numFmt w:val="lowerLetter"/>
      <w:lvlText w:val="%5."/>
      <w:lvlJc w:val="left"/>
      <w:pPr>
        <w:ind w:left="3458" w:hanging="360"/>
      </w:pPr>
    </w:lvl>
    <w:lvl w:ilvl="5" w:tplc="0C09001B" w:tentative="1">
      <w:start w:val="1"/>
      <w:numFmt w:val="lowerRoman"/>
      <w:lvlText w:val="%6."/>
      <w:lvlJc w:val="right"/>
      <w:pPr>
        <w:ind w:left="4178" w:hanging="180"/>
      </w:pPr>
    </w:lvl>
    <w:lvl w:ilvl="6" w:tplc="0C09000F" w:tentative="1">
      <w:start w:val="1"/>
      <w:numFmt w:val="decimal"/>
      <w:lvlText w:val="%7."/>
      <w:lvlJc w:val="left"/>
      <w:pPr>
        <w:ind w:left="4898" w:hanging="360"/>
      </w:pPr>
    </w:lvl>
    <w:lvl w:ilvl="7" w:tplc="0C090019" w:tentative="1">
      <w:start w:val="1"/>
      <w:numFmt w:val="lowerLetter"/>
      <w:lvlText w:val="%8."/>
      <w:lvlJc w:val="left"/>
      <w:pPr>
        <w:ind w:left="5618" w:hanging="360"/>
      </w:pPr>
    </w:lvl>
    <w:lvl w:ilvl="8" w:tplc="0C09001B" w:tentative="1">
      <w:start w:val="1"/>
      <w:numFmt w:val="lowerRoman"/>
      <w:lvlText w:val="%9."/>
      <w:lvlJc w:val="right"/>
      <w:pPr>
        <w:ind w:left="6338" w:hanging="180"/>
      </w:pPr>
    </w:lvl>
  </w:abstractNum>
  <w:abstractNum w:abstractNumId="5" w15:restartNumberingAfterBreak="0">
    <w:nsid w:val="1C4B2B30"/>
    <w:multiLevelType w:val="hybridMultilevel"/>
    <w:tmpl w:val="F22C3DB2"/>
    <w:lvl w:ilvl="0" w:tplc="6B0AC312">
      <w:start w:val="5"/>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1E1956A9"/>
    <w:multiLevelType w:val="hybridMultilevel"/>
    <w:tmpl w:val="20CECA4E"/>
    <w:lvl w:ilvl="0" w:tplc="8E443BB2">
      <w:start w:val="1"/>
      <w:numFmt w:val="decimal"/>
      <w:lvlText w:val="%1."/>
      <w:lvlJc w:val="left"/>
      <w:pPr>
        <w:ind w:left="720" w:hanging="360"/>
      </w:pPr>
      <w:rPr>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258942AD"/>
    <w:multiLevelType w:val="hybridMultilevel"/>
    <w:tmpl w:val="77DCA7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BAF0D7A"/>
    <w:multiLevelType w:val="hybridMultilevel"/>
    <w:tmpl w:val="F02C4E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C7C5150"/>
    <w:multiLevelType w:val="hybridMultilevel"/>
    <w:tmpl w:val="D1BE209E"/>
    <w:lvl w:ilvl="0" w:tplc="C49ADD74">
      <w:start w:val="1"/>
      <w:numFmt w:val="decimal"/>
      <w:lvlText w:val="%1."/>
      <w:lvlJc w:val="left"/>
      <w:pPr>
        <w:ind w:left="823" w:hanging="361"/>
      </w:pPr>
      <w:rPr>
        <w:rFonts w:ascii="Calibri" w:eastAsia="Calibri" w:hAnsi="Calibri" w:cs="Calibri" w:hint="default"/>
        <w:i/>
        <w:color w:val="000000" w:themeColor="text1"/>
        <w:w w:val="99"/>
        <w:sz w:val="22"/>
        <w:szCs w:val="22"/>
      </w:rPr>
    </w:lvl>
    <w:lvl w:ilvl="1" w:tplc="F4F02868">
      <w:start w:val="1"/>
      <w:numFmt w:val="bullet"/>
      <w:lvlText w:val="•"/>
      <w:lvlJc w:val="left"/>
      <w:pPr>
        <w:ind w:left="1444" w:hanging="361"/>
      </w:pPr>
      <w:rPr>
        <w:rFonts w:hint="default"/>
      </w:rPr>
    </w:lvl>
    <w:lvl w:ilvl="2" w:tplc="689C9458">
      <w:start w:val="1"/>
      <w:numFmt w:val="bullet"/>
      <w:lvlText w:val="•"/>
      <w:lvlJc w:val="left"/>
      <w:pPr>
        <w:ind w:left="2069" w:hanging="361"/>
      </w:pPr>
      <w:rPr>
        <w:rFonts w:hint="default"/>
      </w:rPr>
    </w:lvl>
    <w:lvl w:ilvl="3" w:tplc="91085136">
      <w:start w:val="1"/>
      <w:numFmt w:val="bullet"/>
      <w:lvlText w:val="•"/>
      <w:lvlJc w:val="left"/>
      <w:pPr>
        <w:ind w:left="2694" w:hanging="361"/>
      </w:pPr>
      <w:rPr>
        <w:rFonts w:hint="default"/>
      </w:rPr>
    </w:lvl>
    <w:lvl w:ilvl="4" w:tplc="1214E05C">
      <w:start w:val="1"/>
      <w:numFmt w:val="bullet"/>
      <w:lvlText w:val="•"/>
      <w:lvlJc w:val="left"/>
      <w:pPr>
        <w:ind w:left="3319" w:hanging="361"/>
      </w:pPr>
      <w:rPr>
        <w:rFonts w:hint="default"/>
      </w:rPr>
    </w:lvl>
    <w:lvl w:ilvl="5" w:tplc="C28E74DE">
      <w:start w:val="1"/>
      <w:numFmt w:val="bullet"/>
      <w:lvlText w:val="•"/>
      <w:lvlJc w:val="left"/>
      <w:pPr>
        <w:ind w:left="3944" w:hanging="361"/>
      </w:pPr>
      <w:rPr>
        <w:rFonts w:hint="default"/>
      </w:rPr>
    </w:lvl>
    <w:lvl w:ilvl="6" w:tplc="04D2446E">
      <w:start w:val="1"/>
      <w:numFmt w:val="bullet"/>
      <w:lvlText w:val="•"/>
      <w:lvlJc w:val="left"/>
      <w:pPr>
        <w:ind w:left="4569" w:hanging="361"/>
      </w:pPr>
      <w:rPr>
        <w:rFonts w:hint="default"/>
      </w:rPr>
    </w:lvl>
    <w:lvl w:ilvl="7" w:tplc="B9EE673C">
      <w:start w:val="1"/>
      <w:numFmt w:val="bullet"/>
      <w:lvlText w:val="•"/>
      <w:lvlJc w:val="left"/>
      <w:pPr>
        <w:ind w:left="5194" w:hanging="361"/>
      </w:pPr>
      <w:rPr>
        <w:rFonts w:hint="default"/>
      </w:rPr>
    </w:lvl>
    <w:lvl w:ilvl="8" w:tplc="BFF0EB8A">
      <w:start w:val="1"/>
      <w:numFmt w:val="bullet"/>
      <w:lvlText w:val="•"/>
      <w:lvlJc w:val="left"/>
      <w:pPr>
        <w:ind w:left="5819" w:hanging="361"/>
      </w:pPr>
      <w:rPr>
        <w:rFonts w:hint="default"/>
      </w:rPr>
    </w:lvl>
  </w:abstractNum>
  <w:abstractNum w:abstractNumId="11"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12" w15:restartNumberingAfterBreak="0">
    <w:nsid w:val="318D2D32"/>
    <w:multiLevelType w:val="hybridMultilevel"/>
    <w:tmpl w:val="40B26886"/>
    <w:lvl w:ilvl="0" w:tplc="0C090019">
      <w:start w:val="1"/>
      <w:numFmt w:val="lowerLetter"/>
      <w:lvlText w:val="%1."/>
      <w:lvlJc w:val="left"/>
      <w:pPr>
        <w:ind w:left="2166" w:hanging="360"/>
      </w:pPr>
    </w:lvl>
    <w:lvl w:ilvl="1" w:tplc="0C090019" w:tentative="1">
      <w:start w:val="1"/>
      <w:numFmt w:val="lowerLetter"/>
      <w:lvlText w:val="%2."/>
      <w:lvlJc w:val="left"/>
      <w:pPr>
        <w:ind w:left="2886" w:hanging="360"/>
      </w:pPr>
    </w:lvl>
    <w:lvl w:ilvl="2" w:tplc="0C09001B" w:tentative="1">
      <w:start w:val="1"/>
      <w:numFmt w:val="lowerRoman"/>
      <w:lvlText w:val="%3."/>
      <w:lvlJc w:val="right"/>
      <w:pPr>
        <w:ind w:left="3606" w:hanging="180"/>
      </w:pPr>
    </w:lvl>
    <w:lvl w:ilvl="3" w:tplc="0C09000F" w:tentative="1">
      <w:start w:val="1"/>
      <w:numFmt w:val="decimal"/>
      <w:lvlText w:val="%4."/>
      <w:lvlJc w:val="left"/>
      <w:pPr>
        <w:ind w:left="4326" w:hanging="360"/>
      </w:pPr>
    </w:lvl>
    <w:lvl w:ilvl="4" w:tplc="0C090019" w:tentative="1">
      <w:start w:val="1"/>
      <w:numFmt w:val="lowerLetter"/>
      <w:lvlText w:val="%5."/>
      <w:lvlJc w:val="left"/>
      <w:pPr>
        <w:ind w:left="5046" w:hanging="360"/>
      </w:pPr>
    </w:lvl>
    <w:lvl w:ilvl="5" w:tplc="0C09001B" w:tentative="1">
      <w:start w:val="1"/>
      <w:numFmt w:val="lowerRoman"/>
      <w:lvlText w:val="%6."/>
      <w:lvlJc w:val="right"/>
      <w:pPr>
        <w:ind w:left="5766" w:hanging="180"/>
      </w:pPr>
    </w:lvl>
    <w:lvl w:ilvl="6" w:tplc="0C09000F" w:tentative="1">
      <w:start w:val="1"/>
      <w:numFmt w:val="decimal"/>
      <w:lvlText w:val="%7."/>
      <w:lvlJc w:val="left"/>
      <w:pPr>
        <w:ind w:left="6486" w:hanging="360"/>
      </w:pPr>
    </w:lvl>
    <w:lvl w:ilvl="7" w:tplc="0C090019" w:tentative="1">
      <w:start w:val="1"/>
      <w:numFmt w:val="lowerLetter"/>
      <w:lvlText w:val="%8."/>
      <w:lvlJc w:val="left"/>
      <w:pPr>
        <w:ind w:left="7206" w:hanging="360"/>
      </w:pPr>
    </w:lvl>
    <w:lvl w:ilvl="8" w:tplc="0C09001B" w:tentative="1">
      <w:start w:val="1"/>
      <w:numFmt w:val="lowerRoman"/>
      <w:lvlText w:val="%9."/>
      <w:lvlJc w:val="right"/>
      <w:pPr>
        <w:ind w:left="7926" w:hanging="180"/>
      </w:pPr>
    </w:lvl>
  </w:abstractNum>
  <w:abstractNum w:abstractNumId="13" w15:restartNumberingAfterBreak="0">
    <w:nsid w:val="33AD3DEC"/>
    <w:multiLevelType w:val="hybridMultilevel"/>
    <w:tmpl w:val="37A0660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34AC756E"/>
    <w:multiLevelType w:val="hybridMultilevel"/>
    <w:tmpl w:val="C2EC77AC"/>
    <w:lvl w:ilvl="0" w:tplc="5D34FA8C">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36FD5584"/>
    <w:multiLevelType w:val="hybridMultilevel"/>
    <w:tmpl w:val="D90C20FC"/>
    <w:lvl w:ilvl="0" w:tplc="63A0837A">
      <w:start w:val="7"/>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371D1CEE"/>
    <w:multiLevelType w:val="hybridMultilevel"/>
    <w:tmpl w:val="80166856"/>
    <w:lvl w:ilvl="0" w:tplc="0C090019">
      <w:start w:val="1"/>
      <w:numFmt w:val="lowerLetter"/>
      <w:lvlText w:val="%1."/>
      <w:lvlJc w:val="left"/>
      <w:pPr>
        <w:ind w:left="1440" w:hanging="360"/>
      </w:pPr>
      <w:rPr>
        <w:rFont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7" w15:restartNumberingAfterBreak="0">
    <w:nsid w:val="39C50997"/>
    <w:multiLevelType w:val="multilevel"/>
    <w:tmpl w:val="136A372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B6255E3"/>
    <w:multiLevelType w:val="hybridMultilevel"/>
    <w:tmpl w:val="BB5061A0"/>
    <w:lvl w:ilvl="0" w:tplc="3E98DD4E">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3D940E1F"/>
    <w:multiLevelType w:val="hybridMultilevel"/>
    <w:tmpl w:val="4D1490E6"/>
    <w:lvl w:ilvl="0" w:tplc="48F40EAA">
      <w:start w:val="1"/>
      <w:numFmt w:val="decimal"/>
      <w:lvlText w:val="%1."/>
      <w:lvlJc w:val="left"/>
      <w:pPr>
        <w:ind w:left="720" w:hanging="360"/>
      </w:pPr>
      <w:rPr>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41BD229C"/>
    <w:multiLevelType w:val="hybridMultilevel"/>
    <w:tmpl w:val="850A6DA6"/>
    <w:lvl w:ilvl="0" w:tplc="06D687DA">
      <w:start w:val="1"/>
      <w:numFmt w:val="decimal"/>
      <w:lvlText w:val="%1."/>
      <w:lvlJc w:val="left"/>
      <w:pPr>
        <w:ind w:left="720" w:hanging="360"/>
      </w:pPr>
      <w:rPr>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3C80817"/>
    <w:multiLevelType w:val="hybridMultilevel"/>
    <w:tmpl w:val="285CB110"/>
    <w:lvl w:ilvl="0" w:tplc="B15495D4">
      <w:start w:val="5"/>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45341306"/>
    <w:multiLevelType w:val="hybridMultilevel"/>
    <w:tmpl w:val="F22C3DB2"/>
    <w:lvl w:ilvl="0" w:tplc="6B0AC312">
      <w:start w:val="5"/>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45DF425F"/>
    <w:multiLevelType w:val="hybridMultilevel"/>
    <w:tmpl w:val="CCB849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6697B1F"/>
    <w:multiLevelType w:val="hybridMultilevel"/>
    <w:tmpl w:val="F02C4E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4FF76B4A"/>
    <w:multiLevelType w:val="hybridMultilevel"/>
    <w:tmpl w:val="F02C4E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50FB6C2C"/>
    <w:multiLevelType w:val="hybridMultilevel"/>
    <w:tmpl w:val="F02C4E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53CF7F51"/>
    <w:multiLevelType w:val="hybridMultilevel"/>
    <w:tmpl w:val="1A98AD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566C32F0"/>
    <w:multiLevelType w:val="hybridMultilevel"/>
    <w:tmpl w:val="AA809AE0"/>
    <w:lvl w:ilvl="0" w:tplc="4F1A29D2">
      <w:start w:val="7"/>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5DF67775"/>
    <w:multiLevelType w:val="hybridMultilevel"/>
    <w:tmpl w:val="399EC0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74169C5"/>
    <w:multiLevelType w:val="hybridMultilevel"/>
    <w:tmpl w:val="986C063A"/>
    <w:lvl w:ilvl="0" w:tplc="0C090019">
      <w:start w:val="1"/>
      <w:numFmt w:val="lowerLetter"/>
      <w:lvlText w:val="%1."/>
      <w:lvlJc w:val="left"/>
      <w:pPr>
        <w:ind w:left="1446" w:hanging="360"/>
      </w:pPr>
      <w:rPr>
        <w:rFonts w:hint="default"/>
      </w:rPr>
    </w:lvl>
    <w:lvl w:ilvl="1" w:tplc="0C090003" w:tentative="1">
      <w:start w:val="1"/>
      <w:numFmt w:val="bullet"/>
      <w:lvlText w:val="o"/>
      <w:lvlJc w:val="left"/>
      <w:pPr>
        <w:ind w:left="2166" w:hanging="360"/>
      </w:pPr>
      <w:rPr>
        <w:rFonts w:ascii="Courier New" w:hAnsi="Courier New" w:cs="Courier New" w:hint="default"/>
      </w:rPr>
    </w:lvl>
    <w:lvl w:ilvl="2" w:tplc="0C090005" w:tentative="1">
      <w:start w:val="1"/>
      <w:numFmt w:val="bullet"/>
      <w:lvlText w:val=""/>
      <w:lvlJc w:val="left"/>
      <w:pPr>
        <w:ind w:left="2886" w:hanging="360"/>
      </w:pPr>
      <w:rPr>
        <w:rFonts w:ascii="Wingdings" w:hAnsi="Wingdings" w:hint="default"/>
      </w:rPr>
    </w:lvl>
    <w:lvl w:ilvl="3" w:tplc="0C090001" w:tentative="1">
      <w:start w:val="1"/>
      <w:numFmt w:val="bullet"/>
      <w:lvlText w:val=""/>
      <w:lvlJc w:val="left"/>
      <w:pPr>
        <w:ind w:left="3606" w:hanging="360"/>
      </w:pPr>
      <w:rPr>
        <w:rFonts w:ascii="Symbol" w:hAnsi="Symbol" w:hint="default"/>
      </w:rPr>
    </w:lvl>
    <w:lvl w:ilvl="4" w:tplc="0C090003" w:tentative="1">
      <w:start w:val="1"/>
      <w:numFmt w:val="bullet"/>
      <w:lvlText w:val="o"/>
      <w:lvlJc w:val="left"/>
      <w:pPr>
        <w:ind w:left="4326" w:hanging="360"/>
      </w:pPr>
      <w:rPr>
        <w:rFonts w:ascii="Courier New" w:hAnsi="Courier New" w:cs="Courier New" w:hint="default"/>
      </w:rPr>
    </w:lvl>
    <w:lvl w:ilvl="5" w:tplc="0C090005" w:tentative="1">
      <w:start w:val="1"/>
      <w:numFmt w:val="bullet"/>
      <w:lvlText w:val=""/>
      <w:lvlJc w:val="left"/>
      <w:pPr>
        <w:ind w:left="5046" w:hanging="360"/>
      </w:pPr>
      <w:rPr>
        <w:rFonts w:ascii="Wingdings" w:hAnsi="Wingdings" w:hint="default"/>
      </w:rPr>
    </w:lvl>
    <w:lvl w:ilvl="6" w:tplc="0C090001" w:tentative="1">
      <w:start w:val="1"/>
      <w:numFmt w:val="bullet"/>
      <w:lvlText w:val=""/>
      <w:lvlJc w:val="left"/>
      <w:pPr>
        <w:ind w:left="5766" w:hanging="360"/>
      </w:pPr>
      <w:rPr>
        <w:rFonts w:ascii="Symbol" w:hAnsi="Symbol" w:hint="default"/>
      </w:rPr>
    </w:lvl>
    <w:lvl w:ilvl="7" w:tplc="0C090003" w:tentative="1">
      <w:start w:val="1"/>
      <w:numFmt w:val="bullet"/>
      <w:lvlText w:val="o"/>
      <w:lvlJc w:val="left"/>
      <w:pPr>
        <w:ind w:left="6486" w:hanging="360"/>
      </w:pPr>
      <w:rPr>
        <w:rFonts w:ascii="Courier New" w:hAnsi="Courier New" w:cs="Courier New" w:hint="default"/>
      </w:rPr>
    </w:lvl>
    <w:lvl w:ilvl="8" w:tplc="0C090005" w:tentative="1">
      <w:start w:val="1"/>
      <w:numFmt w:val="bullet"/>
      <w:lvlText w:val=""/>
      <w:lvlJc w:val="left"/>
      <w:pPr>
        <w:ind w:left="7206" w:hanging="360"/>
      </w:pPr>
      <w:rPr>
        <w:rFonts w:ascii="Wingdings" w:hAnsi="Wingdings" w:hint="default"/>
      </w:rPr>
    </w:lvl>
  </w:abstractNum>
  <w:abstractNum w:abstractNumId="31" w15:restartNumberingAfterBreak="0">
    <w:nsid w:val="69B05133"/>
    <w:multiLevelType w:val="hybridMultilevel"/>
    <w:tmpl w:val="F594FA5C"/>
    <w:lvl w:ilvl="0" w:tplc="F78EBF6C">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731D7998"/>
    <w:multiLevelType w:val="hybridMultilevel"/>
    <w:tmpl w:val="F02C4E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7FDE3C36"/>
    <w:multiLevelType w:val="hybridMultilevel"/>
    <w:tmpl w:val="3EF807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1"/>
  </w:num>
  <w:num w:numId="2">
    <w:abstractNumId w:val="9"/>
  </w:num>
  <w:num w:numId="3">
    <w:abstractNumId w:val="13"/>
  </w:num>
  <w:num w:numId="4">
    <w:abstractNumId w:val="10"/>
  </w:num>
  <w:num w:numId="5">
    <w:abstractNumId w:val="29"/>
  </w:num>
  <w:num w:numId="6">
    <w:abstractNumId w:val="4"/>
  </w:num>
  <w:num w:numId="7">
    <w:abstractNumId w:val="20"/>
  </w:num>
  <w:num w:numId="8">
    <w:abstractNumId w:val="6"/>
  </w:num>
  <w:num w:numId="9">
    <w:abstractNumId w:val="19"/>
  </w:num>
  <w:num w:numId="10">
    <w:abstractNumId w:val="16"/>
  </w:num>
  <w:num w:numId="11">
    <w:abstractNumId w:val="30"/>
  </w:num>
  <w:num w:numId="12">
    <w:abstractNumId w:val="12"/>
  </w:num>
  <w:num w:numId="13">
    <w:abstractNumId w:val="27"/>
  </w:num>
  <w:num w:numId="14">
    <w:abstractNumId w:val="33"/>
  </w:num>
  <w:num w:numId="15">
    <w:abstractNumId w:val="23"/>
  </w:num>
  <w:num w:numId="16">
    <w:abstractNumId w:val="14"/>
  </w:num>
  <w:num w:numId="17">
    <w:abstractNumId w:val="15"/>
  </w:num>
  <w:num w:numId="18">
    <w:abstractNumId w:val="1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num>
  <w:num w:numId="21">
    <w:abstractNumId w:val="2"/>
  </w:num>
  <w:num w:numId="22">
    <w:abstractNumId w:val="24"/>
  </w:num>
  <w:num w:numId="23">
    <w:abstractNumId w:val="32"/>
  </w:num>
  <w:num w:numId="24">
    <w:abstractNumId w:val="25"/>
  </w:num>
  <w:num w:numId="25">
    <w:abstractNumId w:val="8"/>
  </w:num>
  <w:num w:numId="26">
    <w:abstractNumId w:val="26"/>
  </w:num>
  <w:num w:numId="27">
    <w:abstractNumId w:val="18"/>
  </w:num>
  <w:num w:numId="28">
    <w:abstractNumId w:val="0"/>
  </w:num>
  <w:num w:numId="29">
    <w:abstractNumId w:val="5"/>
  </w:num>
  <w:num w:numId="30">
    <w:abstractNumId w:val="22"/>
  </w:num>
  <w:num w:numId="31">
    <w:abstractNumId w:val="1"/>
  </w:num>
  <w:num w:numId="32">
    <w:abstractNumId w:val="3"/>
  </w:num>
  <w:num w:numId="33">
    <w:abstractNumId w:val="31"/>
  </w:num>
  <w:num w:numId="34">
    <w:abstractNumId w:val="21"/>
  </w:num>
  <w:num w:numId="3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090A"/>
    <w:rsid w:val="00001772"/>
    <w:rsid w:val="00003875"/>
    <w:rsid w:val="00003F7E"/>
    <w:rsid w:val="000120CF"/>
    <w:rsid w:val="00012C22"/>
    <w:rsid w:val="0001377B"/>
    <w:rsid w:val="0001488B"/>
    <w:rsid w:val="000225B9"/>
    <w:rsid w:val="0002323C"/>
    <w:rsid w:val="00024A06"/>
    <w:rsid w:val="000345D7"/>
    <w:rsid w:val="000533A7"/>
    <w:rsid w:val="00054742"/>
    <w:rsid w:val="000605B8"/>
    <w:rsid w:val="00060A46"/>
    <w:rsid w:val="00060CC5"/>
    <w:rsid w:val="00063680"/>
    <w:rsid w:val="00064BF3"/>
    <w:rsid w:val="0007217D"/>
    <w:rsid w:val="0007312C"/>
    <w:rsid w:val="00074B39"/>
    <w:rsid w:val="00083062"/>
    <w:rsid w:val="00084567"/>
    <w:rsid w:val="00085C24"/>
    <w:rsid w:val="00091994"/>
    <w:rsid w:val="00091C02"/>
    <w:rsid w:val="0009535C"/>
    <w:rsid w:val="000953D5"/>
    <w:rsid w:val="000976EE"/>
    <w:rsid w:val="00097CA1"/>
    <w:rsid w:val="000A032F"/>
    <w:rsid w:val="000A11A3"/>
    <w:rsid w:val="000A340D"/>
    <w:rsid w:val="000A4F32"/>
    <w:rsid w:val="000A599A"/>
    <w:rsid w:val="000A60F5"/>
    <w:rsid w:val="000B14FD"/>
    <w:rsid w:val="000B7CFA"/>
    <w:rsid w:val="000C2985"/>
    <w:rsid w:val="000D074B"/>
    <w:rsid w:val="000D15AF"/>
    <w:rsid w:val="000E5239"/>
    <w:rsid w:val="000E7B92"/>
    <w:rsid w:val="000F15A1"/>
    <w:rsid w:val="000F2250"/>
    <w:rsid w:val="000F5982"/>
    <w:rsid w:val="001040FC"/>
    <w:rsid w:val="001055D0"/>
    <w:rsid w:val="00114A24"/>
    <w:rsid w:val="00123D90"/>
    <w:rsid w:val="00125ABE"/>
    <w:rsid w:val="001264EE"/>
    <w:rsid w:val="001301DF"/>
    <w:rsid w:val="0013572C"/>
    <w:rsid w:val="00136354"/>
    <w:rsid w:val="001411B0"/>
    <w:rsid w:val="00141316"/>
    <w:rsid w:val="00141B42"/>
    <w:rsid w:val="0014328D"/>
    <w:rsid w:val="00143DEB"/>
    <w:rsid w:val="001479FF"/>
    <w:rsid w:val="00152F10"/>
    <w:rsid w:val="00154BD7"/>
    <w:rsid w:val="001558DD"/>
    <w:rsid w:val="001563BD"/>
    <w:rsid w:val="00156918"/>
    <w:rsid w:val="0015747C"/>
    <w:rsid w:val="0015779E"/>
    <w:rsid w:val="0016422F"/>
    <w:rsid w:val="00164D3F"/>
    <w:rsid w:val="00164F5E"/>
    <w:rsid w:val="00167276"/>
    <w:rsid w:val="00171399"/>
    <w:rsid w:val="00176402"/>
    <w:rsid w:val="00180BE8"/>
    <w:rsid w:val="00180F80"/>
    <w:rsid w:val="00182D13"/>
    <w:rsid w:val="001843BC"/>
    <w:rsid w:val="00192323"/>
    <w:rsid w:val="0019299C"/>
    <w:rsid w:val="00197181"/>
    <w:rsid w:val="001A0486"/>
    <w:rsid w:val="001A38C5"/>
    <w:rsid w:val="001A603B"/>
    <w:rsid w:val="001A739D"/>
    <w:rsid w:val="001B0C35"/>
    <w:rsid w:val="001B1FEE"/>
    <w:rsid w:val="001C3671"/>
    <w:rsid w:val="001C6AD8"/>
    <w:rsid w:val="001D405E"/>
    <w:rsid w:val="001D653F"/>
    <w:rsid w:val="001F1E6A"/>
    <w:rsid w:val="00200E96"/>
    <w:rsid w:val="00204B65"/>
    <w:rsid w:val="002067A7"/>
    <w:rsid w:val="00214286"/>
    <w:rsid w:val="00215E1A"/>
    <w:rsid w:val="00223807"/>
    <w:rsid w:val="00224E90"/>
    <w:rsid w:val="00225312"/>
    <w:rsid w:val="0023031D"/>
    <w:rsid w:val="002303B8"/>
    <w:rsid w:val="00230450"/>
    <w:rsid w:val="002307AC"/>
    <w:rsid w:val="002361CC"/>
    <w:rsid w:val="00242B9D"/>
    <w:rsid w:val="00243E8B"/>
    <w:rsid w:val="00247F4B"/>
    <w:rsid w:val="00254FC7"/>
    <w:rsid w:val="00261C48"/>
    <w:rsid w:val="00263F16"/>
    <w:rsid w:val="002644DD"/>
    <w:rsid w:val="0026687F"/>
    <w:rsid w:val="0027689F"/>
    <w:rsid w:val="002770ED"/>
    <w:rsid w:val="00287388"/>
    <w:rsid w:val="00291A31"/>
    <w:rsid w:val="0029236B"/>
    <w:rsid w:val="00293D3F"/>
    <w:rsid w:val="0029595B"/>
    <w:rsid w:val="00297D1A"/>
    <w:rsid w:val="002A21AF"/>
    <w:rsid w:val="002A5D07"/>
    <w:rsid w:val="002A6286"/>
    <w:rsid w:val="002A6839"/>
    <w:rsid w:val="002B5535"/>
    <w:rsid w:val="002B5A9C"/>
    <w:rsid w:val="002B5B47"/>
    <w:rsid w:val="002B7D64"/>
    <w:rsid w:val="002C47FA"/>
    <w:rsid w:val="002C4E04"/>
    <w:rsid w:val="002C501C"/>
    <w:rsid w:val="002C7CD5"/>
    <w:rsid w:val="002D0AF8"/>
    <w:rsid w:val="002D1CAF"/>
    <w:rsid w:val="002D2547"/>
    <w:rsid w:val="002D30E0"/>
    <w:rsid w:val="002E44CD"/>
    <w:rsid w:val="002E4C8A"/>
    <w:rsid w:val="002E6942"/>
    <w:rsid w:val="002F27AA"/>
    <w:rsid w:val="002F4559"/>
    <w:rsid w:val="002F663A"/>
    <w:rsid w:val="002F7F93"/>
    <w:rsid w:val="003077C4"/>
    <w:rsid w:val="003127E4"/>
    <w:rsid w:val="0031435E"/>
    <w:rsid w:val="003224A8"/>
    <w:rsid w:val="00322EF1"/>
    <w:rsid w:val="00326D08"/>
    <w:rsid w:val="003320A0"/>
    <w:rsid w:val="00333854"/>
    <w:rsid w:val="00337151"/>
    <w:rsid w:val="00337446"/>
    <w:rsid w:val="003429C5"/>
    <w:rsid w:val="003441EE"/>
    <w:rsid w:val="00346F1D"/>
    <w:rsid w:val="00352174"/>
    <w:rsid w:val="00363466"/>
    <w:rsid w:val="0037445C"/>
    <w:rsid w:val="003767C8"/>
    <w:rsid w:val="003926C7"/>
    <w:rsid w:val="00393D00"/>
    <w:rsid w:val="00395758"/>
    <w:rsid w:val="003B4F87"/>
    <w:rsid w:val="003B5665"/>
    <w:rsid w:val="003B63FF"/>
    <w:rsid w:val="003C0972"/>
    <w:rsid w:val="003C61DE"/>
    <w:rsid w:val="003C758E"/>
    <w:rsid w:val="003C7843"/>
    <w:rsid w:val="003D3CA3"/>
    <w:rsid w:val="003D617A"/>
    <w:rsid w:val="003E20A7"/>
    <w:rsid w:val="003E55C2"/>
    <w:rsid w:val="003E798C"/>
    <w:rsid w:val="003F4A36"/>
    <w:rsid w:val="003F6DE7"/>
    <w:rsid w:val="003F736A"/>
    <w:rsid w:val="00403923"/>
    <w:rsid w:val="00413C95"/>
    <w:rsid w:val="00414A99"/>
    <w:rsid w:val="0041692A"/>
    <w:rsid w:val="004238CB"/>
    <w:rsid w:val="00423BBA"/>
    <w:rsid w:val="00423D70"/>
    <w:rsid w:val="004240B2"/>
    <w:rsid w:val="00425542"/>
    <w:rsid w:val="004327E9"/>
    <w:rsid w:val="00447158"/>
    <w:rsid w:val="00452C97"/>
    <w:rsid w:val="00454FB7"/>
    <w:rsid w:val="00466A3C"/>
    <w:rsid w:val="00475FDD"/>
    <w:rsid w:val="00477518"/>
    <w:rsid w:val="00480424"/>
    <w:rsid w:val="0049357C"/>
    <w:rsid w:val="00494A2B"/>
    <w:rsid w:val="00494D52"/>
    <w:rsid w:val="00495DFF"/>
    <w:rsid w:val="004A0054"/>
    <w:rsid w:val="004A077E"/>
    <w:rsid w:val="004A2599"/>
    <w:rsid w:val="004A3741"/>
    <w:rsid w:val="004A4854"/>
    <w:rsid w:val="004A4BA7"/>
    <w:rsid w:val="004B64B7"/>
    <w:rsid w:val="004C0146"/>
    <w:rsid w:val="004C0DC5"/>
    <w:rsid w:val="004C0DE3"/>
    <w:rsid w:val="004C30D1"/>
    <w:rsid w:val="004D2CA6"/>
    <w:rsid w:val="004D75B3"/>
    <w:rsid w:val="004F0644"/>
    <w:rsid w:val="004F1663"/>
    <w:rsid w:val="004F6959"/>
    <w:rsid w:val="0050408C"/>
    <w:rsid w:val="00505992"/>
    <w:rsid w:val="00506619"/>
    <w:rsid w:val="00507874"/>
    <w:rsid w:val="0051262A"/>
    <w:rsid w:val="00512B62"/>
    <w:rsid w:val="00513706"/>
    <w:rsid w:val="00516177"/>
    <w:rsid w:val="00517079"/>
    <w:rsid w:val="00521DA6"/>
    <w:rsid w:val="00522F20"/>
    <w:rsid w:val="00530092"/>
    <w:rsid w:val="005319C2"/>
    <w:rsid w:val="00543BF6"/>
    <w:rsid w:val="00543D31"/>
    <w:rsid w:val="00544EDF"/>
    <w:rsid w:val="00551218"/>
    <w:rsid w:val="00553E10"/>
    <w:rsid w:val="0056225F"/>
    <w:rsid w:val="00563F2B"/>
    <w:rsid w:val="00565227"/>
    <w:rsid w:val="00565A11"/>
    <w:rsid w:val="005709E9"/>
    <w:rsid w:val="005826FF"/>
    <w:rsid w:val="00591DD0"/>
    <w:rsid w:val="005948A0"/>
    <w:rsid w:val="0059669B"/>
    <w:rsid w:val="005975C2"/>
    <w:rsid w:val="005A22AC"/>
    <w:rsid w:val="005A2FFA"/>
    <w:rsid w:val="005A33C4"/>
    <w:rsid w:val="005A56D4"/>
    <w:rsid w:val="005B4246"/>
    <w:rsid w:val="005B51AF"/>
    <w:rsid w:val="005C3E10"/>
    <w:rsid w:val="005C5DA1"/>
    <w:rsid w:val="005D1215"/>
    <w:rsid w:val="005D268B"/>
    <w:rsid w:val="005D3BDD"/>
    <w:rsid w:val="005D43E9"/>
    <w:rsid w:val="005E0F3D"/>
    <w:rsid w:val="005E7A58"/>
    <w:rsid w:val="005F0730"/>
    <w:rsid w:val="005F5CE0"/>
    <w:rsid w:val="00601DBD"/>
    <w:rsid w:val="00611006"/>
    <w:rsid w:val="00611E8A"/>
    <w:rsid w:val="00620D48"/>
    <w:rsid w:val="0062297B"/>
    <w:rsid w:val="00623781"/>
    <w:rsid w:val="00637C17"/>
    <w:rsid w:val="00645E36"/>
    <w:rsid w:val="006523E1"/>
    <w:rsid w:val="0065553F"/>
    <w:rsid w:val="0065672E"/>
    <w:rsid w:val="00657AA2"/>
    <w:rsid w:val="00660D69"/>
    <w:rsid w:val="00662576"/>
    <w:rsid w:val="00664079"/>
    <w:rsid w:val="00664DFC"/>
    <w:rsid w:val="00682A05"/>
    <w:rsid w:val="006862CE"/>
    <w:rsid w:val="00691E4B"/>
    <w:rsid w:val="00693BE5"/>
    <w:rsid w:val="00694848"/>
    <w:rsid w:val="00695838"/>
    <w:rsid w:val="006966D9"/>
    <w:rsid w:val="00697699"/>
    <w:rsid w:val="006A0DC9"/>
    <w:rsid w:val="006A4C07"/>
    <w:rsid w:val="006B36F7"/>
    <w:rsid w:val="006C2A8E"/>
    <w:rsid w:val="006C4549"/>
    <w:rsid w:val="006D0166"/>
    <w:rsid w:val="006D2960"/>
    <w:rsid w:val="006E25B8"/>
    <w:rsid w:val="006E4C39"/>
    <w:rsid w:val="006E70F9"/>
    <w:rsid w:val="006F02DF"/>
    <w:rsid w:val="006F2F77"/>
    <w:rsid w:val="006F7613"/>
    <w:rsid w:val="007011D1"/>
    <w:rsid w:val="00703BF8"/>
    <w:rsid w:val="00704070"/>
    <w:rsid w:val="007103F5"/>
    <w:rsid w:val="00713C9A"/>
    <w:rsid w:val="00722307"/>
    <w:rsid w:val="00723C95"/>
    <w:rsid w:val="007265DE"/>
    <w:rsid w:val="0073312B"/>
    <w:rsid w:val="00735668"/>
    <w:rsid w:val="0075023C"/>
    <w:rsid w:val="00757252"/>
    <w:rsid w:val="007605FA"/>
    <w:rsid w:val="007611F6"/>
    <w:rsid w:val="00761A9A"/>
    <w:rsid w:val="00761BD8"/>
    <w:rsid w:val="00765A60"/>
    <w:rsid w:val="00766832"/>
    <w:rsid w:val="00767C20"/>
    <w:rsid w:val="0077599D"/>
    <w:rsid w:val="00782FFC"/>
    <w:rsid w:val="00786808"/>
    <w:rsid w:val="00786D53"/>
    <w:rsid w:val="00792619"/>
    <w:rsid w:val="00792BB9"/>
    <w:rsid w:val="007A7615"/>
    <w:rsid w:val="007B0589"/>
    <w:rsid w:val="007B10F4"/>
    <w:rsid w:val="007B420B"/>
    <w:rsid w:val="007B6EB2"/>
    <w:rsid w:val="007D28BE"/>
    <w:rsid w:val="007D3C4B"/>
    <w:rsid w:val="007D40AA"/>
    <w:rsid w:val="007D5E2B"/>
    <w:rsid w:val="007D6827"/>
    <w:rsid w:val="007D6B2A"/>
    <w:rsid w:val="007E018E"/>
    <w:rsid w:val="007E41E5"/>
    <w:rsid w:val="007F1901"/>
    <w:rsid w:val="0081496E"/>
    <w:rsid w:val="00827436"/>
    <w:rsid w:val="0082790D"/>
    <w:rsid w:val="0083335B"/>
    <w:rsid w:val="008339E8"/>
    <w:rsid w:val="00840418"/>
    <w:rsid w:val="00841239"/>
    <w:rsid w:val="008465D2"/>
    <w:rsid w:val="0084686F"/>
    <w:rsid w:val="00851DEA"/>
    <w:rsid w:val="00853B81"/>
    <w:rsid w:val="00855694"/>
    <w:rsid w:val="00862396"/>
    <w:rsid w:val="00863CEE"/>
    <w:rsid w:val="00864021"/>
    <w:rsid w:val="00864899"/>
    <w:rsid w:val="00867768"/>
    <w:rsid w:val="00872CB4"/>
    <w:rsid w:val="008837AA"/>
    <w:rsid w:val="00883E7B"/>
    <w:rsid w:val="00886864"/>
    <w:rsid w:val="00886D90"/>
    <w:rsid w:val="0089381D"/>
    <w:rsid w:val="008948B1"/>
    <w:rsid w:val="008A1BF8"/>
    <w:rsid w:val="008A4500"/>
    <w:rsid w:val="008A5B08"/>
    <w:rsid w:val="008A5B1B"/>
    <w:rsid w:val="008A679F"/>
    <w:rsid w:val="008A6997"/>
    <w:rsid w:val="008A769F"/>
    <w:rsid w:val="008E161B"/>
    <w:rsid w:val="008E20F3"/>
    <w:rsid w:val="008E33F5"/>
    <w:rsid w:val="008F2CEB"/>
    <w:rsid w:val="008F3E0C"/>
    <w:rsid w:val="008F5839"/>
    <w:rsid w:val="008F6145"/>
    <w:rsid w:val="008F6497"/>
    <w:rsid w:val="00901984"/>
    <w:rsid w:val="00903223"/>
    <w:rsid w:val="0090704D"/>
    <w:rsid w:val="00907709"/>
    <w:rsid w:val="00914C64"/>
    <w:rsid w:val="009169A5"/>
    <w:rsid w:val="00921DCE"/>
    <w:rsid w:val="00922952"/>
    <w:rsid w:val="009234A3"/>
    <w:rsid w:val="009238B3"/>
    <w:rsid w:val="0092433D"/>
    <w:rsid w:val="00924E70"/>
    <w:rsid w:val="00926168"/>
    <w:rsid w:val="00927086"/>
    <w:rsid w:val="00933C8C"/>
    <w:rsid w:val="00941FD4"/>
    <w:rsid w:val="00943001"/>
    <w:rsid w:val="00943948"/>
    <w:rsid w:val="0095011A"/>
    <w:rsid w:val="0095090A"/>
    <w:rsid w:val="009540E1"/>
    <w:rsid w:val="00954C78"/>
    <w:rsid w:val="00957DA0"/>
    <w:rsid w:val="00967D2B"/>
    <w:rsid w:val="00971223"/>
    <w:rsid w:val="009731B1"/>
    <w:rsid w:val="009733C0"/>
    <w:rsid w:val="0097423E"/>
    <w:rsid w:val="00977907"/>
    <w:rsid w:val="00983E69"/>
    <w:rsid w:val="00987D2F"/>
    <w:rsid w:val="00992EED"/>
    <w:rsid w:val="00993A2B"/>
    <w:rsid w:val="00996C34"/>
    <w:rsid w:val="0099785F"/>
    <w:rsid w:val="009A0ED8"/>
    <w:rsid w:val="009A2961"/>
    <w:rsid w:val="009A4A68"/>
    <w:rsid w:val="009A55AA"/>
    <w:rsid w:val="009A7983"/>
    <w:rsid w:val="009B0127"/>
    <w:rsid w:val="009B4002"/>
    <w:rsid w:val="009B68DE"/>
    <w:rsid w:val="009D2C6A"/>
    <w:rsid w:val="009D4950"/>
    <w:rsid w:val="009D4F41"/>
    <w:rsid w:val="009D757C"/>
    <w:rsid w:val="009E0480"/>
    <w:rsid w:val="009F2D64"/>
    <w:rsid w:val="009F76D0"/>
    <w:rsid w:val="00A03752"/>
    <w:rsid w:val="00A0739D"/>
    <w:rsid w:val="00A1105F"/>
    <w:rsid w:val="00A1682D"/>
    <w:rsid w:val="00A17717"/>
    <w:rsid w:val="00A24486"/>
    <w:rsid w:val="00A25C69"/>
    <w:rsid w:val="00A305EB"/>
    <w:rsid w:val="00A332B6"/>
    <w:rsid w:val="00A34191"/>
    <w:rsid w:val="00A3522D"/>
    <w:rsid w:val="00A36A6D"/>
    <w:rsid w:val="00A41BA4"/>
    <w:rsid w:val="00A42A11"/>
    <w:rsid w:val="00A4365D"/>
    <w:rsid w:val="00A4419B"/>
    <w:rsid w:val="00A50545"/>
    <w:rsid w:val="00A52A37"/>
    <w:rsid w:val="00A55BC0"/>
    <w:rsid w:val="00A577D5"/>
    <w:rsid w:val="00A60E48"/>
    <w:rsid w:val="00A654DC"/>
    <w:rsid w:val="00A6672C"/>
    <w:rsid w:val="00A75F20"/>
    <w:rsid w:val="00A762BB"/>
    <w:rsid w:val="00A77398"/>
    <w:rsid w:val="00A80B72"/>
    <w:rsid w:val="00A845AB"/>
    <w:rsid w:val="00A848C5"/>
    <w:rsid w:val="00A86F85"/>
    <w:rsid w:val="00A90289"/>
    <w:rsid w:val="00AA18CF"/>
    <w:rsid w:val="00AA3155"/>
    <w:rsid w:val="00AA6867"/>
    <w:rsid w:val="00AB40A7"/>
    <w:rsid w:val="00AC0C84"/>
    <w:rsid w:val="00AC6A49"/>
    <w:rsid w:val="00AD2816"/>
    <w:rsid w:val="00AD6C67"/>
    <w:rsid w:val="00AE2B8B"/>
    <w:rsid w:val="00AE4DF4"/>
    <w:rsid w:val="00AE6676"/>
    <w:rsid w:val="00AF0AA2"/>
    <w:rsid w:val="00AF1525"/>
    <w:rsid w:val="00AF7F7F"/>
    <w:rsid w:val="00B044BE"/>
    <w:rsid w:val="00B07F4D"/>
    <w:rsid w:val="00B140B6"/>
    <w:rsid w:val="00B15F91"/>
    <w:rsid w:val="00B172AB"/>
    <w:rsid w:val="00B1735C"/>
    <w:rsid w:val="00B37DBF"/>
    <w:rsid w:val="00B42E68"/>
    <w:rsid w:val="00B450B8"/>
    <w:rsid w:val="00B463DE"/>
    <w:rsid w:val="00B512F2"/>
    <w:rsid w:val="00B538AD"/>
    <w:rsid w:val="00B7199D"/>
    <w:rsid w:val="00B71A2C"/>
    <w:rsid w:val="00B9442B"/>
    <w:rsid w:val="00B96591"/>
    <w:rsid w:val="00B96CBE"/>
    <w:rsid w:val="00BA0812"/>
    <w:rsid w:val="00BA1D72"/>
    <w:rsid w:val="00BA32CC"/>
    <w:rsid w:val="00BB505F"/>
    <w:rsid w:val="00BC0FFD"/>
    <w:rsid w:val="00BC4442"/>
    <w:rsid w:val="00BC68E8"/>
    <w:rsid w:val="00BD0AAA"/>
    <w:rsid w:val="00BD2AD8"/>
    <w:rsid w:val="00BD32B2"/>
    <w:rsid w:val="00BD6F4D"/>
    <w:rsid w:val="00BE10C0"/>
    <w:rsid w:val="00BE1715"/>
    <w:rsid w:val="00BE24BB"/>
    <w:rsid w:val="00BE4771"/>
    <w:rsid w:val="00BF3524"/>
    <w:rsid w:val="00BF7BA3"/>
    <w:rsid w:val="00C0158B"/>
    <w:rsid w:val="00C020CE"/>
    <w:rsid w:val="00C02B54"/>
    <w:rsid w:val="00C03F55"/>
    <w:rsid w:val="00C12AFB"/>
    <w:rsid w:val="00C13483"/>
    <w:rsid w:val="00C21A7D"/>
    <w:rsid w:val="00C355AA"/>
    <w:rsid w:val="00C35EAB"/>
    <w:rsid w:val="00C36B36"/>
    <w:rsid w:val="00C37CA1"/>
    <w:rsid w:val="00C42D96"/>
    <w:rsid w:val="00C43C25"/>
    <w:rsid w:val="00C45371"/>
    <w:rsid w:val="00C47CBB"/>
    <w:rsid w:val="00C47EDE"/>
    <w:rsid w:val="00C5057F"/>
    <w:rsid w:val="00C611A5"/>
    <w:rsid w:val="00C66762"/>
    <w:rsid w:val="00C718CA"/>
    <w:rsid w:val="00C74DE5"/>
    <w:rsid w:val="00C76147"/>
    <w:rsid w:val="00C80EC4"/>
    <w:rsid w:val="00C84CE2"/>
    <w:rsid w:val="00CA1057"/>
    <w:rsid w:val="00CC2139"/>
    <w:rsid w:val="00CC4548"/>
    <w:rsid w:val="00CC4677"/>
    <w:rsid w:val="00CC5867"/>
    <w:rsid w:val="00CC65E1"/>
    <w:rsid w:val="00CD2841"/>
    <w:rsid w:val="00CD30F1"/>
    <w:rsid w:val="00CD567D"/>
    <w:rsid w:val="00CD5ECD"/>
    <w:rsid w:val="00CD671D"/>
    <w:rsid w:val="00CE7670"/>
    <w:rsid w:val="00CF1E89"/>
    <w:rsid w:val="00D0032D"/>
    <w:rsid w:val="00D03BD8"/>
    <w:rsid w:val="00D14C3C"/>
    <w:rsid w:val="00D16305"/>
    <w:rsid w:val="00D17B57"/>
    <w:rsid w:val="00D21830"/>
    <w:rsid w:val="00D230E6"/>
    <w:rsid w:val="00D30FED"/>
    <w:rsid w:val="00D32B0B"/>
    <w:rsid w:val="00D45F70"/>
    <w:rsid w:val="00D47148"/>
    <w:rsid w:val="00D52097"/>
    <w:rsid w:val="00D52DDC"/>
    <w:rsid w:val="00D538FF"/>
    <w:rsid w:val="00D55A51"/>
    <w:rsid w:val="00D601B3"/>
    <w:rsid w:val="00D61C8F"/>
    <w:rsid w:val="00D62D75"/>
    <w:rsid w:val="00D63D05"/>
    <w:rsid w:val="00D7388F"/>
    <w:rsid w:val="00D73C7D"/>
    <w:rsid w:val="00D7688F"/>
    <w:rsid w:val="00D8232C"/>
    <w:rsid w:val="00D82F4D"/>
    <w:rsid w:val="00D85073"/>
    <w:rsid w:val="00D85903"/>
    <w:rsid w:val="00D86E90"/>
    <w:rsid w:val="00D87E55"/>
    <w:rsid w:val="00D91FD7"/>
    <w:rsid w:val="00D9210D"/>
    <w:rsid w:val="00D92D2E"/>
    <w:rsid w:val="00D92FA7"/>
    <w:rsid w:val="00D94F80"/>
    <w:rsid w:val="00D97AC3"/>
    <w:rsid w:val="00DA2486"/>
    <w:rsid w:val="00DA65A7"/>
    <w:rsid w:val="00DC4854"/>
    <w:rsid w:val="00DC7DC4"/>
    <w:rsid w:val="00DD0BBE"/>
    <w:rsid w:val="00DD5D6C"/>
    <w:rsid w:val="00DF2AB9"/>
    <w:rsid w:val="00E0424A"/>
    <w:rsid w:val="00E04976"/>
    <w:rsid w:val="00E058B0"/>
    <w:rsid w:val="00E06006"/>
    <w:rsid w:val="00E06A48"/>
    <w:rsid w:val="00E12AA6"/>
    <w:rsid w:val="00E20949"/>
    <w:rsid w:val="00E23A6F"/>
    <w:rsid w:val="00E2658C"/>
    <w:rsid w:val="00E27DFD"/>
    <w:rsid w:val="00E3626A"/>
    <w:rsid w:val="00E450B3"/>
    <w:rsid w:val="00E45188"/>
    <w:rsid w:val="00E46AD2"/>
    <w:rsid w:val="00E50600"/>
    <w:rsid w:val="00E513F9"/>
    <w:rsid w:val="00E548EC"/>
    <w:rsid w:val="00E55C2E"/>
    <w:rsid w:val="00E60B0F"/>
    <w:rsid w:val="00E60CB0"/>
    <w:rsid w:val="00E623D1"/>
    <w:rsid w:val="00E66E91"/>
    <w:rsid w:val="00E70B47"/>
    <w:rsid w:val="00E7196F"/>
    <w:rsid w:val="00E72685"/>
    <w:rsid w:val="00E774D5"/>
    <w:rsid w:val="00E77DE6"/>
    <w:rsid w:val="00E81811"/>
    <w:rsid w:val="00E8225E"/>
    <w:rsid w:val="00E865EB"/>
    <w:rsid w:val="00E96CC2"/>
    <w:rsid w:val="00EA1115"/>
    <w:rsid w:val="00EA4426"/>
    <w:rsid w:val="00EA68F5"/>
    <w:rsid w:val="00EA6C93"/>
    <w:rsid w:val="00EB1C82"/>
    <w:rsid w:val="00EB3254"/>
    <w:rsid w:val="00EB6D5D"/>
    <w:rsid w:val="00EC06F4"/>
    <w:rsid w:val="00EC0B91"/>
    <w:rsid w:val="00EC5433"/>
    <w:rsid w:val="00EC624B"/>
    <w:rsid w:val="00EC6ED2"/>
    <w:rsid w:val="00ED7279"/>
    <w:rsid w:val="00EE2256"/>
    <w:rsid w:val="00EE3A11"/>
    <w:rsid w:val="00EF46EF"/>
    <w:rsid w:val="00EF52A1"/>
    <w:rsid w:val="00F029E0"/>
    <w:rsid w:val="00F0486D"/>
    <w:rsid w:val="00F07639"/>
    <w:rsid w:val="00F1052A"/>
    <w:rsid w:val="00F10908"/>
    <w:rsid w:val="00F2128A"/>
    <w:rsid w:val="00F23C17"/>
    <w:rsid w:val="00F24E01"/>
    <w:rsid w:val="00F2537C"/>
    <w:rsid w:val="00F31331"/>
    <w:rsid w:val="00F37D27"/>
    <w:rsid w:val="00F42322"/>
    <w:rsid w:val="00F44172"/>
    <w:rsid w:val="00F54E2D"/>
    <w:rsid w:val="00F5598B"/>
    <w:rsid w:val="00F56F93"/>
    <w:rsid w:val="00F577E0"/>
    <w:rsid w:val="00F61FA9"/>
    <w:rsid w:val="00F647C0"/>
    <w:rsid w:val="00F6786A"/>
    <w:rsid w:val="00F706F0"/>
    <w:rsid w:val="00F731D6"/>
    <w:rsid w:val="00F80B24"/>
    <w:rsid w:val="00F868A4"/>
    <w:rsid w:val="00F87FCE"/>
    <w:rsid w:val="00F91CF5"/>
    <w:rsid w:val="00FA6477"/>
    <w:rsid w:val="00FA79CD"/>
    <w:rsid w:val="00FB061A"/>
    <w:rsid w:val="00FB3DC0"/>
    <w:rsid w:val="00FB3EF7"/>
    <w:rsid w:val="00FB55C5"/>
    <w:rsid w:val="00FC48B2"/>
    <w:rsid w:val="00FC4B52"/>
    <w:rsid w:val="00FC5245"/>
    <w:rsid w:val="00FC5B37"/>
    <w:rsid w:val="00FC68FE"/>
    <w:rsid w:val="00FD30CB"/>
    <w:rsid w:val="00FE1269"/>
    <w:rsid w:val="00FE2DEA"/>
    <w:rsid w:val="00FE6872"/>
    <w:rsid w:val="00FF0228"/>
    <w:rsid w:val="00FF1B97"/>
    <w:rsid w:val="00FF2CEE"/>
    <w:rsid w:val="00FF5701"/>
    <w:rsid w:val="00FF6FB1"/>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shapelayout v:ext="edit">
      <o:idmap v:ext="edit" data="1"/>
    </o:shapelayout>
  </w:shapeDefaults>
  <w:decimalSymbol w:val="."/>
  <w:listSeparator w:val=","/>
  <w14:docId w14:val="06D0E3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E3A11"/>
    <w:pPr>
      <w:tabs>
        <w:tab w:val="left" w:pos="284"/>
      </w:tabs>
      <w:spacing w:before="120" w:after="120" w:line="300" w:lineRule="auto"/>
    </w:pPr>
    <w:rPr>
      <w:rFonts w:cstheme="minorHAnsi"/>
      <w:sz w:val="24"/>
      <w:szCs w:val="20"/>
    </w:rPr>
  </w:style>
  <w:style w:type="paragraph" w:styleId="Heading1">
    <w:name w:val="heading 1"/>
    <w:next w:val="Normal"/>
    <w:link w:val="Heading1Char"/>
    <w:uiPriority w:val="9"/>
    <w:qFormat/>
    <w:rsid w:val="0015779E"/>
    <w:pPr>
      <w:spacing w:before="120" w:after="120" w:line="600" w:lineRule="exact"/>
      <w:outlineLvl w:val="0"/>
    </w:pPr>
    <w:rPr>
      <w:rFonts w:eastAsia="Times New Roman" w:cstheme="minorHAnsi"/>
      <w:noProof/>
      <w:color w:val="2D739F"/>
      <w:kern w:val="22"/>
      <w:sz w:val="44"/>
      <w:szCs w:val="40"/>
      <w:lang w:eastAsia="en-AU"/>
    </w:rPr>
  </w:style>
  <w:style w:type="paragraph" w:styleId="Heading2">
    <w:name w:val="heading 2"/>
    <w:basedOn w:val="Coverunittitle"/>
    <w:next w:val="Normal"/>
    <w:link w:val="Heading2Char"/>
    <w:uiPriority w:val="9"/>
    <w:unhideWhenUsed/>
    <w:qFormat/>
    <w:rsid w:val="002F7F93"/>
    <w:pPr>
      <w:spacing w:before="240" w:after="120" w:afterAutospacing="0" w:line="240" w:lineRule="auto"/>
      <w:outlineLvl w:val="1"/>
    </w:pPr>
    <w:rPr>
      <w:b/>
      <w:sz w:val="36"/>
      <w:szCs w:val="36"/>
    </w:rPr>
  </w:style>
  <w:style w:type="paragraph" w:styleId="Heading3">
    <w:name w:val="heading 3"/>
    <w:basedOn w:val="Coverunittitle"/>
    <w:next w:val="Normal"/>
    <w:link w:val="Heading3Char"/>
    <w:uiPriority w:val="9"/>
    <w:unhideWhenUsed/>
    <w:qFormat/>
    <w:rsid w:val="0015779E"/>
    <w:pPr>
      <w:spacing w:before="240" w:after="120" w:afterAutospacing="0" w:line="240" w:lineRule="auto"/>
      <w:outlineLvl w:val="2"/>
    </w:pPr>
    <w:rPr>
      <w:b/>
      <w:color w:val="2D739F"/>
      <w:szCs w:val="32"/>
    </w:rPr>
  </w:style>
  <w:style w:type="paragraph" w:styleId="Heading4">
    <w:name w:val="heading 4"/>
    <w:basedOn w:val="Coverunittitle"/>
    <w:next w:val="Normal"/>
    <w:link w:val="Heading4Char"/>
    <w:uiPriority w:val="9"/>
    <w:unhideWhenUsed/>
    <w:qFormat/>
    <w:rsid w:val="00827436"/>
    <w:pPr>
      <w:spacing w:before="240" w:after="120" w:afterAutospacing="0" w:line="240" w:lineRule="auto"/>
      <w:outlineLvl w:val="3"/>
    </w:pPr>
    <w:rPr>
      <w:b/>
      <w:color w:val="58585B"/>
      <w:sz w:val="28"/>
      <w:szCs w:val="28"/>
    </w:rPr>
  </w:style>
  <w:style w:type="paragraph" w:styleId="Heading5">
    <w:name w:val="heading 5"/>
    <w:basedOn w:val="Coverunittitle"/>
    <w:next w:val="Normal"/>
    <w:link w:val="Heading5Char"/>
    <w:uiPriority w:val="9"/>
    <w:unhideWhenUsed/>
    <w:qFormat/>
    <w:rsid w:val="00827436"/>
    <w:pPr>
      <w:spacing w:before="240" w:after="60" w:afterAutospacing="0"/>
      <w:outlineLvl w:val="4"/>
    </w:pPr>
    <w:rPr>
      <w:b/>
      <w:sz w:val="24"/>
    </w:rPr>
  </w:style>
  <w:style w:type="paragraph" w:styleId="Heading6">
    <w:name w:val="heading 6"/>
    <w:basedOn w:val="Heading5"/>
    <w:next w:val="Normal"/>
    <w:link w:val="Heading6Char"/>
    <w:uiPriority w:val="9"/>
    <w:unhideWhenUsed/>
    <w:rsid w:val="00A305EB"/>
    <w:pPr>
      <w:outlineLvl w:val="5"/>
    </w:pPr>
    <w:rPr>
      <w:color w:val="464749"/>
      <w:szCs w:val="20"/>
    </w:rPr>
  </w:style>
  <w:style w:type="paragraph" w:styleId="Heading7">
    <w:name w:val="heading 7"/>
    <w:basedOn w:val="Normal"/>
    <w:next w:val="Normal"/>
    <w:link w:val="Heading7Char"/>
    <w:uiPriority w:val="9"/>
    <w:unhideWhenUsed/>
    <w:rsid w:val="00FF5701"/>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254FC7"/>
    <w:pPr>
      <w:tabs>
        <w:tab w:val="left" w:pos="-567"/>
      </w:tabs>
      <w:spacing w:before="3000" w:after="440"/>
    </w:pPr>
    <w:rPr>
      <w:rFonts w:eastAsia="Times New Roman" w:cstheme="minorHAnsi"/>
      <w:noProof/>
      <w:color w:val="2D739F"/>
      <w:spacing w:val="-4"/>
      <w:kern w:val="22"/>
      <w:sz w:val="64"/>
      <w:szCs w:val="24"/>
      <w:u w:color="000004"/>
    </w:rPr>
  </w:style>
  <w:style w:type="character" w:customStyle="1" w:styleId="Heading1Char">
    <w:name w:val="Heading 1 Char"/>
    <w:basedOn w:val="DefaultParagraphFont"/>
    <w:link w:val="Heading1"/>
    <w:uiPriority w:val="9"/>
    <w:rsid w:val="0015779E"/>
    <w:rPr>
      <w:rFonts w:eastAsia="Times New Roman" w:cstheme="minorHAnsi"/>
      <w:noProof/>
      <w:color w:val="2D739F"/>
      <w:kern w:val="22"/>
      <w:sz w:val="44"/>
      <w:szCs w:val="40"/>
      <w:lang w:eastAsia="en-AU"/>
    </w:rPr>
  </w:style>
  <w:style w:type="paragraph" w:customStyle="1" w:styleId="Coversubtitle2">
    <w:name w:val="Cover subtitle2"/>
    <w:basedOn w:val="Covertitle"/>
    <w:rsid w:val="00C03F55"/>
    <w:pPr>
      <w:tabs>
        <w:tab w:val="clear" w:pos="-567"/>
      </w:tabs>
    </w:pPr>
    <w:rPr>
      <w:noProof w:val="0"/>
      <w:color w:val="464749"/>
      <w:sz w:val="28"/>
    </w:rPr>
  </w:style>
  <w:style w:type="character" w:styleId="Hyperlink">
    <w:name w:val="Hyperlink"/>
    <w:uiPriority w:val="99"/>
    <w:unhideWhenUsed/>
    <w:rsid w:val="00954C78"/>
    <w:rPr>
      <w:color w:val="0000C0"/>
      <w:u w:val="single"/>
    </w:rPr>
  </w:style>
  <w:style w:type="paragraph" w:customStyle="1" w:styleId="Footer-DocumentTitleLeft">
    <w:name w:val="Footer - Document Title Left"/>
    <w:next w:val="Normal"/>
    <w:link w:val="Footer-DocumentTitleLeftCharChar"/>
    <w:autoRedefine/>
    <w:qFormat/>
    <w:rsid w:val="0002323C"/>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C5057F"/>
    <w:pPr>
      <w:spacing w:before="480" w:after="100" w:afterAutospacing="1" w:line="360" w:lineRule="auto"/>
      <w:contextualSpacing/>
    </w:pPr>
    <w:rPr>
      <w:rFonts w:eastAsia="Times New Roman" w:cstheme="minorHAnsi"/>
      <w:noProof/>
      <w:color w:val="464748"/>
      <w:kern w:val="22"/>
      <w:sz w:val="32"/>
      <w:szCs w:val="24"/>
      <w:lang w:eastAsia="en-AU"/>
    </w:rPr>
  </w:style>
  <w:style w:type="character" w:customStyle="1" w:styleId="Footer-DocumentTitleLeftCharChar">
    <w:name w:val="Footer - Document Title Left Char Char"/>
    <w:basedOn w:val="DefaultParagraphFont"/>
    <w:link w:val="Footer-DocumentTitleLeft"/>
    <w:rsid w:val="0002323C"/>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1D405E"/>
    <w:pPr>
      <w:spacing w:before="200" w:after="160"/>
    </w:pPr>
    <w:rPr>
      <w:rFonts w:eastAsia="Times New Roman" w:cstheme="minorHAnsi"/>
      <w:bCs/>
      <w:color w:val="404040"/>
      <w:kern w:val="22"/>
      <w:sz w:val="44"/>
      <w:szCs w:val="28"/>
    </w:rPr>
  </w:style>
  <w:style w:type="character" w:customStyle="1" w:styleId="CoversubtitleChar">
    <w:name w:val="Cover subtitle Char"/>
    <w:basedOn w:val="DefaultParagraphFont"/>
    <w:link w:val="Coversubtitle"/>
    <w:rsid w:val="001D405E"/>
    <w:rPr>
      <w:rFonts w:eastAsia="Times New Roman" w:cstheme="minorHAnsi"/>
      <w:bCs/>
      <w:color w:val="404040"/>
      <w:kern w:val="22"/>
      <w:sz w:val="44"/>
      <w:szCs w:val="28"/>
    </w:rPr>
  </w:style>
  <w:style w:type="paragraph" w:customStyle="1" w:styleId="Header-SectionTitle">
    <w:name w:val="Header - Section Title"/>
    <w:basedOn w:val="Body"/>
    <w:autoRedefine/>
    <w:rsid w:val="004B64B7"/>
    <w:pPr>
      <w:ind w:right="-284"/>
      <w:jc w:val="right"/>
    </w:pPr>
    <w:rPr>
      <w:color w:val="7F7F7F" w:themeColor="text1" w:themeTint="80"/>
      <w:sz w:val="16"/>
      <w:szCs w:val="16"/>
    </w:rPr>
  </w:style>
  <w:style w:type="paragraph" w:styleId="TOC3">
    <w:name w:val="toc 3"/>
    <w:basedOn w:val="Heading6"/>
    <w:next w:val="Normal"/>
    <w:uiPriority w:val="39"/>
    <w:rsid w:val="00863CEE"/>
    <w:pPr>
      <w:spacing w:before="0" w:after="0" w:line="240" w:lineRule="auto"/>
      <w:ind w:left="567"/>
    </w:pPr>
    <w:rPr>
      <w:b w:val="0"/>
      <w:color w:val="0057B8"/>
    </w:rPr>
  </w:style>
  <w:style w:type="paragraph" w:styleId="TOC2">
    <w:name w:val="toc 2"/>
    <w:basedOn w:val="Heading5"/>
    <w:next w:val="Normal"/>
    <w:autoRedefine/>
    <w:uiPriority w:val="39"/>
    <w:unhideWhenUsed/>
    <w:rsid w:val="00863CEE"/>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2F7F93"/>
    <w:rPr>
      <w:rFonts w:eastAsia="Times New Roman" w:cstheme="minorHAnsi"/>
      <w:b/>
      <w:noProof/>
      <w:color w:val="464748"/>
      <w:kern w:val="22"/>
      <w:sz w:val="36"/>
      <w:szCs w:val="36"/>
      <w:lang w:eastAsia="en-AU"/>
    </w:rPr>
  </w:style>
  <w:style w:type="paragraph" w:customStyle="1" w:styleId="Body">
    <w:name w:val="Body"/>
    <w:basedOn w:val="Normal"/>
    <w:link w:val="BodyChar"/>
    <w:qFormat/>
    <w:rsid w:val="00F37D27"/>
  </w:style>
  <w:style w:type="character" w:customStyle="1" w:styleId="Heading3Char">
    <w:name w:val="Heading 3 Char"/>
    <w:basedOn w:val="DefaultParagraphFont"/>
    <w:link w:val="Heading3"/>
    <w:uiPriority w:val="9"/>
    <w:rsid w:val="0015779E"/>
    <w:rPr>
      <w:rFonts w:eastAsia="Times New Roman" w:cstheme="minorHAnsi"/>
      <w:b/>
      <w:noProof/>
      <w:color w:val="2D739F"/>
      <w:kern w:val="22"/>
      <w:sz w:val="32"/>
      <w:szCs w:val="32"/>
      <w:lang w:eastAsia="en-AU"/>
    </w:rPr>
  </w:style>
  <w:style w:type="character" w:customStyle="1" w:styleId="Heading4Char">
    <w:name w:val="Heading 4 Char"/>
    <w:basedOn w:val="DefaultParagraphFont"/>
    <w:link w:val="Heading4"/>
    <w:uiPriority w:val="9"/>
    <w:rsid w:val="00827436"/>
    <w:rPr>
      <w:rFonts w:eastAsia="Times New Roman" w:cstheme="minorHAnsi"/>
      <w:b/>
      <w:noProof/>
      <w:color w:val="58585B"/>
      <w:kern w:val="22"/>
      <w:sz w:val="28"/>
      <w:szCs w:val="28"/>
      <w:lang w:eastAsia="en-AU"/>
    </w:rPr>
  </w:style>
  <w:style w:type="character" w:customStyle="1" w:styleId="Heading5Char">
    <w:name w:val="Heading 5 Char"/>
    <w:basedOn w:val="DefaultParagraphFont"/>
    <w:link w:val="Heading5"/>
    <w:uiPriority w:val="9"/>
    <w:rsid w:val="00827436"/>
    <w:rPr>
      <w:rFonts w:eastAsia="Times New Roman" w:cstheme="minorHAnsi"/>
      <w:b/>
      <w:noProof/>
      <w:color w:val="464748"/>
      <w:kern w:val="22"/>
      <w:sz w:val="24"/>
      <w:szCs w:val="24"/>
      <w:lang w:eastAsia="en-AU"/>
    </w:rPr>
  </w:style>
  <w:style w:type="character" w:customStyle="1" w:styleId="Heading6Char">
    <w:name w:val="Heading 6 Char"/>
    <w:basedOn w:val="DefaultParagraphFont"/>
    <w:link w:val="Heading6"/>
    <w:uiPriority w:val="9"/>
    <w:rsid w:val="00A305EB"/>
    <w:rPr>
      <w:rFonts w:ascii="Arial" w:eastAsia="Times New Roman" w:hAnsi="Arial" w:cs="Times New Roman"/>
      <w:b/>
      <w:color w:val="464749"/>
      <w:kern w:val="22"/>
      <w:sz w:val="20"/>
      <w:szCs w:val="20"/>
    </w:rPr>
  </w:style>
  <w:style w:type="paragraph" w:customStyle="1" w:styleId="feature">
    <w:name w:val="feature"/>
    <w:basedOn w:val="Body"/>
    <w:qFormat/>
    <w:rsid w:val="00DA2486"/>
    <w:pPr>
      <w:spacing w:before="240"/>
    </w:pPr>
    <w:rPr>
      <w:color w:val="0057B8"/>
    </w:rPr>
  </w:style>
  <w:style w:type="paragraph" w:styleId="Quote">
    <w:name w:val="Quote"/>
    <w:basedOn w:val="feature"/>
    <w:next w:val="Normal"/>
    <w:link w:val="QuoteChar"/>
    <w:uiPriority w:val="29"/>
    <w:qFormat/>
    <w:rsid w:val="00EE3A11"/>
    <w:pPr>
      <w:ind w:left="567" w:right="567"/>
    </w:pPr>
    <w:rPr>
      <w:i/>
      <w:color w:val="auto"/>
    </w:rPr>
  </w:style>
  <w:style w:type="character" w:customStyle="1" w:styleId="QuoteChar">
    <w:name w:val="Quote Char"/>
    <w:basedOn w:val="DefaultParagraphFont"/>
    <w:link w:val="Quote"/>
    <w:uiPriority w:val="29"/>
    <w:rsid w:val="00EE3A11"/>
    <w:rPr>
      <w:rFonts w:cstheme="minorHAnsi"/>
      <w:i/>
      <w:sz w:val="24"/>
      <w:szCs w:val="20"/>
    </w:rPr>
  </w:style>
  <w:style w:type="character" w:styleId="Emphasis">
    <w:name w:val="Emphasis"/>
    <w:uiPriority w:val="20"/>
    <w:qFormat/>
    <w:rsid w:val="0065672E"/>
    <w:rPr>
      <w:rFonts w:ascii="Arial" w:hAnsi="Arial"/>
      <w:b w:val="0"/>
      <w:i/>
      <w:color w:val="auto"/>
      <w:sz w:val="20"/>
    </w:rPr>
  </w:style>
  <w:style w:type="paragraph" w:customStyle="1" w:styleId="Bulletlist">
    <w:name w:val="Bullet list"/>
    <w:basedOn w:val="Body"/>
    <w:autoRedefine/>
    <w:rsid w:val="00CC2139"/>
    <w:rPr>
      <w:szCs w:val="24"/>
    </w:rPr>
  </w:style>
  <w:style w:type="table" w:customStyle="1" w:styleId="eHUBTable-WithTopandSideHeadings">
    <w:name w:val="eHUB Table - With Top and Side Headings"/>
    <w:basedOn w:val="TableNormal"/>
    <w:rsid w:val="007D40AA"/>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4C30D1"/>
    <w:pPr>
      <w:numPr>
        <w:numId w:val="1"/>
      </w:numPr>
    </w:pPr>
  </w:style>
  <w:style w:type="paragraph" w:customStyle="1" w:styleId="Numberedlist">
    <w:name w:val="Numbered list"/>
    <w:basedOn w:val="ListNumber"/>
    <w:autoRedefine/>
    <w:rsid w:val="00954C78"/>
  </w:style>
  <w:style w:type="paragraph" w:customStyle="1" w:styleId="ReferenceCaption">
    <w:name w:val="Reference / Caption"/>
    <w:basedOn w:val="Body"/>
    <w:qFormat/>
    <w:rsid w:val="00E27DFD"/>
    <w:pPr>
      <w:spacing w:before="240" w:after="240"/>
    </w:pPr>
    <w:rPr>
      <w:color w:val="747679"/>
      <w:sz w:val="16"/>
      <w:szCs w:val="16"/>
    </w:rPr>
  </w:style>
  <w:style w:type="table" w:customStyle="1" w:styleId="eHUBTable-WithTopHeadings">
    <w:name w:val="eHUB Table - With Top Headings"/>
    <w:basedOn w:val="TableNormal"/>
    <w:rsid w:val="003C0972"/>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8DB3E2"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4A2599"/>
    <w:rPr>
      <w:rFonts w:ascii="Arial" w:hAnsi="Arial"/>
      <w:b/>
      <w:color w:val="auto"/>
      <w:sz w:val="22"/>
      <w:szCs w:val="22"/>
      <w:lang w:eastAsia="en-AU"/>
    </w:rPr>
  </w:style>
  <w:style w:type="table" w:styleId="TableGrid">
    <w:name w:val="Table Grid"/>
    <w:basedOn w:val="TableNormal"/>
    <w:rsid w:val="002C7CD5"/>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3C0972"/>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4A2599"/>
    <w:pPr>
      <w:spacing w:beforeLines="60" w:afterLines="60"/>
      <w:ind w:left="170" w:right="170"/>
    </w:pPr>
    <w:rPr>
      <w:color w:val="auto"/>
    </w:rPr>
  </w:style>
  <w:style w:type="table" w:customStyle="1" w:styleId="Style1">
    <w:name w:val="Style1"/>
    <w:basedOn w:val="TableNormal"/>
    <w:uiPriority w:val="99"/>
    <w:rsid w:val="009238B3"/>
    <w:pPr>
      <w:spacing w:after="0" w:line="240" w:lineRule="auto"/>
    </w:pPr>
    <w:rPr>
      <w:rFonts w:ascii="Arial" w:hAnsi="Arial"/>
      <w:sz w:val="20"/>
    </w:rPr>
    <w:tblPr/>
    <w:tblStylePr w:type="firstCol">
      <w:rPr>
        <w:rFonts w:ascii="Arial" w:hAnsi="Arial"/>
        <w:b/>
        <w:sz w:val="20"/>
      </w:rPr>
      <w:tblPr/>
      <w:tcPr>
        <w:shd w:val="clear" w:color="auto" w:fill="8DB3E2" w:themeFill="text2" w:themeFillTint="66"/>
      </w:tcPr>
    </w:tblStylePr>
  </w:style>
  <w:style w:type="table" w:customStyle="1" w:styleId="Style2">
    <w:name w:val="Style2"/>
    <w:basedOn w:val="TableGrid"/>
    <w:uiPriority w:val="99"/>
    <w:rsid w:val="009238B3"/>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8DB3E2"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8DB3E2" w:themeFill="text2" w:themeFillTint="66"/>
      </w:tcPr>
    </w:tblStylePr>
  </w:style>
  <w:style w:type="table" w:customStyle="1" w:styleId="Style3">
    <w:name w:val="Style3"/>
    <w:basedOn w:val="TableNormal"/>
    <w:uiPriority w:val="99"/>
    <w:rsid w:val="00A86F85"/>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D73C7D"/>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6B36F7"/>
    <w:pPr>
      <w:tabs>
        <w:tab w:val="right" w:leader="dot" w:pos="10206"/>
      </w:tabs>
      <w:spacing w:before="120" w:after="0"/>
      <w:contextualSpacing w:val="0"/>
    </w:pPr>
    <w:rPr>
      <w:b w:val="0"/>
      <w:sz w:val="28"/>
    </w:rPr>
  </w:style>
  <w:style w:type="paragraph" w:styleId="BalloonText">
    <w:name w:val="Balloon Text"/>
    <w:basedOn w:val="Normal"/>
    <w:link w:val="BalloonTextChar"/>
    <w:uiPriority w:val="99"/>
    <w:semiHidden/>
    <w:unhideWhenUsed/>
    <w:rsid w:val="005A2FFA"/>
    <w:rPr>
      <w:rFonts w:ascii="Tahoma" w:hAnsi="Tahoma" w:cs="Tahoma"/>
      <w:sz w:val="16"/>
      <w:szCs w:val="16"/>
    </w:rPr>
  </w:style>
  <w:style w:type="character" w:customStyle="1" w:styleId="BalloonTextChar">
    <w:name w:val="Balloon Text Char"/>
    <w:basedOn w:val="DefaultParagraphFont"/>
    <w:link w:val="BalloonText"/>
    <w:uiPriority w:val="99"/>
    <w:semiHidden/>
    <w:rsid w:val="005A2FFA"/>
    <w:rPr>
      <w:rFonts w:ascii="Tahoma" w:hAnsi="Tahoma" w:cs="Tahoma"/>
      <w:sz w:val="16"/>
      <w:szCs w:val="16"/>
    </w:rPr>
  </w:style>
  <w:style w:type="paragraph" w:styleId="TOCHeading">
    <w:name w:val="TOC Heading"/>
    <w:basedOn w:val="Heading1"/>
    <w:next w:val="Normal"/>
    <w:uiPriority w:val="39"/>
    <w:unhideWhenUsed/>
    <w:qFormat/>
    <w:rsid w:val="006B36F7"/>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FF5701"/>
    <w:rPr>
      <w:rFonts w:asciiTheme="majorHAnsi" w:eastAsiaTheme="majorEastAsia" w:hAnsiTheme="majorHAnsi" w:cstheme="majorBidi"/>
      <w:i/>
      <w:iCs/>
      <w:color w:val="404040" w:themeColor="text1" w:themeTint="BF"/>
    </w:rPr>
  </w:style>
  <w:style w:type="paragraph" w:styleId="Header">
    <w:name w:val="header"/>
    <w:basedOn w:val="Normal"/>
    <w:link w:val="HeaderChar"/>
    <w:uiPriority w:val="99"/>
    <w:unhideWhenUsed/>
    <w:rsid w:val="0023031D"/>
    <w:pPr>
      <w:tabs>
        <w:tab w:val="center" w:pos="4513"/>
        <w:tab w:val="right" w:pos="9026"/>
      </w:tabs>
    </w:pPr>
  </w:style>
  <w:style w:type="character" w:customStyle="1" w:styleId="HeaderChar">
    <w:name w:val="Header Char"/>
    <w:basedOn w:val="DefaultParagraphFont"/>
    <w:link w:val="Header"/>
    <w:uiPriority w:val="99"/>
    <w:rsid w:val="0023031D"/>
    <w:rPr>
      <w:rFonts w:ascii="Calibri" w:hAnsi="Calibri"/>
    </w:rPr>
  </w:style>
  <w:style w:type="paragraph" w:styleId="Footer">
    <w:name w:val="footer"/>
    <w:basedOn w:val="Normal"/>
    <w:link w:val="FooterChar"/>
    <w:uiPriority w:val="99"/>
    <w:unhideWhenUsed/>
    <w:rsid w:val="0023031D"/>
    <w:pPr>
      <w:tabs>
        <w:tab w:val="center" w:pos="4513"/>
        <w:tab w:val="right" w:pos="9026"/>
      </w:tabs>
    </w:pPr>
  </w:style>
  <w:style w:type="character" w:customStyle="1" w:styleId="FooterChar">
    <w:name w:val="Footer Char"/>
    <w:basedOn w:val="DefaultParagraphFont"/>
    <w:link w:val="Footer"/>
    <w:uiPriority w:val="99"/>
    <w:rsid w:val="0023031D"/>
    <w:rPr>
      <w:rFonts w:ascii="Calibri" w:hAnsi="Calibri"/>
    </w:rPr>
  </w:style>
  <w:style w:type="paragraph" w:styleId="Caption">
    <w:name w:val="caption"/>
    <w:basedOn w:val="ReferenceCaption"/>
    <w:next w:val="Normal"/>
    <w:link w:val="CaptionChar"/>
    <w:uiPriority w:val="35"/>
    <w:unhideWhenUsed/>
    <w:qFormat/>
    <w:rsid w:val="00254FC7"/>
  </w:style>
  <w:style w:type="paragraph" w:styleId="Revision">
    <w:name w:val="Revision"/>
    <w:hidden/>
    <w:uiPriority w:val="99"/>
    <w:semiHidden/>
    <w:rsid w:val="006B36F7"/>
    <w:pPr>
      <w:spacing w:after="0" w:line="240" w:lineRule="auto"/>
    </w:pPr>
    <w:rPr>
      <w:rFonts w:ascii="Calibri" w:hAnsi="Calibri"/>
    </w:rPr>
  </w:style>
  <w:style w:type="paragraph" w:styleId="Title">
    <w:name w:val="Title"/>
    <w:basedOn w:val="Normal"/>
    <w:next w:val="Normal"/>
    <w:link w:val="TitleChar"/>
    <w:uiPriority w:val="10"/>
    <w:rsid w:val="0050408C"/>
    <w:pPr>
      <w:pBdr>
        <w:bottom w:val="single" w:sz="8" w:space="4" w:color="4F81BD"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50408C"/>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695838"/>
    <w:rPr>
      <w:b w:val="0"/>
      <w:color w:val="0057B8"/>
      <w:sz w:val="14"/>
    </w:rPr>
  </w:style>
  <w:style w:type="character" w:styleId="FollowedHyperlink">
    <w:name w:val="FollowedHyperlink"/>
    <w:basedOn w:val="DefaultParagraphFont"/>
    <w:uiPriority w:val="99"/>
    <w:semiHidden/>
    <w:unhideWhenUsed/>
    <w:rsid w:val="00954C78"/>
    <w:rPr>
      <w:color w:val="800080" w:themeColor="followedHyperlink"/>
      <w:u w:val="single"/>
    </w:rPr>
  </w:style>
  <w:style w:type="paragraph" w:styleId="ListNumber">
    <w:name w:val="List Number"/>
    <w:basedOn w:val="Bulletlist"/>
    <w:uiPriority w:val="99"/>
    <w:unhideWhenUsed/>
    <w:rsid w:val="00954C78"/>
    <w:pPr>
      <w:numPr>
        <w:numId w:val="2"/>
      </w:numPr>
    </w:pPr>
  </w:style>
  <w:style w:type="paragraph" w:customStyle="1" w:styleId="Bodyfooter">
    <w:name w:val="Body footer"/>
    <w:basedOn w:val="Normal"/>
    <w:autoRedefine/>
    <w:qFormat/>
    <w:rsid w:val="009A0ED8"/>
    <w:pPr>
      <w:tabs>
        <w:tab w:val="center" w:pos="4536"/>
        <w:tab w:val="right" w:pos="9554"/>
      </w:tabs>
      <w:spacing w:before="0" w:after="0" w:line="240" w:lineRule="auto"/>
      <w:ind w:left="-425" w:right="-714"/>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uiPriority w:val="35"/>
    <w:rsid w:val="00254FC7"/>
    <w:rPr>
      <w:rFonts w:cstheme="minorHAnsi"/>
      <w:color w:val="747679"/>
      <w:sz w:val="16"/>
      <w:szCs w:val="16"/>
    </w:rPr>
  </w:style>
  <w:style w:type="paragraph" w:customStyle="1" w:styleId="Bulletslist">
    <w:name w:val="Bullets list"/>
    <w:basedOn w:val="Normal"/>
    <w:link w:val="BulletslistChar"/>
    <w:rsid w:val="00D97AC3"/>
    <w:pPr>
      <w:numPr>
        <w:numId w:val="3"/>
      </w:numPr>
      <w:spacing w:after="40"/>
      <w:ind w:left="714" w:hanging="357"/>
      <w:textboxTightWrap w:val="allLines"/>
    </w:pPr>
    <w:rPr>
      <w:rFonts w:eastAsiaTheme="minorEastAsia"/>
      <w:szCs w:val="24"/>
      <w:lang w:val="en-US" w:bidi="en-US"/>
    </w:rPr>
  </w:style>
  <w:style w:type="character" w:customStyle="1" w:styleId="BulletslistChar">
    <w:name w:val="Bullets list Char"/>
    <w:basedOn w:val="DefaultParagraphFont"/>
    <w:link w:val="Bulletslist"/>
    <w:rsid w:val="00D97AC3"/>
    <w:rPr>
      <w:rFonts w:eastAsiaTheme="minorEastAsia" w:cstheme="minorHAnsi"/>
      <w:sz w:val="24"/>
      <w:szCs w:val="24"/>
      <w:lang w:val="en-US" w:bidi="en-US"/>
    </w:rPr>
  </w:style>
  <w:style w:type="paragraph" w:customStyle="1" w:styleId="Sectionname">
    <w:name w:val="Section name"/>
    <w:basedOn w:val="Normal"/>
    <w:link w:val="SectionnameChar"/>
    <w:qFormat/>
    <w:rsid w:val="00D97AC3"/>
    <w:pPr>
      <w:textboxTightWrap w:val="allLines"/>
    </w:pPr>
    <w:rPr>
      <w:rFonts w:eastAsiaTheme="minorEastAsia"/>
      <w:b/>
      <w:caps/>
      <w:noProof/>
      <w:color w:val="000000" w:themeColor="text1"/>
      <w:spacing w:val="20"/>
      <w:kern w:val="22"/>
      <w:sz w:val="66"/>
      <w:szCs w:val="24"/>
      <w:lang w:val="en-US" w:eastAsia="en-AU" w:bidi="en-US"/>
    </w:rPr>
  </w:style>
  <w:style w:type="character" w:customStyle="1" w:styleId="SectionnameChar">
    <w:name w:val="Section name Char"/>
    <w:basedOn w:val="Heading1Char"/>
    <w:link w:val="Sectionname"/>
    <w:rsid w:val="00D97AC3"/>
    <w:rPr>
      <w:rFonts w:ascii="Calibri" w:eastAsiaTheme="minorEastAsia" w:hAnsi="Calibri" w:cstheme="minorHAnsi"/>
      <w:b/>
      <w:caps/>
      <w:noProof/>
      <w:color w:val="000000" w:themeColor="text1"/>
      <w:spacing w:val="20"/>
      <w:kern w:val="22"/>
      <w:sz w:val="66"/>
      <w:szCs w:val="24"/>
      <w:lang w:val="en-US" w:eastAsia="en-AU" w:bidi="en-US"/>
    </w:rPr>
  </w:style>
  <w:style w:type="paragraph" w:styleId="ListParagraph">
    <w:name w:val="List Paragraph"/>
    <w:basedOn w:val="Normal"/>
    <w:uiPriority w:val="34"/>
    <w:qFormat/>
    <w:rsid w:val="00943948"/>
    <w:pPr>
      <w:ind w:left="720"/>
      <w:contextualSpacing/>
    </w:pPr>
  </w:style>
  <w:style w:type="paragraph" w:styleId="EndnoteText">
    <w:name w:val="endnote text"/>
    <w:basedOn w:val="Normal"/>
    <w:link w:val="EndnoteTextChar"/>
    <w:uiPriority w:val="99"/>
    <w:semiHidden/>
    <w:unhideWhenUsed/>
    <w:rsid w:val="00C0158B"/>
    <w:rPr>
      <w:sz w:val="20"/>
    </w:rPr>
  </w:style>
  <w:style w:type="character" w:customStyle="1" w:styleId="EndnoteTextChar">
    <w:name w:val="Endnote Text Char"/>
    <w:basedOn w:val="DefaultParagraphFont"/>
    <w:link w:val="EndnoteText"/>
    <w:uiPriority w:val="99"/>
    <w:semiHidden/>
    <w:rsid w:val="00C0158B"/>
    <w:rPr>
      <w:rFonts w:ascii="Calibri" w:hAnsi="Calibri"/>
      <w:sz w:val="20"/>
      <w:szCs w:val="20"/>
    </w:rPr>
  </w:style>
  <w:style w:type="character" w:styleId="EndnoteReference">
    <w:name w:val="endnote reference"/>
    <w:basedOn w:val="DefaultParagraphFont"/>
    <w:uiPriority w:val="99"/>
    <w:semiHidden/>
    <w:unhideWhenUsed/>
    <w:rsid w:val="00C0158B"/>
    <w:rPr>
      <w:vertAlign w:val="superscript"/>
    </w:rPr>
  </w:style>
  <w:style w:type="paragraph" w:styleId="FootnoteText">
    <w:name w:val="footnote text"/>
    <w:basedOn w:val="Normal"/>
    <w:link w:val="FootnoteTextChar"/>
    <w:uiPriority w:val="99"/>
    <w:semiHidden/>
    <w:unhideWhenUsed/>
    <w:rsid w:val="00C0158B"/>
    <w:rPr>
      <w:sz w:val="20"/>
    </w:rPr>
  </w:style>
  <w:style w:type="character" w:customStyle="1" w:styleId="FootnoteTextChar">
    <w:name w:val="Footnote Text Char"/>
    <w:basedOn w:val="DefaultParagraphFont"/>
    <w:link w:val="FootnoteText"/>
    <w:uiPriority w:val="99"/>
    <w:semiHidden/>
    <w:rsid w:val="00C0158B"/>
    <w:rPr>
      <w:rFonts w:ascii="Calibri" w:hAnsi="Calibri"/>
      <w:sz w:val="20"/>
      <w:szCs w:val="20"/>
    </w:rPr>
  </w:style>
  <w:style w:type="character" w:styleId="FootnoteReference">
    <w:name w:val="footnote reference"/>
    <w:basedOn w:val="DefaultParagraphFont"/>
    <w:uiPriority w:val="99"/>
    <w:semiHidden/>
    <w:unhideWhenUsed/>
    <w:rsid w:val="00C0158B"/>
    <w:rPr>
      <w:vertAlign w:val="superscript"/>
    </w:rPr>
  </w:style>
  <w:style w:type="character" w:styleId="CommentReference">
    <w:name w:val="annotation reference"/>
    <w:basedOn w:val="DefaultParagraphFont"/>
    <w:uiPriority w:val="99"/>
    <w:semiHidden/>
    <w:unhideWhenUsed/>
    <w:rsid w:val="006862CE"/>
    <w:rPr>
      <w:sz w:val="16"/>
      <w:szCs w:val="16"/>
    </w:rPr>
  </w:style>
  <w:style w:type="paragraph" w:styleId="CommentText">
    <w:name w:val="annotation text"/>
    <w:basedOn w:val="Normal"/>
    <w:link w:val="CommentTextChar"/>
    <w:uiPriority w:val="99"/>
    <w:semiHidden/>
    <w:unhideWhenUsed/>
    <w:rsid w:val="006862CE"/>
    <w:pPr>
      <w:spacing w:line="240" w:lineRule="auto"/>
    </w:pPr>
    <w:rPr>
      <w:sz w:val="20"/>
    </w:rPr>
  </w:style>
  <w:style w:type="character" w:customStyle="1" w:styleId="CommentTextChar">
    <w:name w:val="Comment Text Char"/>
    <w:basedOn w:val="DefaultParagraphFont"/>
    <w:link w:val="CommentText"/>
    <w:uiPriority w:val="99"/>
    <w:semiHidden/>
    <w:rsid w:val="006862CE"/>
    <w:rPr>
      <w:rFonts w:cstheme="minorHAnsi"/>
      <w:sz w:val="20"/>
      <w:szCs w:val="20"/>
    </w:rPr>
  </w:style>
  <w:style w:type="paragraph" w:styleId="CommentSubject">
    <w:name w:val="annotation subject"/>
    <w:basedOn w:val="CommentText"/>
    <w:next w:val="CommentText"/>
    <w:link w:val="CommentSubjectChar"/>
    <w:uiPriority w:val="99"/>
    <w:semiHidden/>
    <w:unhideWhenUsed/>
    <w:rsid w:val="006862CE"/>
    <w:rPr>
      <w:b/>
      <w:bCs/>
    </w:rPr>
  </w:style>
  <w:style w:type="character" w:customStyle="1" w:styleId="CommentSubjectChar">
    <w:name w:val="Comment Subject Char"/>
    <w:basedOn w:val="CommentTextChar"/>
    <w:link w:val="CommentSubject"/>
    <w:uiPriority w:val="99"/>
    <w:semiHidden/>
    <w:rsid w:val="006862CE"/>
    <w:rPr>
      <w:rFonts w:cstheme="minorHAnsi"/>
      <w:b/>
      <w:bCs/>
      <w:sz w:val="20"/>
      <w:szCs w:val="20"/>
    </w:rPr>
  </w:style>
  <w:style w:type="table" w:customStyle="1" w:styleId="StyleTD">
    <w:name w:val="StyleTD"/>
    <w:basedOn w:val="TableNormal"/>
    <w:uiPriority w:val="99"/>
    <w:rsid w:val="00EE3A11"/>
    <w:pPr>
      <w:spacing w:before="120" w:after="120" w:line="300" w:lineRule="auto"/>
    </w:pPr>
    <w:tblPr/>
    <w:tcPr>
      <w:vAlign w:val="center"/>
    </w:tcPr>
  </w:style>
  <w:style w:type="table" w:styleId="GridTable1Light">
    <w:name w:val="Grid Table 1 Light"/>
    <w:basedOn w:val="TableNormal"/>
    <w:uiPriority w:val="46"/>
    <w:rsid w:val="00EE3A1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EE3A11"/>
    <w:pPr>
      <w:spacing w:after="0" w:line="240" w:lineRule="auto"/>
    </w:pPr>
    <w:tblPr/>
  </w:style>
  <w:style w:type="paragraph" w:customStyle="1" w:styleId="Guidetext">
    <w:name w:val="Guide text"/>
    <w:basedOn w:val="Normal"/>
    <w:link w:val="GuidetextChar"/>
    <w:qFormat/>
    <w:rsid w:val="00EE3A11"/>
    <w:rPr>
      <w:i/>
      <w:color w:val="FF0000"/>
    </w:rPr>
  </w:style>
  <w:style w:type="table" w:styleId="TableGridLight">
    <w:name w:val="Grid Table Light"/>
    <w:basedOn w:val="TableNormal"/>
    <w:uiPriority w:val="40"/>
    <w:rsid w:val="00786D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EE3A11"/>
    <w:rPr>
      <w:rFonts w:cstheme="minorHAnsi"/>
      <w:i/>
      <w:color w:val="FF0000"/>
      <w:sz w:val="24"/>
      <w:szCs w:val="20"/>
    </w:rPr>
  </w:style>
  <w:style w:type="table" w:styleId="TableGrid1">
    <w:name w:val="Table Grid 1"/>
    <w:basedOn w:val="TableNormal"/>
    <w:uiPriority w:val="99"/>
    <w:semiHidden/>
    <w:unhideWhenUsed/>
    <w:rsid w:val="00786D53"/>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7605FA"/>
    <w:pPr>
      <w:autoSpaceDE w:val="0"/>
      <w:autoSpaceDN w:val="0"/>
      <w:adjustRightInd w:val="0"/>
      <w:spacing w:after="0" w:line="240" w:lineRule="auto"/>
    </w:pPr>
    <w:rPr>
      <w:rFonts w:ascii="Arial" w:hAnsi="Arial" w:cs="Arial"/>
      <w:color w:val="000000"/>
      <w:sz w:val="24"/>
      <w:szCs w:val="24"/>
    </w:rPr>
  </w:style>
  <w:style w:type="character" w:customStyle="1" w:styleId="BodyChar">
    <w:name w:val="Body Char"/>
    <w:basedOn w:val="DefaultParagraphFont"/>
    <w:link w:val="Body"/>
    <w:locked/>
    <w:rsid w:val="00FF6FB1"/>
    <w:rPr>
      <w:rFonts w:cstheme="minorHAnsi"/>
      <w:sz w:val="24"/>
      <w:szCs w:val="20"/>
    </w:rPr>
  </w:style>
  <w:style w:type="paragraph" w:customStyle="1" w:styleId="SmallerText-Black">
    <w:name w:val="Smaller Text - Black"/>
    <w:basedOn w:val="Normal"/>
    <w:link w:val="SmallerText-BlackChar"/>
    <w:qFormat/>
    <w:rsid w:val="00192323"/>
    <w:pPr>
      <w:tabs>
        <w:tab w:val="clear" w:pos="284"/>
      </w:tabs>
      <w:spacing w:before="0" w:line="240" w:lineRule="auto"/>
      <w:textboxTightWrap w:val="allLines"/>
    </w:pPr>
    <w:rPr>
      <w:rFonts w:ascii="Calibri" w:eastAsiaTheme="minorEastAsia" w:hAnsi="Calibri" w:cstheme="minorBidi"/>
      <w:sz w:val="20"/>
      <w:szCs w:val="24"/>
      <w:lang w:val="en-US" w:bidi="en-US"/>
    </w:rPr>
  </w:style>
  <w:style w:type="character" w:customStyle="1" w:styleId="SmallerText-BlackChar">
    <w:name w:val="Smaller Text - Black Char"/>
    <w:basedOn w:val="DefaultParagraphFont"/>
    <w:link w:val="SmallerText-Black"/>
    <w:rsid w:val="00192323"/>
    <w:rPr>
      <w:rFonts w:ascii="Calibri" w:eastAsiaTheme="minorEastAsia" w:hAnsi="Calibri"/>
      <w:sz w:val="20"/>
      <w:szCs w:val="24"/>
      <w:lang w:val="en-US" w:bidi="en-US"/>
    </w:rPr>
  </w:style>
  <w:style w:type="paragraph" w:customStyle="1" w:styleId="TableParagraph">
    <w:name w:val="Table Paragraph"/>
    <w:basedOn w:val="Normal"/>
    <w:uiPriority w:val="1"/>
    <w:qFormat/>
    <w:rsid w:val="0083335B"/>
    <w:pPr>
      <w:widowControl w:val="0"/>
      <w:tabs>
        <w:tab w:val="clear" w:pos="284"/>
      </w:tabs>
      <w:spacing w:after="0" w:line="240" w:lineRule="auto"/>
      <w:ind w:left="103"/>
    </w:pPr>
    <w:rPr>
      <w:rFonts w:ascii="Calibri" w:eastAsia="Calibri" w:hAnsi="Calibri" w:cs="Calibri"/>
      <w:sz w:val="22"/>
      <w:szCs w:val="22"/>
      <w:lang w:val="en-US"/>
    </w:rPr>
  </w:style>
  <w:style w:type="paragraph" w:styleId="NormalWeb">
    <w:name w:val="Normal (Web)"/>
    <w:basedOn w:val="Normal"/>
    <w:uiPriority w:val="99"/>
    <w:unhideWhenUsed/>
    <w:rsid w:val="00BC68E8"/>
    <w:pPr>
      <w:tabs>
        <w:tab w:val="clear" w:pos="284"/>
      </w:tabs>
      <w:spacing w:before="100" w:beforeAutospacing="1" w:after="100" w:afterAutospacing="1" w:line="240" w:lineRule="auto"/>
    </w:pPr>
    <w:rPr>
      <w:rFonts w:ascii="Times New Roman" w:eastAsia="Times New Roman" w:hAnsi="Times New Roman" w:cs="Times New Roman"/>
      <w:szCs w:val="24"/>
      <w:lang w:eastAsia="en-AU"/>
    </w:rPr>
  </w:style>
  <w:style w:type="character" w:styleId="PlaceholderText">
    <w:name w:val="Placeholder Text"/>
    <w:basedOn w:val="DefaultParagraphFont"/>
    <w:uiPriority w:val="99"/>
    <w:semiHidden/>
    <w:rsid w:val="004A3741"/>
    <w:rPr>
      <w:color w:val="808080"/>
    </w:rPr>
  </w:style>
  <w:style w:type="table" w:customStyle="1" w:styleId="TableGrid10">
    <w:name w:val="Table Grid1"/>
    <w:basedOn w:val="TableNormal"/>
    <w:next w:val="TableGrid"/>
    <w:uiPriority w:val="39"/>
    <w:rsid w:val="004A3741"/>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410641">
      <w:bodyDiv w:val="1"/>
      <w:marLeft w:val="0"/>
      <w:marRight w:val="0"/>
      <w:marTop w:val="0"/>
      <w:marBottom w:val="0"/>
      <w:divBdr>
        <w:top w:val="none" w:sz="0" w:space="0" w:color="auto"/>
        <w:left w:val="none" w:sz="0" w:space="0" w:color="auto"/>
        <w:bottom w:val="none" w:sz="0" w:space="0" w:color="auto"/>
        <w:right w:val="none" w:sz="0" w:space="0" w:color="auto"/>
      </w:divBdr>
    </w:div>
    <w:div w:id="1007711255">
      <w:bodyDiv w:val="1"/>
      <w:marLeft w:val="0"/>
      <w:marRight w:val="0"/>
      <w:marTop w:val="0"/>
      <w:marBottom w:val="0"/>
      <w:divBdr>
        <w:top w:val="none" w:sz="0" w:space="0" w:color="auto"/>
        <w:left w:val="none" w:sz="0" w:space="0" w:color="auto"/>
        <w:bottom w:val="none" w:sz="0" w:space="0" w:color="auto"/>
        <w:right w:val="none" w:sz="0" w:space="0" w:color="auto"/>
      </w:divBdr>
    </w:div>
    <w:div w:id="1076434238">
      <w:bodyDiv w:val="1"/>
      <w:marLeft w:val="0"/>
      <w:marRight w:val="0"/>
      <w:marTop w:val="0"/>
      <w:marBottom w:val="0"/>
      <w:divBdr>
        <w:top w:val="none" w:sz="0" w:space="0" w:color="auto"/>
        <w:left w:val="none" w:sz="0" w:space="0" w:color="auto"/>
        <w:bottom w:val="none" w:sz="0" w:space="0" w:color="auto"/>
        <w:right w:val="none" w:sz="0" w:space="0" w:color="auto"/>
      </w:divBdr>
    </w:div>
    <w:div w:id="1454982356">
      <w:bodyDiv w:val="1"/>
      <w:marLeft w:val="0"/>
      <w:marRight w:val="0"/>
      <w:marTop w:val="0"/>
      <w:marBottom w:val="0"/>
      <w:divBdr>
        <w:top w:val="none" w:sz="0" w:space="0" w:color="auto"/>
        <w:left w:val="none" w:sz="0" w:space="0" w:color="auto"/>
        <w:bottom w:val="none" w:sz="0" w:space="0" w:color="auto"/>
        <w:right w:val="none" w:sz="0" w:space="0" w:color="auto"/>
      </w:divBdr>
    </w:div>
    <w:div w:id="1794788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5.xml"/><Relationship Id="rId34" Type="http://schemas.openxmlformats.org/officeDocument/2006/relationships/header" Target="header10.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share.tafensw.edu.au/share/access/searching.do?doc=%3Cxml%2F%3E&amp;in=P7ac4831b-430a-4b8d-8b56-f7b32ed5b9cf&amp;q=&amp;type=standard&amp;sort=rank&amp;dr=AFTER" TargetMode="External"/><Relationship Id="rId25" Type="http://schemas.openxmlformats.org/officeDocument/2006/relationships/header" Target="header7.xml"/><Relationship Id="rId33" Type="http://schemas.openxmlformats.org/officeDocument/2006/relationships/image" Target="media/image5.JP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5.xm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image" Target="media/image4.JPG"/><Relationship Id="rId37" Type="http://schemas.openxmlformats.org/officeDocument/2006/relationships/footer" Target="footer1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6.xml"/><Relationship Id="rId28" Type="http://schemas.openxmlformats.org/officeDocument/2006/relationships/header" Target="header8.xml"/><Relationship Id="rId36" Type="http://schemas.openxmlformats.org/officeDocument/2006/relationships/header" Target="header11.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2.jpg"/><Relationship Id="rId27" Type="http://schemas.openxmlformats.org/officeDocument/2006/relationships/image" Target="media/image3.jpg"/><Relationship Id="rId30" Type="http://schemas.openxmlformats.org/officeDocument/2006/relationships/header" Target="header9.xml"/><Relationship Id="rId35" Type="http://schemas.openxmlformats.org/officeDocument/2006/relationships/footer" Target="footer10.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E:\TAFE%20Digital\Projects\Accessibility%20Project%20-%2003.04.2018\Template\Templates%20-%20Draft\Practical%20Activity%20V1.dotx" TargetMode="External"/></Relationships>
</file>

<file path=word/theme/theme1.xml><?xml version="1.0" encoding="utf-8"?>
<a:theme xmlns:a="http://schemas.openxmlformats.org/drawingml/2006/main" name="Office Theme">
  <a:themeElements>
    <a:clrScheme name="Custom 5">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ue_x0020_Date xmlns="1502bd91-4821-4a00-aa5e-8d420a883b7a" xsi:nil="true"/>
    <Qualification xmlns="1502bd91-4821-4a00-aa5e-8d420a883b7a" xsi:nil="true"/>
    <lf3q xmlns="1502bd91-4821-4a00-aa5e-8d420a883b7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ED2565368D9B04881ADF71457D5E4F7" ma:contentTypeVersion="13" ma:contentTypeDescription="Create a new document." ma:contentTypeScope="" ma:versionID="70e2a5da4ef9afd382680792bea699f3">
  <xsd:schema xmlns:xsd="http://www.w3.org/2001/XMLSchema" xmlns:xs="http://www.w3.org/2001/XMLSchema" xmlns:p="http://schemas.microsoft.com/office/2006/metadata/properties" xmlns:ns2="1502bd91-4821-4a00-aa5e-8d420a883b7a" targetNamespace="http://schemas.microsoft.com/office/2006/metadata/properties" ma:root="true" ma:fieldsID="4338d930b07f5f34f7954b6dcaaeb958" ns2:_="">
    <xsd:import namespace="1502bd91-4821-4a00-aa5e-8d420a883b7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2:Due_x0020_Date" minOccurs="0"/>
                <xsd:element ref="ns2:Qualification" minOccurs="0"/>
                <xsd:element ref="ns2:lf3q"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502bd91-4821-4a00-aa5e-8d420a883b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Due_x0020_Date" ma:index="16" nillable="true" ma:displayName="Due Date" ma:description="Date that all products are rady for Leanring Bank upload." ma:format="DateOnly" ma:internalName="Due_x0020_Date">
      <xsd:simpleType>
        <xsd:restriction base="dms:DateTime"/>
      </xsd:simpleType>
    </xsd:element>
    <xsd:element name="Qualification" ma:index="17" nillable="true" ma:displayName="Qualification" ma:description="Title of qualification" ma:internalName="Qualification">
      <xsd:simpleType>
        <xsd:restriction base="dms:Text">
          <xsd:maxLength value="255"/>
        </xsd:restriction>
      </xsd:simpleType>
    </xsd:element>
    <xsd:element name="lf3q" ma:index="18" nillable="true" ma:displayName="Qualification" ma:internalName="lf3q">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2.xml><?xml version="1.0" encoding="utf-8"?>
<ds:datastoreItem xmlns:ds="http://schemas.openxmlformats.org/officeDocument/2006/customXml" ds:itemID="{CCF58D16-A835-4BDB-A50F-CD88A88BBFEB}">
  <ds:schemaRefs>
    <ds:schemaRef ds:uri="http://schemas.microsoft.com/office/2006/documentManagement/types"/>
    <ds:schemaRef ds:uri="http://purl.org/dc/terms/"/>
    <ds:schemaRef ds:uri="http://schemas.openxmlformats.org/package/2006/metadata/core-properties"/>
    <ds:schemaRef ds:uri="http://purl.org/dc/dcmitype/"/>
    <ds:schemaRef ds:uri="1502bd91-4821-4a00-aa5e-8d420a883b7a"/>
    <ds:schemaRef ds:uri="http://purl.org/dc/elements/1.1/"/>
    <ds:schemaRef ds:uri="http://schemas.microsoft.com/office/2006/metadata/properties"/>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719243FF-F498-4CDF-8D8F-3099A3896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502bd91-4821-4a00-aa5e-8d420a883b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328072F-6B36-46C3-A430-95473102BD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Practical Activity V1</Template>
  <TotalTime>0</TotalTime>
  <Pages>51</Pages>
  <Words>4410</Words>
  <Characters>25139</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Cl_Descriptor_AE_Pro</vt:lpstr>
    </vt:vector>
  </TitlesOfParts>
  <LinksUpToDate>false</LinksUpToDate>
  <CharactersWithSpaces>29491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Cl_Descriptor_AE_Pro</dc:title>
  <dc:creator/>
  <cp:lastModifiedBy/>
  <cp:revision>1</cp:revision>
  <dcterms:created xsi:type="dcterms:W3CDTF">2019-07-25T05:37:00Z</dcterms:created>
  <dcterms:modified xsi:type="dcterms:W3CDTF">2019-12-17T02:33:00Z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0x0101003ED2565368D9B04881ADF71457D5E4F7</vt:lpwstr>
  </property>
</Properties>
</file>